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7ccb" w14:paraId="74b7cc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3F4B85">
        <w:rPr>
          <w:lang w:val="hr-HR"/>
        </w:rPr>
        <w:t>St-686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3F4B85">
        <w:t xml:space="preserve"> VIMI POLJOPRIVREDNA </w:t>
      </w:r>
      <w:r w:rsidR="00B50EF2">
        <w:t>ZADRUGA</w:t>
      </w:r>
      <w:r w:rsidR="003F4B85">
        <w:t>, OIB: 71614241560</w:t>
      </w:r>
      <w:r w:rsidR="0029395B">
        <w:t xml:space="preserve"> </w:t>
      </w:r>
      <w:r w:rsidR="00E66FC5">
        <w:t>sa</w:t>
      </w:r>
      <w:r w:rsidR="00B50EF2">
        <w:t xml:space="preserve"> s</w:t>
      </w:r>
      <w:r w:rsidR="00604662">
        <w:t>jedišt</w:t>
      </w:r>
      <w:r w:rsidR="003F4B85">
        <w:t>em u Andrije Hebranga 29</w:t>
      </w:r>
      <w:r w:rsidR="0082762B">
        <w:t>,</w:t>
      </w:r>
      <w:r w:rsidR="003F4B85">
        <w:t xml:space="preserve"> 48000 Koprivnica</w:t>
      </w:r>
      <w:r w:rsidR="00B50EF2">
        <w:t>,</w:t>
      </w:r>
      <w:r w:rsidR="0082762B">
        <w:t xml:space="preserve">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3F4B85" w:rsidRPr="003F4B85">
        <w:t xml:space="preserve"> </w:t>
      </w:r>
      <w:r w:rsidR="003F4B85">
        <w:t>VIMI POLJOPRIVREDNA ZADRUGA, OIB: 71614241560 sa sjedištem u Andrije Hebranga 29, 48000 Koprivnica</w:t>
      </w:r>
      <w:r w:rsidR="00B50EF2">
        <w:t>,</w:t>
      </w:r>
      <w:r w:rsidR="00B50EF2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0F3696">
        <w:rPr>
          <w:lang w:val="hr-HR"/>
        </w:rPr>
        <w:t xml:space="preserve">160.760,61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3F4B85" w:rsidRPr="003F4B85">
        <w:t xml:space="preserve"> </w:t>
      </w:r>
      <w:r w:rsidR="003F4B85">
        <w:t>VIMI POLJOPRIVREDNA ZADRUGA, OIB: 71614241560 sa sjedištem u Andrije Hebranga 29,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50EF2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F4B85">
        <w:t>VIMI POLJOPRIVREDNA ZADRUGA, OIB: 71614241560 sa sjedištem u Andrije Hebranga 29,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0F3696">
        <w:rPr>
          <w:lang w:val="hr-HR"/>
        </w:rPr>
        <w:t xml:space="preserve">160.760,61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F369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6C8" w:rsidP="007F64E0" w:rsidR="005466C8">
      <w:r>
        <w:separator/>
      </w:r>
    </w:p>
  </w:endnote>
  <w:endnote w:id="0" w:type="continuationSeparator">
    <w:p w:rsidRDefault="005466C8" w:rsidP="007F64E0" w:rsidR="00546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6C8" w:rsidP="007F64E0" w:rsidR="005466C8">
      <w:r>
        <w:separator/>
      </w:r>
    </w:p>
  </w:footnote>
  <w:footnote w:id="0" w:type="continuationSeparator">
    <w:p w:rsidRDefault="005466C8" w:rsidP="007F64E0" w:rsidR="00546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604662">
      <w:rPr>
        <w:lang w:val="hr-HR"/>
      </w:rPr>
      <w:t>St-</w:t>
    </w:r>
    <w:r w:rsidR="003F4B85">
      <w:rPr>
        <w:lang w:val="hr-HR"/>
      </w:rPr>
      <w:t>686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30A9" w:rsidRPr="00CC30A9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3696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B8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6C8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4662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0EF2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93F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30A9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VIMI POLJOPRIVREDNA ZADRUGA za poljoprivrednu proizvodnju, trgovinu i usluge</izvorni_sadrzaj>
    <derivirana_varijabla naziv="DomainObject.Predmet.ProtustrankaFormated_1">  VIMI POLJOPRIVREDNA ZADRUGA za poljoprivrednu proizvodnju, trgovinu i usluge</derivirana_varijabla>
  </DomainObject.Predmet.ProtustrankaFormated>
  <DomainObject.Predmet.ProtustrankaFormatedOIB>
    <izvorni_sadrzaj>  VIMI POLJOPRIVREDNA ZADRUGA za poljoprivrednu proizvodnju, trgovinu i usluge, OIB 71614241560</izvorni_sadrzaj>
    <derivirana_varijabla naziv="DomainObject.Predmet.ProtustrankaFormatedOIB_1">  VIMI POLJOPRIVREDNA ZADRUGA za poljoprivrednu proizvodnju, trgovinu i usluge, OIB 71614241560</derivirana_varijabla>
  </DomainObject.Predmet.ProtustrankaFormatedOIB>
  <DomainObject.Predmet.ProtustrankaFormatedWithAdress>
    <izvorni_sadrzaj> VIMI POLJOPRIVREDNA ZADRUGA za poljoprivrednu proizvodnju, trgovinu i usluge, Andrije Hebranga 29, 48000 Koprivnica</izvorni_sadrzaj>
    <derivirana_varijabla naziv="DomainObject.Predmet.ProtustrankaFormatedWithAdress_1"> VIMI POLJOPRIVREDNA ZADRUGA za poljoprivrednu proizvodnju, trgovinu i usluge, Andrije Hebranga 29, 48000 Koprivnica</derivirana_varijabla>
  </DomainObject.Predmet.ProtustrankaFormatedWithAdress>
  <DomainObject.Predmet.ProtustrankaFormatedWithAdressOIB>
    <izvorni_sadrzaj> VIMI POLJOPRIVREDNA ZADRUGA za poljoprivrednu proizvodnju, trgovinu i usluge, OIB 71614241560, Andrije Hebranga 29, 48000 Koprivnica</izvorni_sadrzaj>
    <derivirana_varijabla naziv="DomainObject.Predmet.ProtustrankaFormatedWithAdressOIB_1"> VIMI POLJOPRIVREDNA ZADRUGA za poljoprivrednu proizvodnju, trgovinu i usluge, OIB 71614241560, Andrije Hebranga 29, 48000 Koprivnica</derivirana_varijabla>
  </DomainObject.Predmet.ProtustrankaFormatedWithAdressOIB>
  <DomainObject.Predmet.ProtustrankaWithAdress>
    <izvorni_sadrzaj>VIMI POLJOPRIVREDNA ZADRUGA za poljoprivrednu proizvodnju, trgovinu i usluge Andrije Hebranga 29, 48000 Koprivnica</izvorni_sadrzaj>
    <derivirana_varijabla naziv="DomainObject.Predmet.ProtustrankaWithAdress_1">VIMI POLJOPRIVREDNA ZADRUGA za poljoprivrednu proizvodnju, trgovinu i usluge Andrije Hebranga 29, 48000 Koprivnica</derivirana_varijabla>
  </DomainObject.Predmet.ProtustrankaWithAdress>
  <DomainObject.Predmet.ProtustrankaWithAdressOIB>
    <izvorni_sadrzaj>VIMI POLJOPRIVREDNA ZADRUGA za poljoprivrednu proizvodnju, trgovinu i usluge, OIB 71614241560, Andrije Hebranga 29, 48000 Koprivnica</izvorni_sadrzaj>
    <derivirana_varijabla naziv="DomainObject.Predmet.ProtustrankaWithAdressOIB_1">VIMI POLJOPRIVREDNA ZADRUGA za poljoprivrednu proizvodnju, trgovinu i usluge, OIB 71614241560, Andrije Hebranga 29, 48000 Koprivnica</derivirana_varijabla>
  </DomainObject.Predmet.ProtustrankaWithAdressOIB>
  <DomainObject.Predmet.ProtustrankaNazivFormated>
    <izvorni_sadrzaj>VIMI POLJOPRIVREDNA ZADRUGA za poljoprivrednu proizvodnju, trgovinu i usluge</izvorni_sadrzaj>
    <derivirana_varijabla naziv="DomainObject.Predmet.ProtustrankaNazivFormated_1">VIMI POLJOPRIVREDNA ZADRUGA za poljoprivrednu proizvodnju, trgovinu i usluge</derivirana_varijabla>
  </DomainObject.Predmet.ProtustrankaNazivFormated>
  <DomainObject.Predmet.ProtustrankaNazivFormatedOIB>
    <izvorni_sadrzaj>VIMI POLJOPRIVREDNA ZADRUGA za poljoprivrednu proizvodnju, trgovinu i usluge, OIB 71614241560</izvorni_sadrzaj>
    <derivirana_varijabla naziv="DomainObject.Predmet.ProtustrankaNazivFormatedOIB_1">VIMI POLJOPRIVREDNA ZADRUGA za poljoprivrednu proizvodnju, trgovinu i usluge, OIB 71614241560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160760.61</izvorni_sadrzaj>
    <derivirana_varijabla naziv="DomainObject.Predmet.TrenutnaVrijednost_1">160760.61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VIMI POLJOPRIVREDNA ZADRUGA za poljoprivrednu proizvodnju, trgovinu i usluge</item>
    </izvorni_sadrzaj>
    <derivirana_varijabla naziv="DomainObject.Predmet.ProtuStrankaListFormated_1">
      <item>VIMI POLJOPRIVREDNA ZADRUGA za poljoprivrednu proizvodnju, trgovinu i usluge</item>
    </derivirana_varijabla>
  </DomainObject.Predmet.ProtuStrankaListFormated>
  <DomainObject.Predmet.ProtuStrankaListFormatedOIB>
    <izvorni_sadrzaj>
      <item>VIMI POLJOPRIVREDNA ZADRUGA za poljoprivrednu proizvodnju, trgovinu i usluge, OIB 71614241560</item>
    </izvorni_sadrzaj>
    <derivirana_varijabla naziv="DomainObject.Predmet.ProtuStrankaListFormatedOIB_1">
      <item>VIMI POLJOPRIVREDNA ZADRUGA za poljoprivrednu proizvodnju, trgovinu i usluge, OIB 71614241560</item>
    </derivirana_varijabla>
  </DomainObject.Predmet.ProtuStrankaListFormatedOIB>
  <DomainObject.Predmet.ProtuStrankaListFormatedWithAdress>
    <izvorni_sadrzaj>
      <item>VIMI POLJOPRIVREDNA ZADRUGA za poljoprivrednu proizvodnju, trgovinu i usluge, Andrije Hebranga 29, 48000 Koprivnica</item>
    </izvorni_sadrzaj>
    <derivirana_varijabla naziv="DomainObject.Predmet.ProtuStrankaListFormatedWithAdress_1">
      <item>VIMI POLJOPRIVREDNA ZADRUGA za poljoprivrednu proizvodnju, trgovinu i usluge, Andrije Hebranga 29, 48000 Koprivnica</item>
    </derivirana_varijabla>
  </DomainObject.Predmet.ProtuStrankaListFormatedWithAdress>
  <DomainObject.Predmet.ProtuStrankaListFormatedWithAdressOIB>
    <izvorni_sadrzaj>
      <item>VIMI POLJOPRIVREDNA ZADRUGA za poljoprivrednu proizvodnju, trgovinu i usluge, OIB 71614241560, Andrije Hebranga 29, 48000 Koprivnica</item>
    </izvorni_sadrzaj>
    <derivirana_varijabla naziv="DomainObject.Predmet.ProtuStrankaListFormatedWithAdressOIB_1">
      <item>VIMI POLJOPRIVREDNA ZADRUGA za poljoprivrednu proizvodnju, trgovinu i usluge, OIB 71614241560, Andrije Hebranga 29, 48000 Koprivnica</item>
    </derivirana_varijabla>
  </DomainObject.Predmet.ProtuStrankaListFormatedWithAdressOIB>
  <DomainObject.Predmet.ProtuStrankaListNazivFormated>
    <izvorni_sadrzaj>
      <item>VIMI POLJOPRIVREDNA ZADRUGA za poljoprivrednu proizvodnju, trgovinu i usluge</item>
    </izvorni_sadrzaj>
    <derivirana_varijabla naziv="DomainObject.Predmet.ProtuStrankaListNazivFormated_1">
      <item>VIMI POLJOPRIVREDNA ZADRUGA za poljoprivrednu proizvodnju, trgovinu i usluge</item>
    </derivirana_varijabla>
  </DomainObject.Predmet.ProtuStrankaListNazivFormated>
  <DomainObject.Predmet.ProtuStrankaListNazivFormatedOIB>
    <izvorni_sadrzaj>
      <item>VIMI POLJOPRIVREDNA ZADRUGA za poljoprivrednu proizvodnju, trgovinu i usluge, OIB 71614241560</item>
    </izvorni_sadrzaj>
    <derivirana_varijabla naziv="DomainObject.Predmet.ProtuStrankaListNazivFormatedOIB_1">
      <item>VIMI POLJOPRIVREDNA ZADRUGA za poljoprivrednu proizvodnju, trgovinu i usluge, OIB 71614241560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VIMI POLJOPRIVREDNA ZADRUGA za poljoprivrednu proizvodnju, trgovinu i usluge</izvorni_sadrzaj>
    <derivirana_varijabla naziv="DomainObject.Predmet.ProtustrankaIDrugi_1">VIMI POLJOPRIVREDNA ZADRUGA za poljoprivrednu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VIMI POLJOPRIVREDNA ZADRUGA za poljoprivrednu proizvodnju, trgovinu i usluge, OIB 71614241560, Andrije Hebranga 29, 48000 Koprivnica</izvorni_sadrzaj>
    <derivirana_varijabla naziv="DomainObject.Predmet.ProtustrankaIDrugiAdressOIB_1">VIMI POLJOPRIVREDNA ZADRUGA za poljoprivrednu proizvodnju, trgovinu i usluge, OIB 71614241560, Andrije Hebranga 29,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VIMI POLJOPRIVREDNA ZADRUGA za poljoprivrednu proizvodnju, trgovinu i usluge</item>
      <item>e-Oglasna</item>
      <item>Sudski registar</item>
    </izvorni_sadrzaj>
    <derivirana_varijabla naziv="DomainObject.Predmet.SudioniciListNaziv_1">
      <item>Financijska agencija</item>
      <item>VIMI POLJOPRIVREDNA ZADRUGA za poljoprivrednu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VIMI POLJOPRIVREDNA ZADRUGA za poljoprivrednu proizvodnju, trgovinu i usluge, OIB 71614241560, Andrije Hebranga 29,48000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VIMI POLJOPRIVREDNA ZADRUGA za poljoprivrednu proizvodnju, trgovinu i usluge, OIB 71614241560, Andrije Hebranga 29,48000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71614241560</item>
      <item>, OIB null</item>
      <item>, OIB null</item>
    </izvorni_sadrzaj>
    <derivirana_varijabla naziv="DomainObject.Predmet.SudioniciListNazivOIB_1">
      <item>, OIB 85821130368</item>
      <item>, OIB 71614241560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422</properties:Words>
  <properties:Characters>2355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2015-11-06T10:49:00Z</dcterms:created>
  <dc:creator>user</dc:creator>
  <cp:lastModifiedBy>Marko Makaj</cp:lastModifiedBy>
  <cp:lastPrinted>2015-11-06T10:48:00Z</cp:lastPrinted>
  <dcterms:modified xmlns:xsi="http://www.w3.org/2001/XMLSchema-instance" xsi:type="dcterms:W3CDTF">2015-11-06T13:29:00Z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