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a5981" w14:paraId="33a598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C118EC">
        <w:t>1614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C118EC">
        <w:t xml:space="preserve"> Karizma Culinae d.o.o. Zagreb, Ratarska 11, OIB: </w:t>
      </w:r>
      <w:r w:rsidR="00F339F8">
        <w:t>72326812183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F339F8">
        <w:t>16</w:t>
      </w:r>
      <w:r w:rsidR="003B50C7">
        <w:t>.</w:t>
      </w:r>
      <w:r w:rsidR="00934B4D">
        <w:t xml:space="preserve"> </w:t>
      </w:r>
      <w:r w:rsidR="004B6BAB">
        <w:t>prosinca</w:t>
      </w:r>
      <w:r w:rsidR="000A0605">
        <w:t xml:space="preserve"> 2015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8D5C6F">
        <w:t>22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5F0FF5">
        <w:rPr>
          <w:bCs/>
        </w:rPr>
        <w:t xml:space="preserve"> </w:t>
      </w:r>
      <w:r w:rsidR="00F339F8">
        <w:t>Karizma Culinae d.o.o. Zagreb, Ratarska 11, OIB: 72326812183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F339F8">
        <w:t xml:space="preserve">20.108,80 </w:t>
      </w:r>
      <w:r>
        <w:t>kn</w:t>
      </w:r>
      <w:r w:rsidR="00696FFE">
        <w:t>, na dan 1</w:t>
      </w:r>
      <w:r w:rsidR="00F339F8">
        <w:t>4</w:t>
      </w:r>
      <w:r w:rsidR="0098599D">
        <w:t>.</w:t>
      </w:r>
      <w:r w:rsidR="00F66487">
        <w:t xml:space="preserve"> </w:t>
      </w:r>
      <w:r w:rsidR="00F339F8">
        <w:t>prosinca</w:t>
      </w:r>
      <w:r w:rsidR="00B712E0">
        <w:t xml:space="preserve"> 201</w:t>
      </w:r>
      <w:r w:rsidR="00696FFE">
        <w:t>5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F339F8">
        <w:t>direktor</w:t>
      </w:r>
      <w:r w:rsidR="0030412B">
        <w:t xml:space="preserve"> </w:t>
      </w:r>
      <w:r w:rsidR="005A368B">
        <w:t>dužnika</w:t>
      </w:r>
      <w:r w:rsidR="00F339F8">
        <w:t xml:space="preserve"> </w:t>
      </w:r>
      <w:r w:rsidR="00D251D3">
        <w:t>Tin Sinković, Zagreb, Baburičina 19, OIB: 17957239032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D251D3">
        <w:t>1614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FF7A26">
        <w:t>22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FF7A26">
        <w:t>15</w:t>
      </w:r>
      <w:r w:rsidR="00432394">
        <w:t>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C8B" w:rsidR="00972C8B">
      <w:r>
        <w:separator/>
      </w:r>
    </w:p>
  </w:endnote>
  <w:endnote w:id="0" w:type="continuationSeparator">
    <w:p w:rsidRDefault="00972C8B" w:rsidR="00972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C8B" w:rsidR="00972C8B">
      <w:r>
        <w:separator/>
      </w:r>
    </w:p>
  </w:footnote>
  <w:footnote w:id="0" w:type="continuationSeparator">
    <w:p w:rsidRDefault="00972C8B" w:rsidR="00972C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7D1"/>
    <w:rsid w:val="00177EC7"/>
    <w:rsid w:val="00181891"/>
    <w:rsid w:val="001824AC"/>
    <w:rsid w:val="00184C39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39E8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B6BAB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52724"/>
    <w:rsid w:val="00657972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D5C6F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C8B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B1630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29BD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A0005"/>
    <w:rsid w:val="00FB1C1E"/>
    <w:rsid w:val="00FB578E"/>
    <w:rsid w:val="00FB6A09"/>
    <w:rsid w:val="00FC20D3"/>
    <w:rsid w:val="00FE0CCA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777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77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7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7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7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777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77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7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7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7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1614</izvorni_sadrzaj>
    <derivirana_varijabla naziv="DomainObject.Predmet.Broj_1">1614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St-1614/2016</izvorni_sadrzaj>
    <derivirana_varijabla naziv="DomainObject.Predmet.OznakaBroj_1">St-1614/2016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Karizma Culinae d.o.o.</izvorni_sadrzaj>
    <derivirana_varijabla naziv="DomainObject.Predmet.ProtustrankaFormated_1">  Karizma Culinae d.o.o.</derivirana_varijabla>
  </DomainObject.Predmet.ProtustrankaFormated>
  <DomainObject.Predmet.ProtustrankaFormatedOIB>
    <izvorni_sadrzaj>  Karizma Culinae d.o.o., OIB 72326812183</izvorni_sadrzaj>
    <derivirana_varijabla naziv="DomainObject.Predmet.ProtustrankaFormatedOIB_1">  Karizma Culinae d.o.o., OIB 72326812183</derivirana_varijabla>
  </DomainObject.Predmet.ProtustrankaFormatedOIB>
  <DomainObject.Predmet.ProtustrankaFormatedWithAdress>
    <izvorni_sadrzaj> Karizma Culinae d.o.o., Ratarska 11, 10000 Zagreb</izvorni_sadrzaj>
    <derivirana_varijabla naziv="DomainObject.Predmet.ProtustrankaFormatedWithAdress_1"> Karizma Culinae d.o.o., Ratarska 11, 10000 Zagreb</derivirana_varijabla>
  </DomainObject.Predmet.ProtustrankaFormatedWithAdress>
  <DomainObject.Predmet.ProtustrankaFormatedWithAdressOIB>
    <izvorni_sadrzaj> Karizma Culinae d.o.o., OIB 72326812183, Ratarska 11, 10000 Zagreb</izvorni_sadrzaj>
    <derivirana_varijabla naziv="DomainObject.Predmet.ProtustrankaFormatedWithAdressOIB_1"> Karizma Culinae d.o.o., OIB 72326812183, Ratarska 11, 10000 Zagreb</derivirana_varijabla>
  </DomainObject.Predmet.ProtustrankaFormatedWithAdressOIB>
  <DomainObject.Predmet.ProtustrankaWithAdress>
    <izvorni_sadrzaj>Karizma Culinae d.o.o. Ratarska 11, 10000 Zagreb</izvorni_sadrzaj>
    <derivirana_varijabla naziv="DomainObject.Predmet.ProtustrankaWithAdress_1">Karizma Culinae d.o.o. Ratarska 11, 10000 Zagreb</derivirana_varijabla>
  </DomainObject.Predmet.ProtustrankaWithAdress>
  <DomainObject.Predmet.ProtustrankaWithAdressOIB>
    <izvorni_sadrzaj>Karizma Culinae d.o.o., OIB 72326812183, Ratarska 11, 10000 Zagreb</izvorni_sadrzaj>
    <derivirana_varijabla naziv="DomainObject.Predmet.ProtustrankaWithAdressOIB_1">Karizma Culinae d.o.o., OIB 72326812183, Ratarska 11, 10000 Zagreb</derivirana_varijabla>
  </DomainObject.Predmet.ProtustrankaWithAdressOIB>
  <DomainObject.Predmet.ProtustrankaNazivFormated>
    <izvorni_sadrzaj>Karizma Culinae d.o.o.</izvorni_sadrzaj>
    <derivirana_varijabla naziv="DomainObject.Predmet.ProtustrankaNazivFormated_1">Karizma Culinae d.o.o.</derivirana_varijabla>
  </DomainObject.Predmet.ProtustrankaNazivFormated>
  <DomainObject.Predmet.ProtustrankaNazivFormatedOIB>
    <izvorni_sadrzaj>Karizma Culinae d.o.o., OIB 72326812183</izvorni_sadrzaj>
    <derivirana_varijabla naziv="DomainObject.Predmet.ProtustrankaNazivFormatedOIB_1">Karizma Culinae d.o.o., OIB 72326812183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Karizma Culinae d.o.o.</item>
    </izvorni_sadrzaj>
    <derivirana_varijabla naziv="DomainObject.Predmet.ProtuStrankaListFormated_1">
      <item>Karizma Culinae d.o.o.</item>
    </derivirana_varijabla>
  </DomainObject.Predmet.ProtuStrankaListFormated>
  <DomainObject.Predmet.ProtuStrankaListFormatedOIB>
    <izvorni_sadrzaj>
      <item>Karizma Culinae d.o.o., OIB 72326812183</item>
    </izvorni_sadrzaj>
    <derivirana_varijabla naziv="DomainObject.Predmet.ProtuStrankaListFormatedOIB_1">
      <item>Karizma Culinae d.o.o., OIB 72326812183</item>
    </derivirana_varijabla>
  </DomainObject.Predmet.ProtuStrankaListFormatedOIB>
  <DomainObject.Predmet.ProtuStrankaListFormatedWithAdress>
    <izvorni_sadrzaj>
      <item>Karizma Culinae d.o.o., Ratarska 11, 10000 Zagreb</item>
    </izvorni_sadrzaj>
    <derivirana_varijabla naziv="DomainObject.Predmet.ProtuStrankaListFormatedWithAdress_1">
      <item>Karizma Culinae d.o.o., Ratarska 11, 10000 Zagreb</item>
    </derivirana_varijabla>
  </DomainObject.Predmet.ProtuStrankaListFormatedWithAdress>
  <DomainObject.Predmet.ProtuStrankaListFormatedWithAdressOIB>
    <izvorni_sadrzaj>
      <item>Karizma Culinae d.o.o., OIB 72326812183, Ratarska 11, 10000 Zagreb</item>
    </izvorni_sadrzaj>
    <derivirana_varijabla naziv="DomainObject.Predmet.ProtuStrankaListFormatedWithAdressOIB_1">
      <item>Karizma Culinae d.o.o., OIB 72326812183, Ratarska 11, 10000 Zagreb</item>
    </derivirana_varijabla>
  </DomainObject.Predmet.ProtuStrankaListFormatedWithAdressOIB>
  <DomainObject.Predmet.ProtuStrankaListNazivFormated>
    <izvorni_sadrzaj>
      <item>Karizma Culinae d.o.o.</item>
    </izvorni_sadrzaj>
    <derivirana_varijabla naziv="DomainObject.Predmet.ProtuStrankaListNazivFormated_1">
      <item>Karizma Culinae d.o.o.</item>
    </derivirana_varijabla>
  </DomainObject.Predmet.ProtuStrankaListNazivFormated>
  <DomainObject.Predmet.ProtuStrankaListNazivFormatedOIB>
    <izvorni_sadrzaj>
      <item>Karizma Culinae d.o.o., OIB 72326812183</item>
    </izvorni_sadrzaj>
    <derivirana_varijabla naziv="DomainObject.Predmet.ProtuStrankaListNazivFormatedOIB_1">
      <item>Karizma Culinae d.o.o., OIB 72326812183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Karizma Culinae d.o.o.</izvorni_sadrzaj>
    <derivirana_varijabla naziv="DomainObject.Predmet.ProtustrankaIDrugi_1">Karizma Culinae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Karizma Culinae d.o.o., OIB 72326812183, Ratarska 11, 10000 Zagreb</izvorni_sadrzaj>
    <derivirana_varijabla naziv="DomainObject.Predmet.ProtustrankaIDrugiAdressOIB_1">Karizma Culinae d.o.o., OIB 72326812183, Ratarska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Karizma Culinae d.o.o.</item>
      <item>FINA Regionalni centar Zagreb</item>
    </izvorni_sadrzaj>
    <derivirana_varijabla naziv="DomainObject.Predmet.SudioniciListNaziv_1">
      <item>Karizma Culinae d.o.o.</item>
      <item>FINA Regionalni centar Zagreb</item>
    </derivirana_varijabla>
  </DomainObject.Predmet.SudioniciListNaziv>
  <DomainObject.Predmet.SudioniciListAdressOIB>
    <izvorni_sadrzaj>
      <item>Karizma Culinae d.o.o., OIB 72326812183, Ratarska 11,10000 Zagreb</item>
      <item>FINA Regionalni centar Zagreb, OIB 85821130368, Trg svibanjskih žrtava 1995. 1,10000 Zagreb</item>
    </izvorni_sadrzaj>
    <derivirana_varijabla naziv="DomainObject.Predmet.SudioniciListAdressOIB_1">
      <item>Karizma Culinae d.o.o., OIB 72326812183, Ratarska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72326812183</item>
      <item>, OIB 85821130368</item>
    </izvorni_sadrzaj>
    <derivirana_varijabla naziv="DomainObject.Predmet.SudioniciListNazivOIB_1">
      <item>, OIB 72326812183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1879</properties:Characters>
  <properties:Lines>54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2016-07-22T08:50:00Z</dcterms:created>
  <dc:creator>Korisnik</dc:creator>
  <cp:lastModifiedBy>Sanda Gučić</cp:lastModifiedBy>
  <cp:lastPrinted>2016-07-22T08:46:00Z</cp:lastPrinted>
  <dcterms:modified xmlns:xsi="http://www.w3.org/2001/XMLSchema-instance" xsi:type="dcterms:W3CDTF">2016-07-22T10:15:00Z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