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04b984d" w14:paraId="04b984d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8350DF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8350DF">
              <w:rPr>
                <w:rFonts w:hAnsi="Times New Roman" w:ascii="Times New Roman"/>
                <w:snapToGrid/>
                <w:szCs w:val="24"/>
                <w:lang w:eastAsia="hr-HR" w:val="hr-HR"/>
              </w:rPr>
              <w:t>71/17-61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8350DF" w:rsidRPr="008350DF">
        <w:rPr>
          <w:rFonts w:hAnsi="Times New Roman" w:ascii="Times New Roman"/>
          <w:szCs w:val="24"/>
          <w:lang w:val="hr-HR"/>
        </w:rPr>
        <w:t>LETINA MS d.o.o. u stečaju, Čakovec, Dr. Ivana Novaka 50, OIB: 78224125246</w:t>
      </w:r>
      <w:r w:rsidR="008350DF">
        <w:rPr>
          <w:rFonts w:hAnsi="Times New Roman" w:ascii="Times New Roman"/>
          <w:szCs w:val="24"/>
          <w:lang w:val="hr-HR"/>
        </w:rPr>
        <w:t xml:space="preserve">, 5. veljače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D20A7" w:rsidP="003557BF" w:rsidR="006D20A7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D20A7" w:rsidP="00B45818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8350DF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 ožujka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D20A7" w:rsidP="006D20A7" w:rsidR="006D20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86000" w:rsidP="00E77E5D" w:rsidR="00191D2C" w:rsidRPr="008350D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 xml:space="preserve">Stečajna upraviteljica </w:t>
      </w:r>
      <w:r w:rsidR="008350DF" w:rsidRPr="008350DF">
        <w:rPr>
          <w:rFonts w:hAnsi="Times New Roman" w:ascii="Times New Roman"/>
          <w:sz w:val="24"/>
          <w:szCs w:val="24"/>
        </w:rPr>
        <w:t>Slavica Orehovec, F. Prešerna 11b, Čakovec,</w:t>
      </w:r>
    </w:p>
    <w:p w:rsidRDefault="00596ECA" w:rsidP="00E77E5D" w:rsidR="00596ECA" w:rsidRPr="008350D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6D7232" w:rsidRPr="008350DF">
        <w:rPr>
          <w:rFonts w:hAnsi="Times New Roman" w:ascii="Times New Roman"/>
          <w:sz w:val="24"/>
          <w:szCs w:val="24"/>
        </w:rPr>
        <w:t>ravni odjel, B. Radić 2.</w:t>
      </w:r>
    </w:p>
    <w:p w:rsidRDefault="006D20A7" w:rsidP="00F248F9" w:rsidR="006D20A7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</w:t>
      </w:r>
      <w:r w:rsidR="00E86000" w:rsidRPr="008350DF">
        <w:rPr>
          <w:rFonts w:hAnsi="Times New Roman" w:ascii="Times New Roman"/>
          <w:szCs w:val="24"/>
          <w:lang w:val="hr-HR"/>
        </w:rPr>
        <w:t>stečajnoj upraviteljici</w:t>
      </w:r>
      <w:r w:rsidR="008350DF" w:rsidRPr="008350DF">
        <w:rPr>
          <w:rFonts w:hAnsi="Times New Roman" w:ascii="Times New Roman"/>
          <w:szCs w:val="24"/>
          <w:lang w:val="hr-HR"/>
        </w:rPr>
        <w:t xml:space="preserve"> </w:t>
      </w:r>
      <w:r w:rsidR="008350DF" w:rsidRPr="008350DF">
        <w:rPr>
          <w:rFonts w:hAnsi="Times New Roman" w:ascii="Times New Roman"/>
          <w:lang w:val="hr-HR"/>
        </w:rPr>
        <w:t>Slavici Ore</w:t>
      </w:r>
      <w:r w:rsidR="008350DF">
        <w:rPr>
          <w:rFonts w:hAnsi="Times New Roman" w:ascii="Times New Roman"/>
          <w:lang w:val="hr-HR"/>
        </w:rPr>
        <w:t>hovec, F. Prešerna 11b, Čakovec</w:t>
      </w:r>
      <w:r w:rsidR="00E86000" w:rsidRPr="008350DF">
        <w:rPr>
          <w:rFonts w:hAnsi="Times New Roman" w:ascii="Times New Roman"/>
          <w:szCs w:val="24"/>
          <w:lang w:val="hr-HR"/>
        </w:rPr>
        <w:t>,</w:t>
      </w:r>
      <w:r w:rsidR="00AD6535" w:rsidRPr="008350DF">
        <w:rPr>
          <w:rFonts w:hAnsi="Times New Roman" w:ascii="Times New Roman"/>
          <w:szCs w:val="24"/>
          <w:lang w:val="hr-HR"/>
        </w:rPr>
        <w:t xml:space="preserve">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6D20A7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8350DF">
        <w:rPr>
          <w:rFonts w:hAnsi="Times New Roman" w:ascii="Times New Roman"/>
          <w:szCs w:val="24"/>
          <w:lang w:val="hr-HR"/>
        </w:rPr>
        <w:t xml:space="preserve"> </w:t>
      </w:r>
      <w:r w:rsidR="008350DF" w:rsidRPr="008350DF">
        <w:rPr>
          <w:rFonts w:hAnsi="Times New Roman" w:ascii="Times New Roman"/>
          <w:szCs w:val="24"/>
          <w:lang w:val="hr-HR"/>
        </w:rPr>
        <w:t>LETINA MS d.o.o. u stečaju, Čakovec, Dr. Ivana Novaka 50, OIB: 78224125246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6D20A7" w:rsidP="006D20A7" w:rsidR="006D20A7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6D20A7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8350DF">
        <w:rPr>
          <w:rFonts w:hAnsi="Times New Roman" w:ascii="Times New Roman"/>
          <w:szCs w:val="24"/>
          <w:lang w:val="hr-HR"/>
        </w:rPr>
        <w:t>5. veljače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</w:t>
      </w:r>
    </w:p>
    <w:p w:rsidRDefault="008350DF" w:rsidP="006D20A7" w:rsidR="008350DF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6D20A7" w:rsidP="006D20A7" w:rsidR="006D20A7" w:rsidRPr="008350D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>Sudac:</w:t>
      </w:r>
    </w:p>
    <w:p w:rsidRDefault="006D20A7" w:rsidP="006D20A7" w:rsidR="006D20A7" w:rsidRPr="008350D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6D20A7" w:rsidP="006D20A7" w:rsidR="006D20A7" w:rsidRPr="008350D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>Ksenija Flack-Makitan, v. r.</w:t>
      </w:r>
    </w:p>
    <w:p w:rsidRDefault="006D20A7" w:rsidP="006D20A7" w:rsidR="006D20A7" w:rsidRPr="008350D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6D20A7" w:rsidP="006D20A7" w:rsidR="006D20A7" w:rsidRPr="008350D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6D20A7" w:rsidP="0023389C" w:rsidR="006D20A7">
      <w:pPr>
        <w:ind w:firstLine="708" w:left="4956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6D20A7" w:rsidP="00E86000" w:rsidR="00E86000" w:rsidRPr="008350DF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E-Oglasna ploča kao dostava za</w:t>
      </w:r>
      <w:r w:rsidR="00E86000" w:rsidRPr="008350DF">
        <w:rPr>
          <w:rFonts w:hAnsi="Times New Roman" w:ascii="Times New Roman"/>
          <w:sz w:val="24"/>
          <w:szCs w:val="24"/>
        </w:rPr>
        <w:t xml:space="preserve">: </w:t>
      </w:r>
    </w:p>
    <w:p w:rsidRDefault="00E86000" w:rsidP="006D20A7" w:rsidR="006D20A7" w:rsidRPr="008350D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-Stečajna upraviteljica,</w:t>
      </w:r>
      <w:r w:rsidR="008350DF" w:rsidRPr="008350DF">
        <w:rPr>
          <w:rFonts w:hAnsi="Times New Roman" w:ascii="Times New Roman"/>
          <w:sz w:val="24"/>
          <w:szCs w:val="24"/>
        </w:rPr>
        <w:t xml:space="preserve"> Slavica Orehovec, F. Prešerna 11b, Čakovec,</w:t>
      </w:r>
    </w:p>
    <w:p w:rsidRDefault="00E86000" w:rsidP="008350DF" w:rsidR="00BF7EE3" w:rsidRPr="008350D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-</w:t>
      </w:r>
      <w:r w:rsidR="00BF7EE3" w:rsidRPr="008350DF">
        <w:rPr>
          <w:rFonts w:hAnsi="Times New Roman" w:ascii="Times New Roman"/>
          <w:sz w:val="24"/>
          <w:szCs w:val="24"/>
        </w:rPr>
        <w:t>Republika Hrvatska, zastupana po Županijskom državnom odvjetništvu u Varaždinu, Građ</w:t>
      </w:r>
      <w:r w:rsidR="0069241F" w:rsidRPr="008350DF">
        <w:rPr>
          <w:rFonts w:hAnsi="Times New Roman" w:ascii="Times New Roman"/>
          <w:sz w:val="24"/>
          <w:szCs w:val="24"/>
        </w:rPr>
        <w:t>ansko-upravni odjel, B. Radić 2</w:t>
      </w:r>
    </w:p>
    <w:p w:rsidRDefault="00656FF7" w:rsidP="0069241F" w:rsidR="00656FF7" w:rsidRPr="008350D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6D20A7" w:rsidR="00656FF7" w:rsidRPr="008350DF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2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EC9" w:rsidR="00AC7EC9">
      <w:r>
        <w:separator/>
      </w:r>
    </w:p>
  </w:endnote>
  <w:endnote w:id="0" w:type="continuationSeparator">
    <w:p w:rsidRDefault="00AC7EC9" w:rsidR="00AC7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EC9" w:rsidR="00AC7EC9">
      <w:r>
        <w:separator/>
      </w:r>
    </w:p>
  </w:footnote>
  <w:footnote w:id="0" w:type="continuationSeparator">
    <w:p w:rsidRDefault="00AC7EC9" w:rsidR="00AC7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76403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8350DF">
      <w:rPr>
        <w:rFonts w:hAnsi="Times New Roman" w:ascii="Times New Roman"/>
        <w:szCs w:val="24"/>
      </w:rPr>
      <w:t>71/17-61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340ED"/>
    <w:rsid w:val="00596ECA"/>
    <w:rsid w:val="005C30EB"/>
    <w:rsid w:val="005D7B72"/>
    <w:rsid w:val="005F6A64"/>
    <w:rsid w:val="00656FF7"/>
    <w:rsid w:val="0069241F"/>
    <w:rsid w:val="006962CA"/>
    <w:rsid w:val="006D20A7"/>
    <w:rsid w:val="006D6A80"/>
    <w:rsid w:val="006D7232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C7EC9"/>
    <w:rsid w:val="00AD6535"/>
    <w:rsid w:val="00AF3ACD"/>
    <w:rsid w:val="00AF534E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76403"/>
    <w:rsid w:val="00D87E50"/>
    <w:rsid w:val="00D92AF8"/>
    <w:rsid w:val="00E20FFC"/>
    <w:rsid w:val="00E63F82"/>
    <w:rsid w:val="00E67ED4"/>
    <w:rsid w:val="00E77E5D"/>
    <w:rsid w:val="00E86000"/>
    <w:rsid w:val="00EA5596"/>
    <w:rsid w:val="00EE3B23"/>
    <w:rsid w:val="00F248F9"/>
    <w:rsid w:val="00F4719E"/>
    <w:rsid w:val="00F528E3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6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4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6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4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3FA5C-C49D-4F74-8F96-DB26CBCD3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316</properties:Words>
  <properties:Characters>1611</properties:Characters>
  <properties:Lines>60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2018-02-05T11:58:00Z</cp:lastPrinted>
  <dcterms:modified xmlns:xsi="http://www.w3.org/2001/XMLSchema-instance" xsi:type="dcterms:W3CDTF">2018-02-07T08:08:00Z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