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bdb8" w14:paraId="073bdb8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</w:t>
      </w:r>
      <w:r w:rsidR="00FD45F9">
        <w:rPr>
          <w:b/>
        </w:rPr>
        <w:t>5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FD45F9">
        <w:t>15.526,08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>, po početnoj cijeni u iznosu od</w:t>
      </w:r>
      <w:r w:rsidR="00EB40EA">
        <w:t xml:space="preserve"> </w:t>
      </w:r>
      <w:r w:rsidR="00552DEB">
        <w:t>1</w:t>
      </w:r>
      <w:r w:rsidR="00FD45F9">
        <w:t>40.475,87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FD45F9">
        <w:t>184.711,59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FD45F9">
        <w:t>29.662,20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FD45F9">
        <w:t>20.131,74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FD45F9">
        <w:t>18.908,64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EB40EA">
        <w:t>1.</w:t>
      </w:r>
      <w:r w:rsidR="00FD45F9">
        <w:t>189,89</w:t>
      </w:r>
      <w:r w:rsidR="006B4592">
        <w:t xml:space="preserve"> </w:t>
      </w:r>
      <w:r>
        <w:t>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6B4592">
        <w:t>2</w:t>
      </w:r>
      <w:r w:rsidR="00FD45F9">
        <w:t>1.788,19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6B4592">
        <w:t xml:space="preserve"> </w:t>
      </w:r>
      <w:r w:rsidR="00FD45F9">
        <w:t>20.567,52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1</w:t>
      </w:r>
      <w:r w:rsidR="00FD45F9">
        <w:t>2.312,81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FD45F9">
        <w:t>petna</w:t>
      </w:r>
      <w:r w:rsidR="00EB40EA">
        <w:t>estoj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3110FB">
        <w:rPr>
          <w:b/>
        </w:rPr>
        <w:t xml:space="preserve">a najkasnije do </w:t>
      </w:r>
      <w:r w:rsidR="00FD45F9">
        <w:rPr>
          <w:b/>
        </w:rPr>
        <w:t>16</w:t>
      </w:r>
      <w:r w:rsidR="00552DEB">
        <w:rPr>
          <w:b/>
        </w:rPr>
        <w:t xml:space="preserve">. </w:t>
      </w:r>
      <w:r w:rsidR="00FD45F9">
        <w:rPr>
          <w:b/>
        </w:rPr>
        <w:t>travnja</w:t>
      </w:r>
      <w:r w:rsidR="003110FB" w:rsidRPr="003110FB">
        <w:rPr>
          <w:b/>
        </w:rPr>
        <w:t xml:space="preserve"> </w:t>
      </w:r>
      <w:r w:rsidR="00864D1A" w:rsidRPr="003110FB">
        <w:rPr>
          <w:b/>
        </w:rPr>
        <w:t xml:space="preserve"> </w:t>
      </w:r>
      <w:smartTag w:element="metricconverter" w:uri="urn:schemas-microsoft-com:office:smarttags">
        <w:smartTagPr>
          <w:attr w:val="2019. g" w:name="ProductID"/>
        </w:smartTagPr>
        <w:r w:rsidR="00552DEB">
          <w:rPr>
            <w:b/>
          </w:rPr>
          <w:t>2019</w:t>
        </w:r>
        <w:r w:rsidR="00D47E51" w:rsidRPr="003110FB">
          <w:rPr>
            <w:b/>
          </w:rPr>
          <w:t>. g</w:t>
        </w:r>
      </w:smartTag>
      <w:r w:rsidR="00D47E51" w:rsidRPr="003110FB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lastRenderedPageBreak/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5D4C48">
        <w:rPr>
          <w:b/>
        </w:rPr>
        <w:t xml:space="preserve">Rok za dostavu ponuda je </w:t>
      </w:r>
      <w:r w:rsidR="00FD45F9">
        <w:rPr>
          <w:b/>
        </w:rPr>
        <w:t>17. travnja</w:t>
      </w:r>
      <w:r w:rsidR="00552DEB">
        <w:rPr>
          <w:b/>
        </w:rPr>
        <w:t xml:space="preserve"> 2019</w:t>
      </w:r>
      <w:r w:rsidR="00864D1A" w:rsidRPr="005D4C48">
        <w:rPr>
          <w:b/>
        </w:rPr>
        <w:t>.</w:t>
      </w:r>
      <w:r w:rsidR="00144520" w:rsidRPr="005D4C48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FD45F9" w:rsidRPr="00FD45F9">
        <w:rPr>
          <w:b/>
        </w:rPr>
        <w:t>24. svibnja</w:t>
      </w:r>
      <w:r w:rsidR="00552DEB" w:rsidRPr="00FD45F9">
        <w:rPr>
          <w:b/>
        </w:rPr>
        <w:t xml:space="preserve"> </w:t>
      </w:r>
      <w:r w:rsidR="005D4C48" w:rsidRPr="00FD45F9">
        <w:rPr>
          <w:b/>
        </w:rPr>
        <w:t xml:space="preserve"> 2019.</w:t>
      </w:r>
      <w:r w:rsidR="00693E04" w:rsidRPr="00FD45F9">
        <w:rPr>
          <w:b/>
        </w:rPr>
        <w:t xml:space="preserve"> godine</w:t>
      </w:r>
      <w:r w:rsidR="00693E04">
        <w:t xml:space="preserve">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FD45F9" w:rsidRPr="00FD45F9">
        <w:rPr>
          <w:b/>
        </w:rPr>
        <w:t>24. travnja</w:t>
      </w:r>
      <w:r w:rsidR="005D4C48" w:rsidRPr="00FD45F9">
        <w:rPr>
          <w:b/>
        </w:rPr>
        <w:t xml:space="preserve"> 2019. </w:t>
      </w:r>
      <w:r w:rsidRPr="00FD45F9">
        <w:rPr>
          <w:b/>
        </w:rPr>
        <w:t xml:space="preserve"> godine</w:t>
      </w:r>
      <w:r>
        <w:t xml:space="preserve">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FD45F9">
        <w:t>11</w:t>
      </w:r>
      <w:r w:rsidR="005D4C48">
        <w:t>,30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D0D" w:rsidP="00CB0F35" w:rsidR="00496D0D">
      <w:r>
        <w:separator/>
      </w:r>
    </w:p>
  </w:endnote>
  <w:endnote w:id="0" w:type="continuationSeparator">
    <w:p w:rsidRDefault="00496D0D" w:rsidP="00CB0F35" w:rsidR="00496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D0D" w:rsidP="00CB0F35" w:rsidR="00496D0D">
      <w:r>
        <w:separator/>
      </w:r>
    </w:p>
  </w:footnote>
  <w:footnote w:id="0" w:type="continuationSeparator">
    <w:p w:rsidRDefault="00496D0D" w:rsidP="00CB0F35" w:rsidR="00496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F9" w:rsidP="00CB0F35" w:rsidR="00FD45F9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FD45F9" w:rsidP="00CB0F35" w:rsidR="00FD45F9">
    <w:pPr>
      <w:pStyle w:val="Zaglavlje"/>
      <w:jc w:val="center"/>
    </w:pPr>
  </w:p>
  <w:p w:rsidRDefault="00FD45F9" w:rsidR="00FD4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F9" w:rsidP="00CB0F35" w:rsidR="00FD45F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7171"/>
    <w:rsid w:val="00043FAC"/>
    <w:rsid w:val="0006791A"/>
    <w:rsid w:val="00074720"/>
    <w:rsid w:val="000932FF"/>
    <w:rsid w:val="000A070C"/>
    <w:rsid w:val="000A1086"/>
    <w:rsid w:val="000C728E"/>
    <w:rsid w:val="000E2149"/>
    <w:rsid w:val="000E5A89"/>
    <w:rsid w:val="000F7DED"/>
    <w:rsid w:val="001152FC"/>
    <w:rsid w:val="00116C64"/>
    <w:rsid w:val="00122A86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10FB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96893"/>
    <w:rsid w:val="00496D0D"/>
    <w:rsid w:val="004C01BB"/>
    <w:rsid w:val="004E0ABA"/>
    <w:rsid w:val="00515379"/>
    <w:rsid w:val="005369C7"/>
    <w:rsid w:val="0053708E"/>
    <w:rsid w:val="00552DEB"/>
    <w:rsid w:val="00554952"/>
    <w:rsid w:val="005D05FC"/>
    <w:rsid w:val="005D4C48"/>
    <w:rsid w:val="005D6E00"/>
    <w:rsid w:val="00601114"/>
    <w:rsid w:val="006407C6"/>
    <w:rsid w:val="0066732C"/>
    <w:rsid w:val="00672336"/>
    <w:rsid w:val="00673260"/>
    <w:rsid w:val="00685FF4"/>
    <w:rsid w:val="00693E04"/>
    <w:rsid w:val="006B4592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D3D80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C540B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15CA0"/>
    <w:rsid w:val="00E30DE7"/>
    <w:rsid w:val="00E401A5"/>
    <w:rsid w:val="00E43F89"/>
    <w:rsid w:val="00E61540"/>
    <w:rsid w:val="00E97BFD"/>
    <w:rsid w:val="00EB40EA"/>
    <w:rsid w:val="00F313E7"/>
    <w:rsid w:val="00F66AD9"/>
    <w:rsid w:val="00F72A7D"/>
    <w:rsid w:val="00F77189"/>
    <w:rsid w:val="00F81D9E"/>
    <w:rsid w:val="00FA4BD4"/>
    <w:rsid w:val="00FD45F9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C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C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CA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CA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C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C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CA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CA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4044</properties:Characters>
  <properties:Lines>76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2019-03-26T12:32:00Z</dcterms:created>
  <dc:creator>Home</dc:creator>
  <cp:lastModifiedBy>Tatjana Rukelj</cp:lastModifiedBy>
  <cp:lastPrinted>2018-12-05T07:08:00Z</cp:lastPrinted>
  <dcterms:modified xmlns:xsi="http://www.w3.org/2001/XMLSchema-instance" xsi:type="dcterms:W3CDTF">2019-03-26T12:34:00Z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St-74/2012-732 / Podnesak - Podnesak (15.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