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90bf82" w14:paraId="590bf82" w:rsidRDefault="00A16878" w:rsidP="00A16878" w:rsidR="00A16878" w:rsidRPr="00A16878">
      <w:pPr>
        <w15:collapsed w:val="false"/>
      </w:pPr>
      <w:bookmarkStart w:name="_GoBack" w:id="0"/>
      <w:bookmarkEnd w:id="0"/>
      <w:r w:rsidRPr="00A16878">
        <w:t xml:space="preserve"> </w:t>
      </w:r>
      <w:r w:rsidR="00F7248E">
        <w:t xml:space="preserve"> </w:t>
      </w:r>
      <w:r w:rsidRPr="00A16878">
        <w:t xml:space="preserve">         </w:t>
      </w:r>
      <w:r w:rsidRPr="00A16878">
        <w:rPr>
          <w:noProof/>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A16878" w:rsidP="00C15292" w:rsidR="00A16878" w:rsidRPr="00A16878">
      <w:pPr>
        <w:spacing w:before="100"/>
      </w:pPr>
      <w:r w:rsidRPr="00A16878">
        <w:t>REPUBLIKA HRVATSKA</w:t>
      </w:r>
      <w:r w:rsidRPr="00A16878">
        <w:tab/>
      </w:r>
      <w:r w:rsidRPr="00A16878">
        <w:tab/>
      </w:r>
      <w:r w:rsidRPr="00A16878">
        <w:tab/>
      </w:r>
      <w:r w:rsidRPr="00A16878">
        <w:tab/>
      </w:r>
      <w:r w:rsidRPr="00A16878">
        <w:tab/>
      </w:r>
      <w:r w:rsidRPr="00A16878">
        <w:tab/>
        <w:t xml:space="preserve">      </w:t>
      </w:r>
    </w:p>
    <w:p w:rsidRDefault="00A16878" w:rsidP="00A16878" w:rsidR="00A16878">
      <w:pPr>
        <w:jc w:val="both"/>
      </w:pPr>
      <w:r w:rsidRPr="00A16878">
        <w:t>TRGOVAČKI SUD U SPLITU</w:t>
      </w:r>
      <w:r>
        <w:t xml:space="preserve"> </w:t>
      </w:r>
    </w:p>
    <w:p w:rsidRDefault="00AD3DCE" w:rsidP="00A16878" w:rsidR="00AD3DCE">
      <w:pPr>
        <w:jc w:val="both"/>
      </w:pPr>
      <w:r>
        <w:t xml:space="preserve">Split, Sukoišanska 6               </w:t>
      </w:r>
    </w:p>
    <w:p w:rsidRDefault="00A16878" w:rsidP="0067050D" w:rsidR="00A16878" w:rsidRPr="00A16878">
      <w:pPr>
        <w:spacing w:after="100" w:before="100"/>
        <w:jc w:val="center"/>
        <w:rPr>
          <w:rFonts w:eastAsiaTheme="minorHAnsi"/>
          <w:lang w:eastAsia="en-US"/>
        </w:rPr>
      </w:pPr>
      <w:r w:rsidRPr="00A16878">
        <w:rPr>
          <w:rFonts w:eastAsiaTheme="minorHAnsi"/>
          <w:lang w:eastAsia="en-US"/>
        </w:rPr>
        <w:t>R E P U B L I K A  H R V A T S K A</w:t>
      </w:r>
    </w:p>
    <w:p w:rsidRDefault="00A16878" w:rsidP="00C15292" w:rsidR="00A16878">
      <w:pPr>
        <w:spacing w:after="100" w:before="240"/>
        <w:jc w:val="center"/>
        <w:rPr>
          <w:rFonts w:eastAsiaTheme="minorHAnsi"/>
          <w:lang w:eastAsia="en-US"/>
        </w:rPr>
      </w:pPr>
      <w:r w:rsidRPr="00A16878">
        <w:rPr>
          <w:rFonts w:eastAsiaTheme="minorHAnsi"/>
          <w:lang w:eastAsia="en-US"/>
        </w:rPr>
        <w:t>R J E Š E N J E</w:t>
      </w:r>
    </w:p>
    <w:p w:rsidRDefault="00AD3DCE" w:rsidP="000B2A75" w:rsidR="006951FE" w:rsidRPr="00037EED">
      <w:pPr>
        <w:spacing w:beforeLines="40" w:before="96"/>
        <w:jc w:val="both"/>
      </w:pPr>
      <w:r>
        <w:tab/>
        <w:t>Trgovački sud u Splitu, po stečajnoj sutkinji Ani Golub Gruić</w:t>
      </w:r>
      <w:r w:rsidR="00DF524F" w:rsidRPr="00DF524F">
        <w:t>,</w:t>
      </w:r>
      <w:r w:rsidR="00002171" w:rsidRPr="00002171">
        <w:t xml:space="preserve"> u stečajnom postupku nad dužnikom</w:t>
      </w:r>
      <w:r w:rsidR="0087363E" w:rsidRPr="0087363E">
        <w:rPr>
          <w:bCs/>
        </w:rPr>
        <w:t xml:space="preserve"> </w:t>
      </w:r>
      <w:r w:rsidR="008743AF" w:rsidRPr="008743AF">
        <w:rPr>
          <w:bCs/>
        </w:rPr>
        <w:t>DALMACIJAVINO d.d. za proizvodnju i promet alkoholnih i bezalkoholnih pića – u stečaju, OIB: 07837847925</w:t>
      </w:r>
      <w:r w:rsidR="008743AF">
        <w:rPr>
          <w:bCs/>
        </w:rPr>
        <w:t xml:space="preserve">, </w:t>
      </w:r>
      <w:r w:rsidR="008743AF" w:rsidRPr="008743AF">
        <w:rPr>
          <w:bCs/>
        </w:rPr>
        <w:t>Split, Obala kneza Domagoja 15</w:t>
      </w:r>
      <w:r w:rsidR="0062137D" w:rsidRPr="0062137D">
        <w:rPr>
          <w:bCs/>
        </w:rPr>
        <w:t>,</w:t>
      </w:r>
      <w:r w:rsidR="00127977">
        <w:t xml:space="preserve"> dana</w:t>
      </w:r>
      <w:r w:rsidR="005D6495">
        <w:t xml:space="preserve"> </w:t>
      </w:r>
      <w:r w:rsidR="005D4DB2">
        <w:t>1</w:t>
      </w:r>
      <w:r w:rsidR="008743AF">
        <w:t>6</w:t>
      </w:r>
      <w:r w:rsidR="005D4DB2">
        <w:t>. svibnja</w:t>
      </w:r>
      <w:r w:rsidR="00777232">
        <w:t xml:space="preserve"> 2017</w:t>
      </w:r>
      <w:r w:rsidR="00127977">
        <w:t>. godine</w:t>
      </w:r>
    </w:p>
    <w:p w:rsidRDefault="006951FE" w:rsidP="008743AF" w:rsidR="006951FE" w:rsidRPr="00037EED">
      <w:pPr>
        <w:spacing w:after="100" w:before="60"/>
        <w:jc w:val="center"/>
      </w:pPr>
      <w:r w:rsidRPr="00037EED">
        <w:t xml:space="preserve">r i j e š i o  j e </w:t>
      </w:r>
    </w:p>
    <w:p w:rsidRDefault="00D062CF" w:rsidP="000B2A75" w:rsidR="00A16878">
      <w:pPr>
        <w:pStyle w:val="Tijeloteksta2"/>
        <w:spacing w:beforeLines="40" w:before="96"/>
        <w:ind w:firstLine="708"/>
      </w:pPr>
      <w:r>
        <w:t xml:space="preserve"> </w:t>
      </w:r>
      <w:r w:rsidR="00B92914">
        <w:t xml:space="preserve">I. </w:t>
      </w:r>
      <w:r w:rsidR="00590E39" w:rsidRPr="00037EED">
        <w:t>Saziva se skupština vjerovnika za dan</w:t>
      </w:r>
      <w:r w:rsidR="004F77B6">
        <w:t xml:space="preserve"> </w:t>
      </w:r>
      <w:r w:rsidR="005D4DB2">
        <w:t>1</w:t>
      </w:r>
      <w:r w:rsidR="008743AF">
        <w:t>4</w:t>
      </w:r>
      <w:r w:rsidR="005D4DB2">
        <w:t>. lipnja</w:t>
      </w:r>
      <w:r w:rsidR="00777232">
        <w:t xml:space="preserve"> 2017</w:t>
      </w:r>
      <w:r w:rsidR="005879EA">
        <w:rPr>
          <w:bCs/>
        </w:rPr>
        <w:t>. g</w:t>
      </w:r>
      <w:r w:rsidR="00777232">
        <w:rPr>
          <w:bCs/>
        </w:rPr>
        <w:t>odine u 09</w:t>
      </w:r>
      <w:r w:rsidR="00B12AE6" w:rsidRPr="00973DE1">
        <w:rPr>
          <w:bCs/>
        </w:rPr>
        <w:t>:</w:t>
      </w:r>
      <w:r w:rsidR="005D4DB2">
        <w:rPr>
          <w:bCs/>
        </w:rPr>
        <w:t>0</w:t>
      </w:r>
      <w:r w:rsidR="00256C42" w:rsidRPr="00973DE1">
        <w:rPr>
          <w:bCs/>
        </w:rPr>
        <w:t>0 sati</w:t>
      </w:r>
      <w:r w:rsidR="00A16878" w:rsidRPr="00973DE1">
        <w:rPr>
          <w:bCs/>
        </w:rPr>
        <w:t>,</w:t>
      </w:r>
      <w:r w:rsidR="00A16878">
        <w:rPr>
          <w:bCs/>
        </w:rPr>
        <w:t xml:space="preserve"> </w:t>
      </w:r>
      <w:r w:rsidR="00777232">
        <w:t>u s</w:t>
      </w:r>
      <w:r w:rsidR="008743AF">
        <w:t xml:space="preserve">obi </w:t>
      </w:r>
      <w:r w:rsidR="00777232">
        <w:t>br. 2</w:t>
      </w:r>
      <w:r w:rsidR="008743AF">
        <w:t>2</w:t>
      </w:r>
      <w:r w:rsidR="00002171">
        <w:t xml:space="preserve"> Trgovačk</w:t>
      </w:r>
      <w:r w:rsidR="008743AF">
        <w:t>og suda u Splitu, Sukoišanska 6 (podrumski dio zgrade).</w:t>
      </w:r>
    </w:p>
    <w:p w:rsidRDefault="00127977" w:rsidP="008743AF" w:rsidR="00590E39" w:rsidRPr="00037EED">
      <w:pPr>
        <w:spacing w:after="160" w:before="160"/>
        <w:jc w:val="center"/>
      </w:pPr>
      <w:r>
        <w:t>DNEVNI RED:</w:t>
      </w:r>
    </w:p>
    <w:p w:rsidRDefault="0062137D" w:rsidP="000B2A75" w:rsidR="0062137D">
      <w:pPr>
        <w:spacing w:beforeLines="40" w:before="96"/>
        <w:ind w:firstLine="708"/>
        <w:jc w:val="both"/>
      </w:pPr>
      <w:r>
        <w:t>1</w:t>
      </w:r>
      <w:r w:rsidR="00777232">
        <w:t>.</w:t>
      </w:r>
      <w:r w:rsidR="008743AF">
        <w:t xml:space="preserve"> Izvješće stečajne upraviteljice o tijeku stečajnog postupka i stanju stečajne mase</w:t>
      </w:r>
    </w:p>
    <w:p w:rsidRDefault="008743AF" w:rsidP="008743AF" w:rsidR="008743AF">
      <w:pPr>
        <w:spacing w:beforeLines="40" w:before="96"/>
        <w:ind w:firstLine="709"/>
        <w:jc w:val="both"/>
      </w:pPr>
      <w:r>
        <w:t xml:space="preserve">2. Donošenje odluke o uvjetima i načinu </w:t>
      </w:r>
      <w:r w:rsidR="00C40B32">
        <w:t>unovčenja</w:t>
      </w:r>
      <w:r>
        <w:t xml:space="preserve"> neunovčene imovine (nekretnina stečajnog dužnika).</w:t>
      </w:r>
    </w:p>
    <w:p w:rsidRDefault="00B92914" w:rsidP="00777232" w:rsidR="00166B6B">
      <w:pPr>
        <w:spacing w:before="200"/>
        <w:ind w:firstLine="709"/>
        <w:jc w:val="both"/>
      </w:pPr>
      <w:r>
        <w:t xml:space="preserve">II. Na skupštinu se pozivaju </w:t>
      </w:r>
      <w:r w:rsidR="00FB7F6A">
        <w:t>stečajn</w:t>
      </w:r>
      <w:r w:rsidR="00777232">
        <w:t>a</w:t>
      </w:r>
      <w:r w:rsidR="0062137D">
        <w:t xml:space="preserve"> upravitelj</w:t>
      </w:r>
      <w:r w:rsidR="00777232">
        <w:t>ica</w:t>
      </w:r>
      <w:r w:rsidR="00FB7F6A">
        <w:t xml:space="preserve"> i </w:t>
      </w:r>
      <w:r>
        <w:t>svi vjerovnici stečajnog dužnika.</w:t>
      </w:r>
      <w:r w:rsidR="00D062CF" w:rsidRPr="00D062CF">
        <w:t xml:space="preserve"> </w:t>
      </w:r>
    </w:p>
    <w:p w:rsidRDefault="00624107" w:rsidP="008743AF" w:rsidR="00FA40C6">
      <w:pPr>
        <w:spacing w:after="100" w:before="200"/>
        <w:jc w:val="center"/>
      </w:pPr>
      <w:r>
        <w:t>Obrazloženje</w:t>
      </w:r>
    </w:p>
    <w:p w:rsidRDefault="00FA40C6" w:rsidP="00F7248E" w:rsidR="001D7C00">
      <w:pPr>
        <w:spacing w:after="100"/>
        <w:jc w:val="both"/>
      </w:pPr>
      <w:r>
        <w:tab/>
        <w:t xml:space="preserve">U stečajnom postupku koji se </w:t>
      </w:r>
      <w:r w:rsidR="0067050D">
        <w:t xml:space="preserve">kod ovoga suda </w:t>
      </w:r>
      <w:r>
        <w:t xml:space="preserve">vodi </w:t>
      </w:r>
      <w:r w:rsidR="00B12AE6" w:rsidRPr="00B12AE6">
        <w:t xml:space="preserve">nad dužnikom </w:t>
      </w:r>
      <w:r w:rsidR="008743AF" w:rsidRPr="008743AF">
        <w:t>DALMACIJAVINO d.d. za proizvodnju i promet alkoholnih i bezalkoholnih pića – u stečaju, OIB: 07837847925, Split, Obala kneza Domagoja 15</w:t>
      </w:r>
      <w:r w:rsidR="00C15292" w:rsidRPr="00C15292">
        <w:t>,</w:t>
      </w:r>
      <w:r w:rsidR="00B760A6">
        <w:t xml:space="preserve"> podnes</w:t>
      </w:r>
      <w:r w:rsidR="0062137D">
        <w:t>kom</w:t>
      </w:r>
      <w:r w:rsidR="00B760A6">
        <w:t xml:space="preserve"> </w:t>
      </w:r>
      <w:r w:rsidR="0087363E">
        <w:t>od</w:t>
      </w:r>
      <w:r w:rsidR="00C15292">
        <w:t xml:space="preserve"> </w:t>
      </w:r>
      <w:r w:rsidR="008743AF">
        <w:t xml:space="preserve">7. travnja </w:t>
      </w:r>
      <w:r w:rsidR="00777232">
        <w:t>2017</w:t>
      </w:r>
      <w:r w:rsidR="00FB7F6A">
        <w:t xml:space="preserve">. godine </w:t>
      </w:r>
      <w:r w:rsidR="008743AF">
        <w:t xml:space="preserve">stečajna upraviteljica Natalija </w:t>
      </w:r>
      <w:proofErr w:type="spellStart"/>
      <w:r w:rsidR="008743AF">
        <w:t>Mladineo</w:t>
      </w:r>
      <w:proofErr w:type="spellEnd"/>
      <w:r w:rsidR="008743AF">
        <w:t xml:space="preserve"> predložila</w:t>
      </w:r>
      <w:r>
        <w:t xml:space="preserve"> je sudu sazivanje skupštine vjerovnika</w:t>
      </w:r>
      <w:r w:rsidR="00FB7F6A">
        <w:t xml:space="preserve"> s</w:t>
      </w:r>
      <w:r w:rsidR="0062137D">
        <w:t>a</w:t>
      </w:r>
      <w:r w:rsidR="00FB7F6A">
        <w:t xml:space="preserve"> dnevnim redom navedenim pod točkom I. izreke ovog rješenja</w:t>
      </w:r>
      <w:r w:rsidR="0067050D">
        <w:t>.</w:t>
      </w:r>
    </w:p>
    <w:p w:rsidRDefault="00FA40C6" w:rsidP="008743AF" w:rsidR="00007AF7">
      <w:pPr>
        <w:spacing w:before="100"/>
        <w:jc w:val="both"/>
      </w:pPr>
      <w:r>
        <w:tab/>
        <w:t xml:space="preserve">Slijedom navedenog, </w:t>
      </w:r>
      <w:r w:rsidR="00B760A6">
        <w:t xml:space="preserve">a temeljem odredbe članka </w:t>
      </w:r>
      <w:r w:rsidR="00B12AE6">
        <w:t>38.</w:t>
      </w:r>
      <w:r w:rsidR="00237BF5">
        <w:t>b St</w:t>
      </w:r>
      <w:r w:rsidR="001B7F9A">
        <w:t>ečajnog zakona (˝Narodne novine˝</w:t>
      </w:r>
      <w:r w:rsidR="00237BF5">
        <w:t xml:space="preserve"> </w:t>
      </w:r>
      <w:r w:rsidR="00237BF5" w:rsidRPr="00481460">
        <w:t>44/96, 29/99, 129/00, 123/03, 82/06, 116/10, 25/12, 133/12</w:t>
      </w:r>
      <w:r w:rsidR="00237BF5">
        <w:t xml:space="preserve"> i 45/13; dalje SZ) </w:t>
      </w:r>
      <w:r w:rsidR="00E86A38">
        <w:t xml:space="preserve">u vezi s odredbom članka 441. stavka 2. </w:t>
      </w:r>
      <w:r w:rsidR="00E86A38" w:rsidRPr="006C085B">
        <w:t>Stečajnog zakona („Narodne novine“ broj 71/15; dalje SZ/15)</w:t>
      </w:r>
      <w:r w:rsidR="00237BF5">
        <w:t xml:space="preserve"> odlučeno je kao u izreci ovog rješenja.</w:t>
      </w:r>
    </w:p>
    <w:p w:rsidRDefault="001027D0" w:rsidP="008743AF" w:rsidR="00007AF7">
      <w:pPr>
        <w:spacing w:before="100"/>
        <w:jc w:val="center"/>
      </w:pPr>
      <w:r>
        <w:t>U Splitu</w:t>
      </w:r>
      <w:r w:rsidR="008743AF">
        <w:t>, 16</w:t>
      </w:r>
      <w:r w:rsidR="005D4DB2">
        <w:t>. svibnja</w:t>
      </w:r>
      <w:r w:rsidR="00777232">
        <w:t xml:space="preserve"> 2017</w:t>
      </w:r>
      <w:r w:rsidR="00007AF7">
        <w:t>. godine</w:t>
      </w:r>
    </w:p>
    <w:p w:rsidRDefault="00007AF7" w:rsidP="008743AF" w:rsidR="00007AF7">
      <w:pPr>
        <w:spacing w:before="100"/>
      </w:pPr>
      <w:r>
        <w:tab/>
      </w:r>
      <w:r>
        <w:tab/>
      </w:r>
      <w:r>
        <w:tab/>
      </w:r>
      <w:r>
        <w:tab/>
      </w:r>
      <w:r>
        <w:tab/>
      </w:r>
      <w:r>
        <w:tab/>
      </w:r>
      <w:r>
        <w:tab/>
        <w:t xml:space="preserve">                                 </w:t>
      </w:r>
      <w:r w:rsidR="001B7F9A">
        <w:t xml:space="preserve">        </w:t>
      </w:r>
      <w:r>
        <w:t>SUTKINJA</w:t>
      </w:r>
    </w:p>
    <w:p w:rsidRDefault="001B7F9A" w:rsidP="001B7F9A" w:rsidR="00007AF7">
      <w:pPr>
        <w:jc w:val="right"/>
      </w:pPr>
      <w:r>
        <w:t>ANA GOLUB GRUIĆ</w:t>
      </w:r>
    </w:p>
    <w:p w:rsidRDefault="00007AF7" w:rsidP="008743AF" w:rsidR="00E32ABE">
      <w:pPr>
        <w:spacing w:before="120"/>
        <w:jc w:val="both"/>
      </w:pPr>
      <w:r>
        <w:t>PRAVNA POUKA: Protiv ovog rješenja nije dopuštena žalba (članak 278. stavak 2</w:t>
      </w:r>
      <w:r w:rsidR="001B7F9A">
        <w:t>. Zakona o parničnom postupku (˝Narodne novine˝</w:t>
      </w:r>
      <w:r>
        <w:t xml:space="preserve"> broj 53/91, 91/92, 112/99, 88/01, 117/03, 88/05, 2/07, 84/08, 96/08, 123/08, 57/11 i 25/13, dalje ZPP u vezi sa člankom 6. SZ-a).</w:t>
      </w:r>
      <w:r>
        <w:tab/>
      </w:r>
      <w:r>
        <w:tab/>
      </w:r>
    </w:p>
    <w:p w:rsidRDefault="00007AF7" w:rsidP="008743AF" w:rsidR="00007AF7">
      <w:pPr>
        <w:spacing w:before="120"/>
      </w:pPr>
      <w:r>
        <w:t>DNA:</w:t>
      </w:r>
    </w:p>
    <w:p w:rsidRDefault="008743AF" w:rsidP="00007AF7" w:rsidR="00007AF7">
      <w:r>
        <w:t>- stečajnoj upraviteljici</w:t>
      </w:r>
    </w:p>
    <w:p w:rsidRDefault="00007AF7" w:rsidP="00007AF7" w:rsidR="00007AF7">
      <w:r>
        <w:t>-</w:t>
      </w:r>
      <w:r w:rsidR="008743AF">
        <w:t xml:space="preserve"> </w:t>
      </w:r>
      <w:r w:rsidR="00B12AE6">
        <w:t xml:space="preserve">mrežna stranica e-Oglasna ploča sudova </w:t>
      </w:r>
    </w:p>
    <w:p w:rsidRDefault="00007AF7" w:rsidP="00127977" w:rsidR="00237BF5">
      <w:r>
        <w:t>-</w:t>
      </w:r>
      <w:r w:rsidR="008743AF">
        <w:t xml:space="preserve"> </w:t>
      </w:r>
      <w:r>
        <w:t>u spis</w:t>
      </w:r>
    </w:p>
    <w:sectPr w:rsidSect="003100FD" w:rsidR="00237BF5">
      <w:head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92914" w:rsidP="00B92914" w:rsidR="00B92914">
      <w:r>
        <w:separator/>
      </w:r>
    </w:p>
  </w:endnote>
  <w:endnote w:id="0" w:type="continuationSeparator">
    <w:p w:rsidRDefault="00B92914" w:rsidP="00B92914" w:rsidR="00B9291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92914" w:rsidP="00B92914" w:rsidR="00B92914">
      <w:r>
        <w:separator/>
      </w:r>
    </w:p>
  </w:footnote>
  <w:footnote w:id="0" w:type="continuationSeparator">
    <w:p w:rsidRDefault="00B92914" w:rsidP="00B92914" w:rsidR="00B9291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40301732"/>
      <w:docPartObj>
        <w:docPartGallery w:val="Page Numbers (Top of Page)"/>
        <w:docPartUnique/>
      </w:docPartObj>
    </w:sdtPr>
    <w:sdtEndPr/>
    <w:sdtContent>
      <w:p w:rsidRDefault="00B12AE6" w:rsidR="00B12AE6">
        <w:pPr>
          <w:pStyle w:val="Zaglavlje"/>
          <w:jc w:val="center"/>
        </w:pPr>
        <w:r>
          <w:fldChar w:fldCharType="begin"/>
        </w:r>
        <w:r>
          <w:instrText>PAGE   \* MERGEFORMAT</w:instrText>
        </w:r>
        <w:r>
          <w:fldChar w:fldCharType="separate"/>
        </w:r>
        <w:r w:rsidR="008743AF">
          <w:rPr>
            <w:noProof/>
          </w:rPr>
          <w:t>2</w:t>
        </w:r>
        <w:r>
          <w:fldChar w:fldCharType="end"/>
        </w:r>
      </w:p>
    </w:sdtContent>
  </w:sdt>
  <w:p w:rsidRDefault="00B12AE6" w:rsidP="00B92914" w:rsidR="00B92914">
    <w:pPr>
      <w:pStyle w:val="Zaglavlje"/>
      <w:jc w:val="right"/>
    </w:pPr>
    <w:r w:rsidRPr="00B12AE6">
      <w:t>11. St-</w:t>
    </w:r>
    <w:r w:rsidR="00C80AF5">
      <w:t>1715/2016</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12AE6" w:rsidP="00B12AE6" w:rsidR="00B12AE6">
    <w:pPr>
      <w:pStyle w:val="Zaglavlje"/>
      <w:jc w:val="right"/>
    </w:pPr>
    <w:r>
      <w:t xml:space="preserve">11. </w:t>
    </w:r>
    <w:r w:rsidR="00777232">
      <w:t>St-</w:t>
    </w:r>
    <w:r w:rsidR="008743AF">
      <w:t>49/2012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967E55"/>
    <w:multiLevelType w:val="hybridMultilevel"/>
    <w:tmpl w:val="EC0881A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04FA15BB"/>
    <w:multiLevelType w:val="hybridMultilevel"/>
    <w:tmpl w:val="8550EBEE"/>
    <w:lvl w:tplc="5ED80E94"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2">
    <w:nsid w:val="09897761"/>
    <w:multiLevelType w:val="hybridMultilevel"/>
    <w:tmpl w:val="1974F394"/>
    <w:lvl w:tplc="FB300C32"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3">
    <w:nsid w:val="3EF16A43"/>
    <w:multiLevelType w:val="hybridMultilevel"/>
    <w:tmpl w:val="4386E040"/>
    <w:lvl w:tplc="F1D082BE"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0"/>
  </w:num>
  <w:num w:numId="3">
    <w:abstractNumId w:val="3"/>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proofState w:grammar="clean" w:spelling="clean"/>
  <w:attachedTemplate r:id="rId1"/>
  <w:stylePaneFormatFilter w:val="3F01"/>
  <w:defaultTabStop w:val="708"/>
  <w:hyphenationZone w:val="425"/>
  <w:noPunctuationKerning/>
  <w:characterSpacingControl w:val="doNotCompress"/>
  <w:savePreviewPicture/>
  <w:hdrShapeDefaults>
    <o:shapedefaults v:ext="edit" spidmax="5939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8748A"/>
    <w:rsid w:val="00001F06"/>
    <w:rsid w:val="00002171"/>
    <w:rsid w:val="00007AF7"/>
    <w:rsid w:val="00007DAB"/>
    <w:rsid w:val="00037EED"/>
    <w:rsid w:val="00052861"/>
    <w:rsid w:val="00070AC5"/>
    <w:rsid w:val="00081B46"/>
    <w:rsid w:val="000B2A75"/>
    <w:rsid w:val="000F7897"/>
    <w:rsid w:val="001027D0"/>
    <w:rsid w:val="00112564"/>
    <w:rsid w:val="00127977"/>
    <w:rsid w:val="00135CCC"/>
    <w:rsid w:val="00166B6B"/>
    <w:rsid w:val="001B7F9A"/>
    <w:rsid w:val="001D1A6B"/>
    <w:rsid w:val="001D7C00"/>
    <w:rsid w:val="00227E08"/>
    <w:rsid w:val="002337B3"/>
    <w:rsid w:val="00237BF5"/>
    <w:rsid w:val="00256C42"/>
    <w:rsid w:val="002B6233"/>
    <w:rsid w:val="002D3B07"/>
    <w:rsid w:val="003100FD"/>
    <w:rsid w:val="00347638"/>
    <w:rsid w:val="0038748A"/>
    <w:rsid w:val="003D72B1"/>
    <w:rsid w:val="003F3F9F"/>
    <w:rsid w:val="003F73D8"/>
    <w:rsid w:val="00426C37"/>
    <w:rsid w:val="00466E01"/>
    <w:rsid w:val="004F77B6"/>
    <w:rsid w:val="00517FEF"/>
    <w:rsid w:val="00581597"/>
    <w:rsid w:val="005879EA"/>
    <w:rsid w:val="00590E39"/>
    <w:rsid w:val="005C3750"/>
    <w:rsid w:val="005D4DB2"/>
    <w:rsid w:val="005D6495"/>
    <w:rsid w:val="005F6BFE"/>
    <w:rsid w:val="0062137D"/>
    <w:rsid w:val="00624107"/>
    <w:rsid w:val="0067050D"/>
    <w:rsid w:val="006951FE"/>
    <w:rsid w:val="006F308F"/>
    <w:rsid w:val="00760BEA"/>
    <w:rsid w:val="007659A5"/>
    <w:rsid w:val="00777232"/>
    <w:rsid w:val="00792894"/>
    <w:rsid w:val="007A4677"/>
    <w:rsid w:val="007A7272"/>
    <w:rsid w:val="007B40F5"/>
    <w:rsid w:val="007C20FA"/>
    <w:rsid w:val="007E2957"/>
    <w:rsid w:val="0080300F"/>
    <w:rsid w:val="0087363E"/>
    <w:rsid w:val="008743AF"/>
    <w:rsid w:val="008D31C1"/>
    <w:rsid w:val="008E103F"/>
    <w:rsid w:val="009133B2"/>
    <w:rsid w:val="009528A1"/>
    <w:rsid w:val="00973DE1"/>
    <w:rsid w:val="009B26C0"/>
    <w:rsid w:val="009E1F18"/>
    <w:rsid w:val="009F0FC8"/>
    <w:rsid w:val="00A0601A"/>
    <w:rsid w:val="00A16878"/>
    <w:rsid w:val="00A93DCB"/>
    <w:rsid w:val="00AD3DCE"/>
    <w:rsid w:val="00B00FA2"/>
    <w:rsid w:val="00B039F5"/>
    <w:rsid w:val="00B12AE6"/>
    <w:rsid w:val="00B2551B"/>
    <w:rsid w:val="00B34441"/>
    <w:rsid w:val="00B663C2"/>
    <w:rsid w:val="00B67A65"/>
    <w:rsid w:val="00B760A6"/>
    <w:rsid w:val="00B812F9"/>
    <w:rsid w:val="00B92232"/>
    <w:rsid w:val="00B92914"/>
    <w:rsid w:val="00BC35B1"/>
    <w:rsid w:val="00C13D9A"/>
    <w:rsid w:val="00C14E5E"/>
    <w:rsid w:val="00C15292"/>
    <w:rsid w:val="00C261FE"/>
    <w:rsid w:val="00C40B32"/>
    <w:rsid w:val="00C7705D"/>
    <w:rsid w:val="00C80AF5"/>
    <w:rsid w:val="00CB2F65"/>
    <w:rsid w:val="00D062CF"/>
    <w:rsid w:val="00D348BD"/>
    <w:rsid w:val="00D36C8E"/>
    <w:rsid w:val="00D46B98"/>
    <w:rsid w:val="00D661F4"/>
    <w:rsid w:val="00DF524F"/>
    <w:rsid w:val="00E03FDC"/>
    <w:rsid w:val="00E07A93"/>
    <w:rsid w:val="00E14F85"/>
    <w:rsid w:val="00E16608"/>
    <w:rsid w:val="00E32ABE"/>
    <w:rsid w:val="00E63084"/>
    <w:rsid w:val="00E80E84"/>
    <w:rsid w:val="00E86A38"/>
    <w:rsid w:val="00EB5514"/>
    <w:rsid w:val="00EC6337"/>
    <w:rsid w:val="00ED0106"/>
    <w:rsid w:val="00F139CE"/>
    <w:rsid w:val="00F25213"/>
    <w:rsid w:val="00F326A8"/>
    <w:rsid w:val="00F362EB"/>
    <w:rsid w:val="00F44808"/>
    <w:rsid w:val="00F7248E"/>
    <w:rsid w:val="00FA40C6"/>
    <w:rsid w:val="00FB3F9C"/>
    <w:rsid w:val="00FB7F6A"/>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593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sz w:val="32"/>
    </w:rPr>
  </w:style>
  <w:style w:styleId="Naslov3" w:type="paragraph">
    <w:name w:val="heading 3"/>
    <w:basedOn w:val="Normal"/>
    <w:next w:val="Normal"/>
    <w:qFormat/>
    <w:pPr>
      <w:keepNext/>
      <w:jc w:val="center"/>
      <w:outlineLvl w:val="2"/>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2" w:type="paragraph">
    <w:name w:val="Body Text 2"/>
    <w:basedOn w:val="Normal"/>
    <w:pPr>
      <w:jc w:val="both"/>
    </w:pPr>
  </w:style>
  <w:style w:styleId="Tijeloteksta" w:type="paragraph">
    <w:name w:val="Body Text"/>
    <w:basedOn w:val="Normal"/>
    <w:rsid w:val="00B34441"/>
    <w:pPr>
      <w:spacing w:after="120"/>
    </w:pPr>
  </w:style>
  <w:style w:styleId="Tekstbalonia" w:type="paragraph">
    <w:name w:val="Balloon Text"/>
    <w:basedOn w:val="Normal"/>
    <w:link w:val="TekstbaloniaChar"/>
    <w:rsid w:val="00792894"/>
    <w:rPr>
      <w:rFonts w:cs="Tahoma" w:hAnsi="Tahoma" w:ascii="Tahoma"/>
      <w:sz w:val="16"/>
      <w:szCs w:val="16"/>
    </w:rPr>
  </w:style>
  <w:style w:customStyle="true" w:styleId="TekstbaloniaChar" w:type="character">
    <w:name w:val="Tekst balončića Char"/>
    <w:basedOn w:val="Zadanifontodlomka"/>
    <w:link w:val="Tekstbalonia"/>
    <w:rsid w:val="00792894"/>
    <w:rPr>
      <w:rFonts w:cs="Tahoma" w:hAnsi="Tahoma" w:ascii="Tahoma"/>
      <w:sz w:val="16"/>
      <w:szCs w:val="16"/>
    </w:rPr>
  </w:style>
  <w:style w:styleId="Tekstrezerviranogmjesta" w:type="character">
    <w:name w:val="Placeholder Text"/>
    <w:basedOn w:val="Zadanifontodlomka"/>
    <w:uiPriority w:val="99"/>
    <w:semiHidden/>
    <w:rsid w:val="003F73D8"/>
    <w:rPr>
      <w:color w:val="808080"/>
      <w:bdr w:space="0" w:sz="0" w:color="auto" w:val="none"/>
      <w:shd w:fill="auto" w:color="auto" w:val="clear"/>
    </w:rPr>
  </w:style>
  <w:style w:customStyle="true" w:styleId="eSPISCCParagraphDefaultFont" w:type="character">
    <w:name w:val="eSPIS_CC_Paragraph Default Font"/>
    <w:basedOn w:val="Zadanifontodlomka"/>
    <w:rsid w:val="003F73D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F73D8"/>
    <w:rPr>
      <w:bdr w:space="0" w:sz="0" w:color="auto" w:val="none"/>
      <w:shd w:fill="FFFFCC" w:color="auto" w:val="clear"/>
      <w:lang w:val="hr-HR"/>
    </w:rPr>
  </w:style>
  <w:style w:customStyle="true" w:styleId="PozadinaSvijetloCrvena" w:type="character">
    <w:name w:val="Pozadina_SvijetloCrvena"/>
    <w:basedOn w:val="eSPISCCParagraphDefaultFont"/>
    <w:rsid w:val="003F73D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F73D8"/>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uiPriority w:val="34"/>
    <w:qFormat/>
    <w:rsid w:val="00127977"/>
    <w:pPr>
      <w:ind w:left="720"/>
      <w:contextualSpacing/>
    </w:pPr>
  </w:style>
  <w:style w:styleId="Zaglavlje" w:type="paragraph">
    <w:name w:val="header"/>
    <w:basedOn w:val="Normal"/>
    <w:link w:val="ZaglavljeChar"/>
    <w:uiPriority w:val="99"/>
    <w:rsid w:val="00B92914"/>
    <w:pPr>
      <w:tabs>
        <w:tab w:pos="4536" w:val="center"/>
        <w:tab w:pos="9072" w:val="right"/>
      </w:tabs>
    </w:pPr>
  </w:style>
  <w:style w:customStyle="true" w:styleId="ZaglavljeChar" w:type="character">
    <w:name w:val="Zaglavlje Char"/>
    <w:basedOn w:val="Zadanifontodlomka"/>
    <w:link w:val="Zaglavlje"/>
    <w:uiPriority w:val="99"/>
    <w:rsid w:val="00B92914"/>
    <w:rPr>
      <w:sz w:val="24"/>
      <w:szCs w:val="24"/>
    </w:rPr>
  </w:style>
  <w:style w:styleId="Podnoje" w:type="paragraph">
    <w:name w:val="footer"/>
    <w:basedOn w:val="Normal"/>
    <w:link w:val="PodnojeChar"/>
    <w:rsid w:val="00B92914"/>
    <w:pPr>
      <w:tabs>
        <w:tab w:pos="4536" w:val="center"/>
        <w:tab w:pos="9072" w:val="right"/>
      </w:tabs>
    </w:pPr>
  </w:style>
  <w:style w:customStyle="true" w:styleId="PodnojeChar" w:type="character">
    <w:name w:val="Podnožje Char"/>
    <w:basedOn w:val="Zadanifontodlomka"/>
    <w:link w:val="Podnoje"/>
    <w:rsid w:val="00B92914"/>
    <w:rPr>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sz w:val="32"/>
    </w:rPr>
  </w:style>
  <w:style w:styleId="Naslov3" w:type="paragraph">
    <w:name w:val="heading 3"/>
    <w:basedOn w:val="Normal"/>
    <w:next w:val="Normal"/>
    <w:qFormat/>
    <w:pPr>
      <w:keepNext/>
      <w:jc w:val="center"/>
      <w:outlineLvl w:val="2"/>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2" w:type="paragraph">
    <w:name w:val="Body Text 2"/>
    <w:basedOn w:val="Normal"/>
    <w:pPr>
      <w:jc w:val="both"/>
    </w:pPr>
  </w:style>
  <w:style w:styleId="Tijeloteksta" w:type="paragraph">
    <w:name w:val="Body Text"/>
    <w:basedOn w:val="Normal"/>
    <w:rsid w:val="00B34441"/>
    <w:pPr>
      <w:spacing w:after="120"/>
    </w:pPr>
  </w:style>
  <w:style w:styleId="Tekstbalonia" w:type="paragraph">
    <w:name w:val="Balloon Text"/>
    <w:basedOn w:val="Normal"/>
    <w:link w:val="TekstbaloniaChar"/>
    <w:rsid w:val="00792894"/>
    <w:rPr>
      <w:rFonts w:ascii="Tahoma" w:cs="Tahoma" w:hAnsi="Tahoma"/>
      <w:sz w:val="16"/>
      <w:szCs w:val="16"/>
    </w:rPr>
  </w:style>
  <w:style w:customStyle="1" w:styleId="TekstbaloniaChar" w:type="character">
    <w:name w:val="Tekst balončića Char"/>
    <w:basedOn w:val="Zadanifontodlomka"/>
    <w:link w:val="Tekstbalonia"/>
    <w:rsid w:val="00792894"/>
    <w:rPr>
      <w:rFonts w:ascii="Tahoma" w:cs="Tahoma" w:hAnsi="Tahoma"/>
      <w:sz w:val="16"/>
      <w:szCs w:val="16"/>
    </w:rPr>
  </w:style>
  <w:style w:styleId="Tekstrezerviranogmjesta" w:type="character">
    <w:name w:val="Placeholder Text"/>
    <w:basedOn w:val="Zadanifontodlomka"/>
    <w:uiPriority w:val="99"/>
    <w:semiHidden/>
    <w:rsid w:val="003F73D8"/>
    <w:rPr>
      <w:color w:val="808080"/>
      <w:bdr w:color="auto" w:space="0" w:sz="0" w:val="none"/>
      <w:shd w:color="auto" w:fill="auto" w:val="clear"/>
    </w:rPr>
  </w:style>
  <w:style w:customStyle="1" w:styleId="eSPISCCParagraphDefaultFont" w:type="character">
    <w:name w:val="eSPIS_CC_Paragraph Default Font"/>
    <w:basedOn w:val="Zadanifontodlomka"/>
    <w:rsid w:val="003F73D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F73D8"/>
    <w:rPr>
      <w:bdr w:color="auto" w:space="0" w:sz="0" w:val="none"/>
      <w:shd w:color="auto" w:fill="FFFFCC" w:val="clear"/>
      <w:lang w:val="hr-HR"/>
    </w:rPr>
  </w:style>
  <w:style w:customStyle="1" w:styleId="PozadinaSvijetloCrvena" w:type="character">
    <w:name w:val="Pozadina_SvijetloCrvena"/>
    <w:basedOn w:val="eSPISCCParagraphDefaultFont"/>
    <w:rsid w:val="003F73D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F73D8"/>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127977"/>
    <w:pPr>
      <w:ind w:left="720"/>
      <w:contextualSpacing/>
    </w:pPr>
  </w:style>
  <w:style w:styleId="Zaglavlje" w:type="paragraph">
    <w:name w:val="header"/>
    <w:basedOn w:val="Normal"/>
    <w:link w:val="ZaglavljeChar"/>
    <w:uiPriority w:val="99"/>
    <w:rsid w:val="00B92914"/>
    <w:pPr>
      <w:tabs>
        <w:tab w:pos="4536" w:val="center"/>
        <w:tab w:pos="9072" w:val="right"/>
      </w:tabs>
    </w:pPr>
  </w:style>
  <w:style w:customStyle="1" w:styleId="ZaglavljeChar" w:type="character">
    <w:name w:val="Zaglavlje Char"/>
    <w:basedOn w:val="Zadanifontodlomka"/>
    <w:link w:val="Zaglavlje"/>
    <w:uiPriority w:val="99"/>
    <w:rsid w:val="00B92914"/>
    <w:rPr>
      <w:sz w:val="24"/>
      <w:szCs w:val="24"/>
    </w:rPr>
  </w:style>
  <w:style w:styleId="Podnoje" w:type="paragraph">
    <w:name w:val="footer"/>
    <w:basedOn w:val="Normal"/>
    <w:link w:val="PodnojeChar"/>
    <w:rsid w:val="00B92914"/>
    <w:pPr>
      <w:tabs>
        <w:tab w:pos="4536" w:val="center"/>
        <w:tab w:pos="9072" w:val="right"/>
      </w:tabs>
    </w:pPr>
  </w:style>
  <w:style w:customStyle="1" w:styleId="PodnojeChar" w:type="character">
    <w:name w:val="Podnožje Char"/>
    <w:basedOn w:val="Zadanifontodlomka"/>
    <w:link w:val="Podnoje"/>
    <w:rsid w:val="00B92914"/>
    <w:rPr>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svibnja 2017.</izvorni_sadrzaj>
    <derivirana_varijabla naziv="DomainObject.DatumDonosenjaOdluke_1">16.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izvorni_sadrzaj>
    <derivirana_varijabla naziv="DomainObject.Predmet.Broj_1">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ožujka 2012.</izvorni_sadrzaj>
    <derivirana_varijabla naziv="DomainObject.Predmet.DatumOsnivanja_1">20. ožujka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St-49/2012</izvorni_sadrzaj>
    <derivirana_varijabla naziv="DomainObject.Predmet.OznakaBroj_1">St-49/2012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DALMACIJAVINO d.d. za proizvodnju i promet alkoholnih i bezalkoholnih pića "u stečaju"</izvorni_sadrzaj>
    <derivirana_varijabla naziv="DomainObject.Predmet.ProtustrankaFormated_1">  DALMACIJAVINO d.d. za proizvodnju i promet alkoholnih i bezalkoholnih pića "u stečaju"</derivirana_varijabla>
  </DomainObject.Predmet.ProtustrankaFormated>
  <DomainObject.Predmet.ProtustrankaFormatedOIB>
    <izvorni_sadrzaj>  DALMACIJAVINO d.d. za proizvodnju i promet alkoholnih i bezalkoholnih pića "u stečaju", OIB 07837847925</izvorni_sadrzaj>
    <derivirana_varijabla naziv="DomainObject.Predmet.ProtustrankaFormatedOIB_1">  DALMACIJAVINO d.d. za proizvodnju i promet alkoholnih i bezalkoholnih pića "u stečaju", OIB 07837847925</derivirana_varijabla>
  </DomainObject.Predmet.ProtustrankaFormatedOIB>
  <DomainObject.Predmet.ProtustrankaFormatedWithAdress>
    <izvorni_sadrzaj> DALMACIJAVINO d.d. za proizvodnju i promet alkoholnih i bezalkoholnih pića "u stečaju", Obala kneza Domagoja 15, 21000 Split</izvorni_sadrzaj>
    <derivirana_varijabla naziv="DomainObject.Predmet.ProtustrankaFormatedWithAdress_1"> DALMACIJAVINO d.d. za proizvodnju i promet alkoholnih i bezalkoholnih pića "u stečaju", Obala kneza Domagoja 15, 21000 Split</derivirana_varijabla>
  </DomainObject.Predmet.ProtustrankaFormatedWithAdress>
  <DomainObject.Predmet.ProtustrankaFormatedWithAdressOIB>
    <izvorni_sadrzaj> DALMACIJAVINO d.d. za proizvodnju i promet alkoholnih i bezalkoholnih pića "u stečaju", OIB 07837847925, Obala kneza Domagoja 15, 21000 Split</izvorni_sadrzaj>
    <derivirana_varijabla naziv="DomainObject.Predmet.ProtustrankaFormatedWithAdressOIB_1"> DALMACIJAVINO d.d. za proizvodnju i promet alkoholnih i bezalkoholnih pića "u stečaju", OIB 07837847925, Obala kneza Domagoja 15, 21000 Split</derivirana_varijabla>
  </DomainObject.Predmet.ProtustrankaFormatedWithAdressOIB>
  <DomainObject.Predmet.ProtustrankaWithAdress>
    <izvorni_sadrzaj>DALMACIJAVINO d.d. za proizvodnju i promet alkoholnih i bezalkoholnih pića "u stečaju" Obala kneza Domagoja 15, 21000 Split</izvorni_sadrzaj>
    <derivirana_varijabla naziv="DomainObject.Predmet.ProtustrankaWithAdress_1">DALMACIJAVINO d.d. za proizvodnju i promet alkoholnih i bezalkoholnih pića "u stečaju" Obala kneza Domagoja 15, 21000 Split</derivirana_varijabla>
  </DomainObject.Predmet.ProtustrankaWithAdress>
  <DomainObject.Predmet.ProtustrankaWithAdressOIB>
    <izvorni_sadrzaj>DALMACIJAVINO d.d. za proizvodnju i promet alkoholnih i bezalkoholnih pića "u stečaju", OIB 07837847925, Obala kneza Domagoja 15, 21000 Split</izvorni_sadrzaj>
    <derivirana_varijabla naziv="DomainObject.Predmet.ProtustrankaWithAdressOIB_1">DALMACIJAVINO d.d. za proizvodnju i promet alkoholnih i bezalkoholnih pića "u stečaju", OIB 07837847925, Obala kneza Domagoja 15, 21000 Split</derivirana_varijabla>
  </DomainObject.Predmet.ProtustrankaWithAdressOIB>
  <DomainObject.Predmet.ProtustrankaNazivFormated>
    <izvorni_sadrzaj>DALMACIJAVINO d.d. za proizvodnju i promet alkoholnih i bezalkoholnih pića "u stečaju"</izvorni_sadrzaj>
    <derivirana_varijabla naziv="DomainObject.Predmet.ProtustrankaNazivFormated_1">DALMACIJAVINO d.d. za proizvodnju i promet alkoholnih i bezalkoholnih pića "u stečaju"</derivirana_varijabla>
  </DomainObject.Predmet.ProtustrankaNazivFormated>
  <DomainObject.Predmet.ProtustrankaNazivFormatedOIB>
    <izvorni_sadrzaj>DALMACIJAVINO d.d. za proizvodnju i promet alkoholnih i bezalkoholnih pića "u stečaju", OIB 07837847925</izvorni_sadrzaj>
    <derivirana_varijabla naziv="DomainObject.Predmet.ProtustrankaNazivFormatedOIB_1">DALMACIJAVINO d.d. za proizvodnju i promet alkoholnih i bezalkoholnih pića "u stečaju", OIB 07837847925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202</izvorni_sadrzaj>
    <derivirana_varijabla naziv="DomainObject.Predmet.Referada.Prostorija.Oznaka_1">202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zastupanog po punomoćniku ŽUPANIJSKO DRŽAVNO ODVJETNIŠTVO U SPLITU; LUKA dioničko društvo; RAD, d.o.o. za vodoopskrbu i ostale komunalne djelatnosti; HEP-Operator distribucijskog sustava d.o.o. za distribuciju i opskrbu električne energije ELEKTRA ŠIBENI; Mara Jukić zastupanog po punomoćniku Mijo Jeličić; Ivica Bašić zastupanog po punomoćniku Mijo Jeličić; GASTRO GRUPA d.o.o. za trgovinu i usluge; AUTO HRVATSKA dioničko društvo; JADRANSKO OSIGURANJE d.d. zastupanog po punomoćniku Grgić &amp; Partneri odvjetničko društvo j.t.d.; CITY EX d.o.o. za prijenos poslovne dokumentacije zastupanog po punomoćniku Antonio Zujić; Hrvatski Telekom d.d.; CODEX SORTIUM društvo s ograničenom odgovornošću za pružanje kompleksnih konzalting usluga; SUNCE osiguranje d.d.; HRVATSKA IZVJEŠTAJNA NOVINSKA AGENCIJA; ČISTOĆA d.o.o. za komunalnu djelatnost, održavanje čistoće i odlaganje komunalnog otpada; TEXT-PAPIR d.o.o. za trgovinu i usluge; SLOBODNA DALMACIJA izdavačka i tiskarska djelatnost, dioničko društvo; ČISTOĆA društvo s ograničenom odgovornošću za obavljanje komunalnih djelatnosti održavanja čistoće i odlaganja komunaln; OPĆINA JELSA Jedinstveni upravni odjel; AUTOKUĆA BOSNIĆ d.o.o. za trgovinu, servis i remont; TISKARA MALENICA d.o.o. zastupanog po punomoćniku Jasmin Avdagić; Ivan Marijan zastupanog po punomoćniku Zdravko Bojanić; HEP-Operator distribucijskog sustava d.o.o. za distribuciju i opskrbu električne energije; Rikard Pavlović; LUČKA UPRAVA SPLIT; TINA ALATI društvo s ograničenom odgovorošću za trgovinu i usluge; PLOVPUT trgovačko društvo s ograničenom odgovornošću za održavanje pomorskih plovnih putova i radijske službe; Regionalna veletržnica Benkovac dioničko društvo za trgovinu i usluge "u stečaju"; MESSER CROATIA PLIN Poduzeće za proizvodnju i prodaju tehničkih plinova d.o.o.; ZAVOD ZA JAVNO ZDRAVSTVO DR. ANDRIJA ŠTAMPAR; Zagrebačka burza d.d. zastupanog po punomoćniku MAĐARIĆ &amp; LUI - odvjetničko društvo d.o.o.; METRONET TELEKOMUNIKACIJE d.d. za telekomunikacijske usluge; RELAX, d.o.o. za proizvodnju i trgovinu; MINISTARSTVO GOSPODARSTVA, RAVNETELJSTVO ZA ROBNE ZALIHE zastupanog po punomoćniku ŽUPANIJSKO DRŽAVNO ODVJETNIŠTVO U SPLITU; PUĆO d.o.o. za trgovinu, ugostiteljstvo i cestovni prijevoz; ITEM, d.o.o. informatičke usluge; ŠKARE TRADE, d.o.o. za trgovinu i ugostiteljstvo; CROATIA osiguranje d.d. FILIJALA SPLIT; MIRJANA BARIĆ; SREDIŠNJE KLIRINŠKO DEPOZITARNO DRUŠTVO, dioničko društvo; MILENKO BUŠLJETA; MILICA UGARKOVIĆ; FABIJAN PERONJA zastupanog po punomoćniku KRUNO PERONJA; Agencija za upravljanje državnom imovinom; COMENG, društvo s ograničenom odgovornošću za informatički inženjering; AMEROPA AG zastupanog po punomoćniku Odvjetničko društvo Hanžeković &amp; Partneri društvo s ograničenom odgovornošću; GRAFOPLEX, društvo s ograničenom odgovornošću, za trgovinu i usluge; HP - Hrvatska pošta d.d.; Financijska agencija; NIKOLA LACMANOVIĆ zastupanog po punomoćniku DORIS KOŠTA; HEP-Operator distribucijskog sustava d.o.o. za distribuciju i opskrbu električne energije; VODOVOD I KANALIZACIJA, društvo s ograničenom odgovornošću za vodoopskrbu, odvodnju i pročišćavanje otpadnih voda; JELKOM, društvo s ograničenom odgovornošću za komunalnu djelatnost; DALMACIJAVINO d.d. za proizvodnju i promet alkoholnih i bezalkoholnih pića "u stečaju"; EUROLEASING d.o.o. zastupanog po punomoćniku Grgić &amp; Partneri odvjetničko društvo j.t.d.; Rino Barbić, odvjetnik; HVARSKI VODOVOD d.o.o. zastupanog po punomoćniku Rino Barbić; IVAN MILAT; DIONOVA - DIONA d.o.o.; TEHNOPLAST d.o.o. za građevinarstvo, trgovinu, ugostiteljstvo, turizam i uslužne djelatnosti; VIPnet, društvo s ograničenom odgovornošću za usluge javnih telekomunikacija; BILIĆ-ERIĆ d.o.o. za privatnu zaštitu; DALMACIJAVINO - ZAGREB društvo sograničenom odgovornošću za trgovinu, ugostiteljstvo i prijevoz; GRAD DRNIŠ; Vetropack Straža tvornica stakla d.d. Hum na Sutli; CAPRICORNO, društvo s ograničenom odgovornošću za trgovinu; PELJEŠKI VRHOVI, POLJOPRIVREDNA ZADRUGA; Toma Šurjak zastupanog po punomoćniku Rino Barbić; Jakov Peronja zastupanog po punomoćniku Rino Barbić; TIGAR d.o.o. za usluge zastupanog po punomoćniku Zoran Iviš; POREZNA UPRAVA Područni ured Split zastupanog po punomoćniku ŽUPANIJSKO DRŽAVNO ODVJETNIŠTVO; BURA I TRAMUNTANA d.o.o. za trgovinu i usluge; TRAST međunarodno otpremništvo, dioničko društvo zastupanog po punomoćniku Marina Tončić-Bota; CHROMOS AGRO dioničko društvo proizvodnja sredstava za zaštitu bilja; VODOVOD I KANALIZACIJA, društvo s ograničenom odgovornošću za vodoopskrbu, odvodnju i pročišćavanje otpadnih voda; AUTOTRANS d. o. o. za javni prijevoz putnika u cestovonom prometu, trgovinu, usluge i turistička agencija; BRTVILA BREZIĆ d.o.o. za proizvodnju brtvila, trgovinu i zastupanje; IREKS AROMA društvo s ograničenom odgovornošću zastupanog po punomoćniku Odvjetničko društvo GLAMUZINA &amp; GROŠETA; Marin Mileteta, odvjetnik zastupanog po punomoćniku Antonia Selak; HEP - Opskrba d.o.o. za opskrbu potrošača električnom, toplinskom energijom i plinom; ING-ATEST d.o.o. za trgovinu i usluge; Hrvatske vode, pravna osoba za upravljanje vodama; BASLER OSIGURANJE ZAGREB dioničko društvo za osiguranje; NARODNI TRGOVAČKI LANAC d.o.o. za trgovinu i usluge; MANTIS, d.o.o. za trgovinu i usluge; Vinko Paina; TRANSADRIA, međunarodna špedicija d. d. u stečaju; Hrvatska radiotelevizija; BRODOMERKUR trgovina i usluge, dioničko društvo; ZAGREBAČKI HOLDING, društvo s ograničenom odgovornošću za javni prijevoz, opskrbu vodom, održavanje čistoće, putnička a; NASTAVNI ZAVOD ZA JAVNO ZDRAVSTVO SPLITSKO-DALMATINSKE ŽUPANIJE; BRODOSPLIT-BRODOGRADILIŠTE društvo s ograničenom odgovornošću; COPAN ZAGREB društvo s ograničenom odgovornošću za trgovinu i zastupanje; DUHAN društvo s ograničenom odgovornošću; Ivica Maleš vl. autoservis "UNO"; Teo Palaversić; HRVATSKA POŠTANSKA BANKA, dioničko društvo; OTIS DIZALA, društvo s ograničenom odgovornošću za proizvodnju, montažu, remont i održavanje dizala; Fabijan Roić; Ivo Družević; Ivo Roić; Josip Kovačević; Tedi-Tadija Maroević; Jakica Lupi; Joza Bratanić; Antun Pavičić; Juraj Pavičić; Cvjetko Matković; Katica Kovačević; Nikša Dužević; Milovan Kombura; Jelisava Pavičić; Matko Carić; Marinko Dužević; Margarita Radonić; Dinko Pavičić Tribunol; Tonči Šurjak; Duško Pavičić Ivelja; Pero Dulčić Sušak; Ivan Tadić; Ivica Pavičić; Mihovil-Mile Pavičić; Tomi Moscatello; Nikola Vodanović; Margarita Marica Stančić; Vjekoslav Radonić; Marinko Sanseović; Tadija Moškatelo; Damir Petrić; Louis Petrić; Ivica Ljubić; Vinko Lupi; Ivan Tadić Šilo; Ivan Tadić; Vinko Maroević; Ivan Buratović; Mijo Mili Pavičić; Marija Vodanović; Jakov Fredotović; Miljenko Srhoj; Nikola Haladić; Janez Jelušić; Nikola Sansević; Nikola Buratović; Cvjetko Buratović; Nikola Buratović; Nikola Stipišić; Prošper Moškatelo; Tonko Maroević; Ivo Pavičić; Pavao Čubre; Luka Šurjak; Luka Franetović; Ivan Miloš Mile; Jure Moškatelo; Vjekoslav Bogdanić; Petro Šoljan; Juraj Dužević; Damir Šurjak; Jakov Tresić; Juraj Moškatelo Stariji; Ruža Roić; Rade Čavić; Matilda Buratović; Ivo Šurjak; Dražica Matković Ljubo; Dinko Račić; Mila Franetović Dužević; Luka Stančić; Meri Petrić; Ivan Moškatelo; Vinko Moškatelo; Nikola Šimunović; Mirko Radonić; Antun Sansević; Nikša Moškatelo; Antun Vodanović Stariji; Ivo Bojanić; Cvjetko Miličić; Marija Trbuhović; Neno Šoljan; Juraj Tomi Moškatelo; Ivo Račić Kapetanić; Đuro Caratan; Ante Tonči Drinković; Kata Duboković; Boris Carić; Tonko Ivčević Bakulić; Marko Huljić; Lenka Roić; Stjepan Jerković; Boris Borović; Niko Salamunić; File Vranković; Juraj Šperka; Mili Razović; Ante Mihojević; Ljubica Stipišić; Stjepan Hujo Huljić; Nikola Grgičević; Tonči Gurdulić; Prošperino Milevčić; Boris Rubinić; Jakov Račić; Jakša Radonić; Vinko Palaversić; Fabijan Kunčić; Dušan Salamunić; Margarita Stančić; Josip Crnčić; Luka Moškatelo; Lucija Milatić-Bričolić; Fabijan Dužević; Vjeko Jakas; Pavo Bunčuga; Marko Buratović; Antun Lučić; Marin Parun Barbić; Stjepan Tomislav Huljić; Cvjetka Cvita Milevčić; Marinko Radonić; Antun Gurdulić; Blaženko Jakas; Braco Jakas; Ivan Makjanić; Ante Rubinić; Dražica Vicenca Matković; Jakov Radonić; Slobodan Radičić; Jurko Lučić; Mate Antičević; Josip Franičević; Asija Bojanić; Milivoj Vidas vl. Servisa instrumenata, mjerne i regulacione opreme; BURA l d.o.o. za trgovinu i usluge - u stečaju; NET MEDIA SISTEMI d.o.o. za informatički inženjering; Financijska agencija; Hrvatski registar brodova; Nenad Ševo; Meri Stipinović; Fond za zaštitu okoliša i energetsku učinkovitost; Zlatko Balić; Galić Ante; Dean Prelević, odvjetnik; Želimir Miletić; Luči Roić; Nade Pavičić-ivelja; Dujko Čubre; Antun Bratanić; Andrija Matković; Antun Vune Bratanić; Dinko Lušić; Nikica Nikola Matijević; Ivan Sanseović; Marija Kovačević Lolotović; Petar Zlatan Vodanović; Ivan Stančić; Stjepan Moškatelo; Toma Dužević; Ivica Račić; Kuzma Pavičić Aleluja; Vinka Salamunić; Teo Huljić; Dejan Šperka; Juraj Caratan; Matko Antičević; Dinko Rubinić ( Vjera ); Vjera Rubinić; Abraham Bojanić; Vedran Nevešćanin zastupanog po punomoćniku Jadranko Vidović; Marija Pjevac; Carinska uprava; Općinski sud u Starom Gradu - ZK odjel; Nada Akrap; Jasminka Antunović; Nediljka Armanda; Ana Babić; Gordana Babić; Ivan Babić; Katica Babić; Jure Bacelj; Ana Bačić; Nediljka Bajić; Žarka Bakotić; Marko Baković; Ivica Ban; Srđanka Banovac; Božidar Barać; Vedran Barbarić; Marija Barbir; Petar Barbir; Anica Baričević; Damira Barišić; Ivan Barišić; Manda Bašić; Aleksandar Bauk; Marina Zečić; Ivo Bavčević; Nataša Bazina; Mirjana Begonja; Jelena Belić; Niko Belić; Jagoda Bešker; Nedo Bešker; Zorica Bilić; Sanja Bilić-pavlinović; Jela Bilobrk; Antun Blažević; Hrvoje Blažević; Damir Bojčić; Željko Bojčić; Denis Boljat; Srećko Boras; Robert Borić; Goran Bosančić; Pava Botić; Ljuba Božanić; Anka Božić; Anica Božić-Bakušić; Ivica Bratić; Nikša Bratić; Vencislav Brizić; Zlata Brizić; Mate Brstilo; Zora Budimir; Miranda Budiša; Nediljko Bugarin; Željka Vučemilović-šimunović; Gordana Buljević; Marina Burić; Mario Buzov; Đuro Caratan; Toni Caratan; Boris Carić; Paulo Carić; Dinka Cezareo; Nevenka Cukrov; Dijana Czwik; Vinka Čavala; Silva Černak Lojić; Diana Čović; Ante Čulo; Blaž Ćapin; Filip Delać; Ankica Delić; Marko Delić; Nediljka Delić; Gordana Didak; Mili Divić; Ljiljana Dragan Jelušić; Milka Drlje; Mato Drmić; Jozo Družianić; Stanko Duvančić; Damir Duvnjak; Nives Džanko; Ante Đurđević; Ljubica Elez; Ankica Ezgeta; Lenka Franić; Ivica Gabelić; Marija Galešić; Petar Galić; Silvana Galić; Kazimir Garić; Vencel Gašpar; Vinko Gašpar; Ana Goreta; Zorka Goreta; Josip Gotovac; Vjekoslav Grbčić; Divna Grbeša; Ana Grubišić; Gordana Grubišić; Nikola Grubišić; Sanja Grubišić; Antonio Gudelj; Kata Gugić; Mirjana Gugić; Ivica Hajder; Željko Hajder; Silvana Hajduk; Tomislav Herceg; Mira Ikica; Franjo Ivčević; Jelena Ivčević; Damir Jakus; Gospova Jakus; Marica Jakus; Petar Jakus; Marko Janković; Matija Jeličić; Ante Jeličić; Marija Jocić; Ante Jolić; Marica Jukić; Marko Jukić; Renata Jukić; Jadranka Jurić; Marija Jurić; Ankica Kainić; Jelena Kalinić; Petar Kalinić; Anamarija Kalinić Radović; Stipan Kamber; Đuro Kapoši; Željko Karin; Marijana Karin Prnjak; Neda Kasalo; Zvonimir Kasalo; Suzana Kašić; Ivana Katalinić Jerčić; Josip Katušić; Ljiljana Kegalj; Ante Kekez; Ivanko Kekez; Petrica Kekez; Boško Kevo; Antiša Kliškinić; Veljko Knezović; Stjepan Kokeza; Petar Kolega; Daniela Kovač; Željka Kovač; Ivan Kraljić; Inga Krnjaić; Anka Krstić; Ivan Kundid; Ivana Kundid; Ružica Kundid; Deni Kuvačić; Anka Landikušić; Ivan Lasić; Dražen Lazić; Nenad Leskur; Ivana Lilić; Ivo Lipanović; Marko Lojić; Mile Lovrić; Ana Lovrinčević; Dejan Lukavac; Nela Madžar; Alenka Malinić; Pavao Marasović; Anto Marijan; Cvita Marijanović; Dobrinka Marijanović; Tomislav Marijanović; Jasna Marin; Marina Marin; Željko Marinac; Božidar Marinković; Jakov Mateta; Ivan Matić; Ružica Matić; Slavko Matić; Željko Matić; Marija Matković; Ivan Melvan; Nikola Midenjak; Pere Mihanović; Ana Mikulić; Mate Mikulić; Ivan Milaković; Ivan Milanović; Zorka Miletić; Milan Miljuš; Đorđe Mirčetić; Tonči Mišković; Ana Moro; Slavko Moro; Tomi Moscatello; Marija Munitić; Ljubomir Muslim; Mijo Nožina; Jurica Oman; Mirko Oman; Janja Orošnjak; Mila Palada; Ivan Pandža; Asija Papić; Mijo Papić; Tereza Papić; Rajko Parać; Tatjana Parać; Đurđica Parat; Ivan Pastuović; Jurica Pavela; Roki Pavičić; Ivan Pažanin; Luka Peko; Neda Penga; Ante Perko; Ivana Perko; Gordana Perković; Marica Perković; Nediljko Perković; Nila Peroš; Dragica Peša; Iris Peša; Nikša Petrić; Matko Pezo; Zlatko Piperković; Joško Pivac; Luka Pjevac; Anka Plazonja; Robert Plazonja; Gordan Poparić; Ante Popović; Milanka Pranić; Miroslav Primorac; Iva Punda; Drago Radić; Mladen Radmilović; Petar Radonić; Jagoda Radošević; Ante Rajčić; Marko Ralica; Ivan Raos; Zdenka Razlog; Mila Rebić; Marija Reljanović; Mara Režić; Marija Rizvan; Anđelko Rogulj; Berislava Roša; Sofija Ruić; Ana Runjić; Gordan Ruščić; Sanja Ružić; Svjetlana Samac; Miljenko Samardžić; Dinka Sanseović; Ante Sarić; Ivan Sarić; Marija Sedlar; Ljubica Sekelez; Kristina Serdarević; Aleksandra Sever-Muhar; Boško Sikavica; Snježana Sikavica; Dragan Simić; Tanja Sinovčić; Ljiljana Sirić; Dijana Skelin; Kata Sočo; Marija Stančić; Đani Stanić; Danica Stipović; Milorad Stojsavljević; Petar Strinić; Luca Strunje; Slavka Svalina; Marijan Šamija; Marinka Šamija; Katica Šeparović; Nenad Ševo; Krasna Šiklić; Mili Šimig; Vesna Škare; Ljubica Škopljanac; Milica Špar; Eleana Šubat; Ivan Šuljug; Vesna Šunjić; Ljubica Tarle; Nada Teklić; Lada Terzić; Ivan Tomić; Ivan Topić; Jelica Topić; Tvrtko Topić; Anđelka Torlak; Ivan Torlak; Marko Torlak; Damir Tot; Anka Treskavica; Anka Tukić; Nediljko Ugrin; Marinko Uvodić; Nedjeljka Uvodić; Marko Validžić; Ivanka Varnica; Milica Varvodić; Kristina Velić; Ljiljana Vesković; Milka Veštić; Ante Vidan; Marko Vidović; Matko Vidović; Nevenka Vidović; Ankica Vilibić; Anđelko Vilić; Normela Visković; Tonči Visković; Marica Vlaić; Dubravka Vlainić; Ivo Vodanović; Josip Vogleš; Vinko Vranković; Ivan Vrdoljak; Mirjana Vrdoljak; Marija Vrgoč; Bože Vuco; Mirjana Vučković; Višnja Vučković; Ivan Vugdelija; Dubravka Vukas; Anđelka Vukičević; Zora Vuković; Ivan Vukušić; Jadran Vukušić; Nevenka Vukušić; Vjera Vukušić; Zvonimir Vukušić; Nevenka Vuleta; Vinka Zekić; Dinko Zenčić; Borislav Zokić; Dolina Zokić; Margita Zokić; Luca Zolota; Milan Žarković; Nevenka Živko; Davorka Živković; Ivica Živković; Ivo Živković; Siniša Ivančić; Iva Jelić; Marko Kavelj; Ivan Koljanin; Željko Kovač; Zvonko Kruneš; Nikola Lacmanović; Vesna Lepetić; Jelica Ljubica; Darko Lulić; Vesna Lulić; Marija Mamić; Radojka Marijanović; Meri Cabadaj; Mate Markotić; Ante Marović; Ivan Marušić; Iva Melvan; Goran Merkel; Ivan Mornar; Miodrag Munjiza; Ante Nožina; Anica Pandža; Nikica Pavlović; Silvana Perić; Nediljka Perišić; Elvira Dračevac; Mara Dobrota; Neda-lidia Buljević; Ivan Bugarin; Maja Bučić; Mira Božić; Sandra Borić; Marija Davidović; Petar Adjanski; Ana Čatlak; Marinko Buškulić; Marinko Galić; Luca Gabela; Tomislav Frankić; Elias Erceg; Jakov Elez; Sretan Bajalo; Mario Tomić; Ranko Vuleta; Zlatko Balić; Boško Barać; Milan Vukić; Mara Vukorepa; Bare Vujina; Milenko Bašić; Diana Blažević; Jozo Bogić; Stjepko Bojanić; Miroslav Trečić; Neda Tukić; Vinka Ukić; Mira Velić; Ivan Vrdoljak; Iva Vrdoljak; Dražen Todorović; Dubravka Stojanovska; Josip Strniša; Ivica Sviličić; Ana Rogošić; Ivica Stipinović; Darko Topić; Marija Trečić; Milica Zorić; Ivo Rajčić; Ivan Radoš; Željka Vučemilović-šimunović; Slaven Tukić; Bartul Barišić; Tajana Domazet; Velinka Runjić; Niko Dujić; Teo Mandić; Mevlida Armanda; Renata Kalčić; Juraj Lešković; VRGORKA-VINARIJA dioničko društvo za proizvodnju pića, poljoprivredu i trgovinu; Milivoj Vidas; BURA l d.o.o. za trgovinu i usluge - u stečaju; AUTO CENTAR LOZIĆ d.o.o. trgovina vozilima u stečaju; NET MEDIA SISTEMI d.o.o. za informatički inženjering; BASLER OSIGURANJE ZAGREB dioničko društvo za osiguranje; NASTAVNI ZAVOD ZA JAVNO ZDRAVSTVO SPLITSKO-DALMATINSKE ŽUPANIJE; Joško Pavlov; Tina Trajković; Nada Dujmić; Nada Baković; Marija Duvančić</izvorni_sadrzaj>
    <derivirana_varijabla naziv="DomainObject.Predmet.StrankaFormated_1">  REPUBLIKA HRVATSKA zastupanog po punomoćniku ŽUPANIJSKO DRŽAVNO ODVJETNIŠTVO U SPLITU; LUKA dioničko društvo; RAD, d.o.o. za vodoopskrbu i ostale komunalne djelatnosti; HEP-Operator distribucijskog sustava d.o.o. za distribuciju i opskrbu električne energije ELEKTRA ŠIBENI; Mara Jukić zastupanog po punomoćniku Mijo Jeličić; Ivica Bašić zastupanog po punomoćniku Mijo Jeličić; GASTRO GRUPA d.o.o. za trgovinu i usluge; AUTO HRVATSKA dioničko društvo; JADRANSKO OSIGURANJE d.d. zastupanog po punomoćniku Grgić &amp; Partneri odvjetničko društvo j.t.d.; CITY EX d.o.o. za prijenos poslovne dokumentacije zastupanog po punomoćniku Antonio Zujić; Hrvatski Telekom d.d.; CODEX SORTIUM društvo s ograničenom odgovornošću za pružanje kompleksnih konzalting usluga; SUNCE osiguranje d.d.; HRVATSKA IZVJEŠTAJNA NOVINSKA AGENCIJA; ČISTOĆA d.o.o. za komunalnu djelatnost, održavanje čistoće i odlaganje komunalnog otpada; TEXT-PAPIR d.o.o. za trgovinu i usluge; SLOBODNA DALMACIJA izdavačka i tiskarska djelatnost, dioničko društvo; ČISTOĆA društvo s ograničenom odgovornošću za obavljanje komunalnih djelatnosti održavanja čistoće i odlaganja komunaln; OPĆINA JELSA Jedinstveni upravni odjel; AUTOKUĆA BOSNIĆ d.o.o. za trgovinu, servis i remont; TISKARA MALENICA d.o.o. zastupanog po punomoćniku Jasmin Avdagić; Ivan Marijan zastupanog po punomoćniku Zdravko Bojanić; HEP-Operator distribucijskog sustava d.o.o. za distribuciju i opskrbu električne energije; Rikard Pavlović; LUČKA UPRAVA SPLIT; TINA ALATI društvo s ograničenom odgovorošću za trgovinu i usluge; PLOVPUT trgovačko društvo s ograničenom odgovornošću za održavanje pomorskih plovnih putova i radijske službe; Regionalna veletržnica Benkovac dioničko društvo za trgovinu i usluge "u stečaju"; MESSER CROATIA PLIN Poduzeće za proizvodnju i prodaju tehničkih plinova d.o.o.; ZAVOD ZA JAVNO ZDRAVSTVO DR. ANDRIJA ŠTAMPAR; Zagrebačka burza d.d. zastupanog po punomoćniku MAĐARIĆ &amp; LUI - odvjetničko društvo d.o.o.; METRONET TELEKOMUNIKACIJE d.d. za telekomunikacijske usluge; RELAX, d.o.o. za proizvodnju i trgovinu; MINISTARSTVO GOSPODARSTVA, RAVNETELJSTVO ZA ROBNE ZALIHE zastupanog po punomoćniku ŽUPANIJSKO DRŽAVNO ODVJETNIŠTVO U SPLITU; PUĆO d.o.o. za trgovinu, ugostiteljstvo i cestovni prijevoz; ITEM, d.o.o. informatičke usluge; ŠKARE TRADE, d.o.o. za trgovinu i ugostiteljstvo; CROATIA osiguranje d.d. FILIJALA SPLIT; MIRJANA BARIĆ; SREDIŠNJE KLIRINŠKO DEPOZITARNO DRUŠTVO, dioničko društvo; MILENKO BUŠLJETA; MILICA UGARKOVIĆ; FABIJAN PERONJA zastupanog po punomoćniku KRUNO PERONJA; Agencija za upravljanje državnom imovinom; COMENG, društvo s ograničenom odgovornošću za informatički inženjering; AMEROPA AG zastupanog po punomoćniku Odvjetničko društvo Hanžeković &amp; Partneri društvo s ograničenom odgovornošću; GRAFOPLEX, društvo s ograničenom odgovornošću, za trgovinu i usluge; HP - Hrvatska pošta d.d.; Financijska agencija; NIKOLA LACMANOVIĆ zastupanog po punomoćniku DORIS KOŠTA; HEP-Operator distribucijskog sustava d.o.o. za distribuciju i opskrbu električne energije; VODOVOD I KANALIZACIJA, društvo s ograničenom odgovornošću za vodoopskrbu, odvodnju i pročišćavanje otpadnih voda; JELKOM, društvo s ograničenom odgovornošću za komunalnu djelatnost; DALMACIJAVINO d.d. za proizvodnju i promet alkoholnih i bezalkoholnih pića "u stečaju"; EUROLEASING d.o.o. zastupanog po punomoćniku Grgić &amp; Partneri odvjetničko društvo j.t.d.; Rino Barbić, odvjetnik; HVARSKI VODOVOD d.o.o. zastupanog po punomoćniku Rino Barbić; IVAN MILAT; DIONOVA - DIONA d.o.o.; TEHNOPLAST d.o.o. za građevinarstvo, trgovinu, ugostiteljstvo, turizam i uslužne djelatnosti; VIPnet, društvo s ograničenom odgovornošću za usluge javnih telekomunikacija; BILIĆ-ERIĆ d.o.o. za privatnu zaštitu; DALMACIJAVINO - ZAGREB društvo sograničenom odgovornošću za trgovinu, ugostiteljstvo i prijevoz; GRAD DRNIŠ; Vetropack Straža tvornica stakla d.d. Hum na Sutli; CAPRICORNO, društvo s ograničenom odgovornošću za trgovinu; PELJEŠKI VRHOVI, POLJOPRIVREDNA ZADRUGA; Toma Šurjak zastupanog po punomoćniku Rino Barbić; Jakov Peronja zastupanog po punomoćniku Rino Barbić; TIGAR d.o.o. za usluge zastupanog po punomoćniku Zoran Iviš; POREZNA UPRAVA Područni ured Split zastupanog po punomoćniku ŽUPANIJSKO DRŽAVNO ODVJETNIŠTVO; BURA I TRAMUNTANA d.o.o. za trgovinu i usluge; TRAST međunarodno otpremništvo, dioničko društvo zastupanog po punomoćniku Marina Tončić-Bota; CHROMOS AGRO dioničko društvo proizvodnja sredstava za zaštitu bilja; VODOVOD I KANALIZACIJA, društvo s ograničenom odgovornošću za vodoopskrbu, odvodnju i pročišćavanje otpadnih voda; AUTOTRANS d. o. o. za javni prijevoz putnika u cestovonom prometu, trgovinu, usluge i turistička agencija; BRTVILA BREZIĆ d.o.o. za proizvodnju brtvila, trgovinu i zastupanje; IREKS AROMA društvo s ograničenom odgovornošću zastupanog po punomoćniku Odvjetničko društvo GLAMUZINA &amp; GROŠETA; Marin Mileteta, odvjetnik zastupanog po punomoćniku Antonia Selak; HEP - Opskrba d.o.o. za opskrbu potrošača električnom, toplinskom energijom i plinom; ING-ATEST d.o.o. za trgovinu i usluge; Hrvatske vode, pravna osoba za upravljanje vodama; BASLER OSIGURANJE ZAGREB dioničko društvo za osiguranje; NARODNI TRGOVAČKI LANAC d.o.o. za trgovinu i usluge; MANTIS, d.o.o. za trgovinu i usluge; Vinko Paina; TRANSADRIA, međunarodna špedicija d. d. u stečaju; Hrvatska radiotelevizija; BRODOMERKUR trgovina i usluge, dioničko društvo; ZAGREBAČKI HOLDING, društvo s ograničenom odgovornošću za javni prijevoz, opskrbu vodom, održavanje čistoće, putnička a; NASTAVNI ZAVOD ZA JAVNO ZDRAVSTVO SPLITSKO-DALMATINSKE ŽUPANIJE; BRODOSPLIT-BRODOGRADILIŠTE društvo s ograničenom odgovornošću; COPAN ZAGREB društvo s ograničenom odgovornošću za trgovinu i zastupanje; DUHAN društvo s ograničenom odgovornošću; Ivica Maleš vl. autoservis "UNO"; Teo Palaversić; HRVATSKA POŠTANSKA BANKA, dioničko društvo; OTIS DIZALA, društvo s ograničenom odgovornošću za proizvodnju, montažu, remont i održavanje dizala; Fabijan Roić; Ivo Družević; Ivo Roić; Josip Kovačević; Tedi-Tadija Maroević; Jakica Lupi; Joza Bratanić; Antun Pavičić; Juraj Pavičić; Cvjetko Matković; Katica Kovačević; Nikša Dužević; Milovan Kombura; Jelisava Pavičić; Matko Carić; Marinko Dužević; Margarita Radonić; Dinko Pavičić Tribunol; Tonči Šurjak; Duško Pavičić Ivelja; Pero Dulčić Sušak; Ivan Tadić; Ivica Pavičić; Mihovil-Mile Pavičić; Tomi Moscatello; Nikola Vodanović; Margarita Marica Stančić; Vjekoslav Radonić; Marinko Sanseović; Tadija Moškatelo; Damir Petrić; Louis Petrić; Ivica Ljubić; Vinko Lupi; Ivan Tadić Šilo; Ivan Tadić; Vinko Maroević; Ivan Buratović; Mijo Mili Pavičić; Marija Vodanović; Jakov Fredotović; Miljenko Srhoj; Nikola Haladić; Janez Jelušić; Nikola Sansević; Nikola Buratović; Cvjetko Buratović; Nikola Buratović; Nikola Stipišić; Prošper Moškatelo; Tonko Maroević; Ivo Pavičić; Pavao Čubre; Luka Šurjak; Luka Franetović; Ivan Miloš Mile; Jure Moškatelo; Vjekoslav Bogdanić; Petro Šoljan; Juraj Dužević; Damir Šurjak; Jakov Tresić; Juraj Moškatelo Stariji; Ruža Roić; Rade Čavić; Matilda Buratović; Ivo Šurjak; Dražica Matković Ljubo; Dinko Račić; Mila Franetović Dužević; Luka Stančić; Meri Petrić; Ivan Moškatelo; Vinko Moškatelo; Nikola Šimunović; Mirko Radonić; Antun Sansević; Nikša Moškatelo; Antun Vodanović Stariji; Ivo Bojanić; Cvjetko Miličić; Marija Trbuhović; Neno Šoljan; Juraj Tomi Moškatelo; Ivo Račić Kapetanić; Đuro Caratan; Ante Tonči Drinković; Kata Duboković; Boris Carić; Tonko Ivčević Bakulić; Marko Huljić; Lenka Roić; Stjepan Jerković; Boris Borović; Niko Salamunić; File Vranković; Juraj Šperka; Mili Razović; Ante Mihojević; Ljubica Stipišić; Stjepan Hujo Huljić; Nikola Grgičević; Tonči Gurdulić; Prošperino Milevčić; Boris Rubinić; Jakov Račić; Jakša Radonić; Vinko Palaversić; Fabijan Kunčić; Dušan Salamunić; Margarita Stančić; Josip Crnčić; Luka Moškatelo; Lucija Milatić-Bričolić; Fabijan Dužević; Vjeko Jakas; Pavo Bunčuga; Marko Buratović; Antun Lučić; Marin Parun Barbić; Stjepan Tomislav Huljić; Cvjetka Cvita Milevčić; Marinko Radonić; Antun Gurdulić; Blaženko Jakas; Braco Jakas; Ivan Makjanić; Ante Rubinić; Dražica Vicenca Matković; Jakov Radonić; Slobodan Radičić; Jurko Lučić; Mate Antičević; Josip Franičević; Asija Bojanić; Milivoj Vidas vl. Servisa instrumenata, mjerne i regulacione opreme; BURA l d.o.o. za trgovinu i usluge - u stečaju; NET MEDIA SISTEMI d.o.o. za informatički inženjering; Financijska agencija; Hrvatski registar brodova; Nenad Ševo; Meri Stipinović; Fond za zaštitu okoliša i energetsku učinkovitost; Zlatko Balić; Galić Ante; Dean Prelević, odvjetnik; Želimir Miletić; Luči Roić; Nade Pavičić-ivelja; Dujko Čubre; Antun Bratanić; Andrija Matković; Antun Vune Bratanić; Dinko Lušić; Nikica Nikola Matijević; Ivan Sanseović; Marija Kovačević Lolotović; Petar Zlatan Vodanović; Ivan Stančić; Stjepan Moškatelo; Toma Dužević; Ivica Račić; Kuzma Pavičić Aleluja; Vinka Salamunić; Teo Huljić; Dejan Šperka; Juraj Caratan; Matko Antičević; Dinko Rubinić ( Vjera ); Vjera Rubinić; Abraham Bojanić; Vedran Nevešćanin zastupanog po punomoćniku Jadranko Vidović; Marija Pjevac; Carinska uprava; Općinski sud u Starom Gradu - ZK odjel; Nada Akrap; Jasminka Antunović; Nediljka Armanda; Ana Babić; Gordana Babić; Ivan Babić; Katica Babić; Jure Bacelj; Ana Bačić; Nediljka Bajić; Žarka Bakotić; Marko Baković; Ivica Ban; Srđanka Banovac; Božidar Barać; Vedran Barbarić; Marija Barbir; Petar Barbir; Anica Baričević; Damira Barišić; Ivan Barišić; Manda Bašić; Aleksandar Bauk; Marina Zečić; Ivo Bavčević; Nataša Bazina; Mirjana Begonja; Jelena Belić; Niko Belić; Jagoda Bešker; Nedo Bešker; Zorica Bilić; Sanja Bilić-pavlinović; Jela Bilobrk; Antun Blažević; Hrvoje Blažević; Damir Bojčić; Željko Bojčić; Denis Boljat; Srećko Boras; Robert Borić; Goran Bosančić; Pava Botić; Ljuba Božanić; Anka Božić; Anica Božić-Bakušić; Ivica Bratić; Nikša Bratić; Vencislav Brizić; Zlata Brizić; Mate Brstilo; Zora Budimir; Miranda Budiša; Nediljko Bugarin; Željka Vučemilović-šimunović; Gordana Buljević; Marina Burić; Mario Buzov; Đuro Caratan; Toni Caratan; Boris Carić; Paulo Carić; Dinka Cezareo; Nevenka Cukrov; Dijana Czwik; Vinka Čavala; Silva Černak Lojić; Diana Čović; Ante Čulo; Blaž Ćapin; Filip Delać; Ankica Delić; Marko Delić; Nediljka Delić; Gordana Didak; Mili Divić; Ljiljana Dragan Jelušić; Milka Drlje; Mato Drmić; Jozo Družianić; Stanko Duvančić; Damir Duvnjak; Nives Džanko; Ante Đurđević; Ljubica Elez; Ankica Ezgeta; Lenka Franić; Ivica Gabelić; Marija Galešić; Petar Galić; Silvana Galić; Kazimir Garić; Vencel Gašpar; Vinko Gašpar; Ana Goreta; Zorka Goreta; Josip Gotovac; Vjekoslav Grbčić; Divna Grbeša; Ana Grubišić; Gordana Grubišić; Nikola Grubišić; Sanja Grubišić; Antonio Gudelj; Kata Gugić; Mirjana Gugić; Ivica Hajder; Željko Hajder; Silvana Hajduk; Tomislav Herceg; Mira Ikica; Franjo Ivčević; Jelena Ivčević; Damir Jakus; Gospova Jakus; Marica Jakus; Petar Jakus; Marko Janković; Matija Jeličić; Ante Jeličić; Marija Jocić; Ante Jolić; Marica Jukić; Marko Jukić; Renata Jukić; Jadranka Jurić; Marija Jurić; Ankica Kainić; Jelena Kalinić; Petar Kalinić; Anamarija Kalinić Radović; Stipan Kamber; Đuro Kapoši; Željko Karin; Marijana Karin Prnjak; Neda Kasalo; Zvonimir Kasalo; Suzana Kašić; Ivana Katalinić Jerčić; Josip Katušić; Ljiljana Kegalj; Ante Kekez; Ivanko Kekez; Petrica Kekez; Boško Kevo; Antiša Kliškinić; Veljko Knezović; Stjepan Kokeza; Petar Kolega; Daniela Kovač; Željka Kovač; Ivan Kraljić; Inga Krnjaić; Anka Krstić; Ivan Kundid; Ivana Kundid; Ružica Kundid; Deni Kuvačić; Anka Landikušić; Ivan Lasić; Dražen Lazić; Nenad Leskur; Ivana Lilić; Ivo Lipanović; Marko Lojić; Mile Lovrić; Ana Lovrinčević; Dejan Lukavac; Nela Madžar; Alenka Malinić; Pavao Marasović; Anto Marijan; Cvita Marijanović; Dobrinka Marijanović; Tomislav Marijanović; Jasna Marin; Marina Marin; Željko Marinac; Božidar Marinković; Jakov Mateta; Ivan Matić; Ružica Matić; Slavko Matić; Željko Matić; Marija Matković; Ivan Melvan; Nikola Midenjak; Pere Mihanović; Ana Mikulić; Mate Mikulić; Ivan Milaković; Ivan Milanović; Zorka Miletić; Milan Miljuš; Đorđe Mirčetić; Tonči Mišković; Ana Moro; Slavko Moro; Tomi Moscatello; Marija Munitić; Ljubomir Muslim; Mijo Nožina; Jurica Oman; Mirko Oman; Janja Orošnjak; Mila Palada; Ivan Pandža; Asija Papić; Mijo Papić; Tereza Papić; Rajko Parać; Tatjana Parać; Đurđica Parat; Ivan Pastuović; Jurica Pavela; Roki Pavičić; Ivan Pažanin; Luka Peko; Neda Penga; Ante Perko; Ivana Perko; Gordana Perković; Marica Perković; Nediljko Perković; Nila Peroš; Dragica Peša; Iris Peša; Nikša Petrić; Matko Pezo; Zlatko Piperković; Joško Pivac; Luka Pjevac; Anka Plazonja; Robert Plazonja; Gordan Poparić; Ante Popović; Milanka Pranić; Miroslav Primorac; Iva Punda; Drago Radić; Mladen Radmilović; Petar Radonić; Jagoda Radošević; Ante Rajčić; Marko Ralica; Ivan Raos; Zdenka Razlog; Mila Rebić; Marija Reljanović; Mara Režić; Marija Rizvan; Anđelko Rogulj; Berislava Roša; Sofija Ruić; Ana Runjić; Gordan Ruščić; Sanja Ružić; Svjetlana Samac; Miljenko Samardžić; Dinka Sanseović; Ante Sarić; Ivan Sarić; Marija Sedlar; Ljubica Sekelez; Kristina Serdarević; Aleksandra Sever-Muhar; Boško Sikavica; Snježana Sikavica; Dragan Simić; Tanja Sinovčić; Ljiljana Sirić; Dijana Skelin; Kata Sočo; Marija Stančić; Đani Stanić; Danica Stipović; Milorad Stojsavljević; Petar Strinić; Luca Strunje; Slavka Svalina; Marijan Šamija; Marinka Šamija; Katica Šeparović; Nenad Ševo; Krasna Šiklić; Mili Šimig; Vesna Škare; Ljubica Škopljanac; Milica Špar; Eleana Šubat; Ivan Šuljug; Vesna Šunjić; Ljubica Tarle; Nada Teklić; Lada Terzić; Ivan Tomić; Ivan Topić; Jelica Topić; Tvrtko Topić; Anđelka Torlak; Ivan Torlak; Marko Torlak; Damir Tot; Anka Treskavica; Anka Tukić; Nediljko Ugrin; Marinko Uvodić; Nedjeljka Uvodić; Marko Validžić; Ivanka Varnica; Milica Varvodić; Kristina Velić; Ljiljana Vesković; Milka Veštić; Ante Vidan; Marko Vidović; Matko Vidović; Nevenka Vidović; Ankica Vilibić; Anđelko Vilić; Normela Visković; Tonči Visković; Marica Vlaić; Dubravka Vlainić; Ivo Vodanović; Josip Vogleš; Vinko Vranković; Ivan Vrdoljak; Mirjana Vrdoljak; Marija Vrgoč; Bože Vuco; Mirjana Vučković; Višnja Vučković; Ivan Vugdelija; Dubravka Vukas; Anđelka Vukičević; Zora Vuković; Ivan Vukušić; Jadran Vukušić; Nevenka Vukušić; Vjera Vukušić; Zvonimir Vukušić; Nevenka Vuleta; Vinka Zekić; Dinko Zenčić; Borislav Zokić; Dolina Zokić; Margita Zokić; Luca Zolota; Milan Žarković; Nevenka Živko; Davorka Živković; Ivica Živković; Ivo Živković; Siniša Ivančić; Iva Jelić; Marko Kavelj; Ivan Koljanin; Željko Kovač; Zvonko Kruneš; Nikola Lacmanović; Vesna Lepetić; Jelica Ljubica; Darko Lulić; Vesna Lulić; Marija Mamić; Radojka Marijanović; Meri Cabadaj; Mate Markotić; Ante Marović; Ivan Marušić; Iva Melvan; Goran Merkel; Ivan Mornar; Miodrag Munjiza; Ante Nožina; Anica Pandža; Nikica Pavlović; Silvana Perić; Nediljka Perišić; Elvira Dračevac; Mara Dobrota; Neda-lidia Buljević; Ivan Bugarin; Maja Bučić; Mira Božić; Sandra Borić; Marija Davidović; Petar Adjanski; Ana Čatlak; Marinko Buškulić; Marinko Galić; Luca Gabela; Tomislav Frankić; Elias Erceg; Jakov Elez; Sretan Bajalo; Mario Tomić; Ranko Vuleta; Zlatko Balić; Boško Barać; Milan Vukić; Mara Vukorepa; Bare Vujina; Milenko Bašić; Diana Blažević; Jozo Bogić; Stjepko Bojanić; Miroslav Trečić; Neda Tukić; Vinka Ukić; Mira Velić; Ivan Vrdoljak; Iva Vrdoljak; Dražen Todorović; Dubravka Stojanovska; Josip Strniša; Ivica Sviličić; Ana Rogošić; Ivica Stipinović; Darko Topić; Marija Trečić; Milica Zorić; Ivo Rajčić; Ivan Radoš; Željka Vučemilović-šimunović; Slaven Tukić; Bartul Barišić; Tajana Domazet; Velinka Runjić; Niko Dujić; Teo Mandić; Mevlida Armanda; Renata Kalčić; Juraj Lešković; VRGORKA-VINARIJA dioničko društvo za proizvodnju pića, poljoprivredu i trgovinu; Milivoj Vidas; BURA l d.o.o. za trgovinu i usluge - u stečaju; AUTO CENTAR LOZIĆ d.o.o. trgovina vozilima u stečaju; NET MEDIA SISTEMI d.o.o. za informatički inženjering; BASLER OSIGURANJE ZAGREB dioničko društvo za osiguranje; NASTAVNI ZAVOD ZA JAVNO ZDRAVSTVO SPLITSKO-DALMATINSKE ŽUPANIJE; Joško Pavlov; Tina Trajković; Nada Dujmić; Nada Baković; Marija Duvančić</derivirana_varijabla>
  </DomainObject.Predmet.StrankaFormated>
  <DomainObject.Predmet.StrankaFormatedOIB>
    <izvorni_sadrzaj>  REPUBLIKA HRVATSKA, OIB 18683136487 zastupanog po punomoćniku ŽUPANIJSKO DRŽAVNO ODVJETNIŠTVO U SPLITU; LUKA dioničko društvo, OIB 34440814040; RAD, d.o.o. za vodoopskrbu i ostale komunalne djelatnosti, OIB 71304592430; HEP-Operator distribucijskog sustava d.o.o. za distribuciju i opskrbu električne energije ELEKTRA ŠIBENI, OIB 46830600751; Mara Jukić, OIB 37710339746 zastupanog po punomoćniku Mijo Jeličić; Ivica Bašić, OIB 14595893401 zastupanog po punomoćniku Mijo Jeličić; GASTRO GRUPA d.o.o. za trgovinu i usluge, OIB 39228456312; AUTO HRVATSKA dioničko društvo, OIB 32709834358; JADRANSKO OSIGURANJE d.d., OIB 94472454976 zastupanog po punomoćniku Grgić &amp; Partneri odvjetničko društvo j.t.d.; CITY EX d.o.o. za prijenos poslovne dokumentacije, OIB 99406899243 zastupanog po punomoćniku Antonio Zujić; Hrvatski Telekom d.d., OIB 81793146560; CODEX SORTIUM društvo s ograničenom odgovornošću za pružanje kompleksnih konzalting usluga, OIB 83918065246; SUNCE osiguranje d.d., OIB 12012147571; HRVATSKA IZVJEŠTAJNA NOVINSKA AGENCIJA, OIB 41387373932; ČISTOĆA d.o.o. za komunalnu djelatnost, održavanje čistoće i odlaganje komunalnog otpada, OIB 16912997621; TEXT-PAPIR d.o.o. za trgovinu i usluge, OIB 45878059290; SLOBODNA DALMACIJA izdavačka i tiskarska djelatnost, dioničko društvo, OIB 35075764438; ČISTOĆA društvo s ograničenom odgovornošću za obavljanje komunalnih djelatnosti održavanja čistoće i odlaganja komunaln, OIB 38812451417; OPĆINA JELSA Jedinstveni upravni odjel, OIB 94187441810; AUTOKUĆA BOSNIĆ d.o.o. za trgovinu, servis i remont, OIB 62890333516; TISKARA MALENICA d.o.o., OIB 21268596817 zastupanog po punomoćniku Jasmin Avdagić; Ivan Marijan, OIB 35721802898 zastupanog po punomoćniku Zdravko Bojanić; HEP-Operator distribucijskog sustava d.o.o. za distribuciju i opskrbu električne energije, OIB 46830600751; Rikard Pavlović, OIB 16829467929; LUČKA UPRAVA SPLIT, OIB 06992092556; TINA ALATI društvo s ograničenom odgovorošću za trgovinu i usluge, OIB 72232886006; PLOVPUT trgovačko društvo s ograničenom odgovornošću za održavanje pomorskih plovnih putova i radijske službe, OIB 14480721492; Regionalna veletržnica Benkovac dioničko društvo za trgovinu i usluge "u stečaju", OIB 16205687638; MESSER CROATIA PLIN Poduzeće za proizvodnju i prodaju tehničkih plinova d.o.o., OIB 32179081874; ZAVOD ZA JAVNO ZDRAVSTVO DR. ANDRIJA ŠTAMPAR, OIB 33392005961; Zagrebačka burza d.d., OIB 84368186611 zastupanog po punomoćniku MAĐARIĆ &amp; LUI - odvjetničko društvo d.o.o.; METRONET TELEKOMUNIKACIJE d.d. za telekomunikacijske usluge, OIB 23269006802; RELAX, d.o.o. za proizvodnju i trgovinu, OIB 24543050439; MINISTARSTVO GOSPODARSTVA, RAVNETELJSTVO ZA ROBNE ZALIHE, OIB 22413472900 zastupanog po punomoćniku ŽUPANIJSKO DRŽAVNO ODVJETNIŠTVO U SPLITU; PUĆO d.o.o. za trgovinu, ugostiteljstvo i cestovni prijevoz, OIB 33417474295; ITEM, d.o.o. informatičke usluge, OIB 71527463594; ŠKARE TRADE, d.o.o. za trgovinu i ugostiteljstvo, OIB 88448992592; CROATIA osiguranje d.d. FILIJALA SPLIT, OIB 26187994862; MIRJANA BARIĆ, OIB 91861480870; SREDIŠNJE KLIRINŠKO DEPOZITARNO DRUŠTVO, dioničko društvo, OIB 64406809162; MILENKO BUŠLJETA, OIB 63433937940; MILICA UGARKOVIĆ, OIB 03462724779; FABIJAN PERONJA, OIB 19033633778 zastupanog po punomoćniku KRUNO PERONJA; Agencija za upravljanje državnom imovinom, OIB 75666130770; COMENG, društvo s ograničenom odgovornošću za informatički inženjering, OIB 42122172362; AMEROPA AG, OIB 38272342702 zastupanog po punomoćniku Odvjetničko društvo Hanžeković &amp; Partneri društvo s ograničenom odgovornošću; GRAFOPLEX, društvo s ograničenom odgovornošću, za trgovinu i usluge, OIB 71142152777; HP - Hrvatska pošta d.d., OIB 87311810356; Financijska agencija, OIB 85821130368; NIKOLA LACMANOVIĆ, OIB 50670282682 zastupanog po punomoćniku DORIS KOŠTA; HEP-Operator distribucijskog sustava d.o.o. za distribuciju i opskrbu električne energije, OIB 46830600751; VODOVOD I KANALIZACIJA, društvo s ograničenom odgovornošću za vodoopskrbu, odvodnju i pročišćavanje otpadnih voda, OIB 56826138353; JELKOM, društvo s ograničenom odgovornošću za komunalnu djelatnost, OIB 92345732468; DALMACIJAVINO d.d. za proizvodnju i promet alkoholnih i bezalkoholnih pića "u stečaju", OIB 07837847925; EUROLEASING d.o.o., OIB 48922277230 zastupanog po punomoćniku Grgić &amp; Partneri odvjetničko društvo j.t.d.; Rino Barbić, odvjetnik, OIB 04402974520; HVARSKI VODOVOD d.o.o., OIB 96577868636 zastupanog po punomoćniku Rino Barbić; IVAN MILAT, OIB 89865160390; DIONOVA - DIONA d.o.o., OIB 41112127430; TEHNOPLAST d.o.o. za građevinarstvo, trgovinu, ugostiteljstvo, turizam i uslužne djelatnosti, OIB 70676517267; VIPnet, društvo s ograničenom odgovornošću za usluge javnih telekomunikacija, OIB 29524210204; BILIĆ-ERIĆ d.o.o. za privatnu zaštitu, OIB 68580128211; DALMACIJAVINO - ZAGREB društvo sograničenom odgovornošću za trgovinu, ugostiteljstvo i prijevoz, OIB 93269876765; GRAD DRNIŠ, OIB 38309740312; Vetropack Straža tvornica stakla d.d. Hum na Sutli, OIB 74210066591; CAPRICORNO, društvo s ograničenom odgovornošću za trgovinu, OIB 09517317411; PELJEŠKI VRHOVI, POLJOPRIVREDNA ZADRUGA, OIB 49398931487; Toma Šurjak, OIB 66049692921 zastupanog po punomoćniku Rino Barbić; Jakov Peronja, OIB 07373599239 zastupanog po punomoćniku Rino Barbić; TIGAR d.o.o. za usluge, OIB 65051360088 zastupanog po punomoćniku Zoran Iviš; POREZNA UPRAVA Područni ured Split, OIB 18683136487 zastupanog po punomoćniku ŽUPANIJSKO DRŽAVNO ODVJETNIŠTVO; BURA I TRAMUNTANA d.o.o. za trgovinu i usluge, OIB 78359961331; TRAST međunarodno otpremništvo, dioničko društvo, OIB 93225891495 zastupanog po punomoćniku Marina Tončić-Bota; CHROMOS AGRO dioničko društvo proizvodnja sredstava za zaštitu bilja, OIB 82790074844; VODOVOD I KANALIZACIJA, društvo s ograničenom odgovornošću za vodoopskrbu, odvodnju i pročišćavanje otpadnih voda, OIB 56826138353; AUTOTRANS d. o. o. za javni prijevoz putnika u cestovonom prometu, trgovinu, usluge i turistička agencija, OIB 19819724166; BRTVILA BREZIĆ d.o.o. za proizvodnju brtvila, trgovinu i zastupanje, OIB 47897946377; IREKS AROMA društvo s ograničenom odgovornošću, OIB 36709757659 zastupanog po punomoćniku Odvjetničko društvo GLAMUZINA &amp; GROŠETA; Marin Mileteta, odvjetnik, OIB 37476644793 zastupanog po punomoćniku Antonia Selak; HEP - Opskrba d.o.o. za opskrbu potrošača električnom, toplinskom energijom i plinom, OIB 63073332379; ING-ATEST d.o.o. za trgovinu i usluge, OIB 21777333810; Hrvatske vode, pravna osoba za upravljanje vodama, OIB 28921383001; BASLER OSIGURANJE ZAGREB dioničko društvo za osiguranje, OIB 59706054982; NARODNI TRGOVAČKI LANAC d.o.o. za trgovinu i usluge, OIB 78344221376; MANTIS, d.o.o. za trgovinu i usluge, OIB 41274793973; Vinko Paina, OIB 51203688235; TRANSADRIA, međunarodna špedicija d. d. u stečaju, OIB 47965841018; Hrvatska radiotelevizija, OIB 68419124305; BRODOMERKUR trgovina i usluge, dioničko društvo, OIB 33956120458; ZAGREBAČKI HOLDING, društvo s ograničenom odgovornošću za javni prijevoz, opskrbu vodom, održavanje čistoće, putnička a, OIB 85584865987; NASTAVNI ZAVOD ZA JAVNO ZDRAVSTVO SPLITSKO-DALMATINSKE ŽUPANIJE, OIB 54948902275; BRODOSPLIT-BRODOGRADILIŠTE društvo s ograničenom odgovornošću, OIB 05532178397; COPAN ZAGREB društvo s ograničenom odgovornošću za trgovinu i zastupanje, OIB 43698579132; DUHAN društvo s ograničenom odgovornošću, OIB 84143469050; Ivica Maleš vl. autoservis "UNO", OIB 89917595934; Teo Palaversić, OIB 21074825891; HRVATSKA POŠTANSKA BANKA, dioničko društvo, OIB 87939104217; OTIS DIZALA, društvo s ograničenom odgovornošću za proizvodnju, montažu, remont i održavanje dizala, OIB 76080865307; Fabijan Roić, OIB 55646544786; Ivo Družević, OIB 59608054089; Ivo Roić, OIB 73872839985; Josip Kovačević, OIB 24407104693; Tedi-Tadija Maroević, OIB 75901351091; Jakica Lupi, OIB 73236308888; Joza Bratanić, OIB 08011374888; Antun Pavičić, OIB 65866256737; Juraj Pavičić, OIB 09529542053; Cvjetko Matković, OIB 10443683019; Katica Kovačević, OIB 33120980772; Nikša Dužević, OIB 66241675982; Milovan Kombura, OIB 30770175855; Jelisava Pavičić, OIB 83980708087; Matko Carić, OIB 35189247498; Marinko Dužević, OIB 12242231071; Margarita Radonić, OIB 28025722533; Dinko Pavičić Tribunol, OIB 99243667034; Tonči Šurjak, OIB 60785268681; Duško Pavičić Ivelja, OIB 25982798589; Pero Dulčić Sušak, OIB 55533277123; Ivan Tadić, OIB 00384008152; Ivica Pavičić, OIB 72332556277; Mihovil-Mile Pavičić, OIB 24835949834; Tomi Moscatello, OIB 28508820612; Nikola Vodanović, OIB 74845370223; Margarita Marica Stančić, OIB 08101100980; Vjekoslav Radonić, OIB 33204721839; Marinko Sanseović, OIB 45513941394; Tadija Moškatelo, OIB 31188799731; Damir Petrić, OIB 86091667582; Louis Petrić, OIB 16074465250; Ivica Ljubić, OIB 56655610557; Vinko Lupi, OIB 35451219902; Ivan Tadić Šilo, OIB 70114227603; Ivan Tadić, OIB 70114227603; Vinko Maroević, OIB 76848533915; Ivan Buratović, OIB 47859397279; Mijo Mili Pavičić, OIB 88915921313; Marija Vodanović, OIB 55757464937; Jakov Fredotović, OIB 46839149373; Miljenko Srhoj, OIB 83488729434; Nikola Haladić, OIB 44890767273; Janez Jelušić, OIB 53424861114; Nikola Sansević, OIB 77925554696; Nikola Buratović, OIB 63461897206; Cvjetko Buratović, OIB 68271062216; Nikola Buratović, OIB 83296807791; Nikola Stipišić, OIB 40730811746; Prošper Moškatelo, OIB 30735770287; Tonko Maroević, OIB 09539101243; Ivo Pavičić, OIB 10571584537; Pavao Čubre, OIB 53903728630; Luka Šurjak, OIB 94878152360; Luka Franetović, OIB 70961784599; Ivan Miloš Mile, OIB 62291039145; Jure Moškatelo, OIB 82967525191; Vjekoslav Bogdanić, OIB 94391191426; Petro Šoljan, OIB 76350894229; Juraj Dužević, OIB 99909425440; Damir Šurjak, OIB 27457530614; Jakov Tresić, OIB 60663993622; Juraj Moškatelo Stariji, OIB 12577877147; Ruža Roić, OIB 27524265061; Rade Čavić, OIB 74420229729; Matilda Buratović, OIB 24198956638; Ivo Šurjak, OIB 90776404563; Dražica Matković Ljubo, OIB 38484140872; Dinko Račić, OIB 02437704848; Mila Franetović Dužević, OIB 02539671010; Luka Stančić, OIB 91475365556; Meri Petrić, OIB 49953370209; Ivan Moškatelo, OIB 16048013538; Vinko Moškatelo, OIB 57771107058; Nikola Šimunović, OIB 24630749503; Mirko Radonić, OIB 28025722533; Antun Sansević, OIB 80183811492; Nikša Moškatelo, OIB 98307576243; Antun Vodanović Stariji, OIB 43563335947; Ivo Bojanić, OIB 00897882683; Cvjetko Miličić, OIB 44230808110; Marija Trbuhović, OIB 38712300010; Neno Šoljan, OIB 04419572654; Juraj Tomi Moškatelo, OIB 80968217347; Ivo Račić Kapetanić, OIB 70008404713; Đuro Caratan, OIB 81898965125; Ante Tonči Drinković, OIB 92836065068; Kata Duboković, OIB 93006547119; Boris Carić, OIB 46466426123; Tonko Ivčević Bakulić, OIB 62293366608; Marko Huljić, OIB 99873701212; Lenka Roić, OIB 57371012596; Stjepan Jerković, OIB 25876380285; Boris Borović, OIB 51193036454; Niko Salamunić, OIB 76231208532; File Vranković, OIB 44132340384; Juraj Šperka, OIB 79176257167; Mili Razović, OIB 03291272208; Ante Mihojević, OIB 08852465695; Ljubica Stipišić, OIB 53136752678; Stjepan Hujo Huljić, OIB 06947019866; Nikola Grgičević, OIB 72806517394; Tonči Gurdulić, OIB 88962507191; Prošperino Milevčić, OIB 45533211549; Boris Rubinić, OIB 69242251733; Jakov Račić, OIB 31621777587; Jakša Radonić, OIB 11727504421; Vinko Palaversić, OIB 66878442541; Fabijan Kunčić, OIB 51005536058; Dušan Salamunić, OIB 67690387290; Margarita Stančić, OIB 77283348907; Josip Crnčić, OIB 78272535399; Luka Moškatelo, OIB 37611216898; Lucija Milatić-Bričolić, OIB 72454967005; Fabijan Dužević, OIB 65516171063; Vjeko Jakas, OIB 99530955280; Pavo Bunčuga, OIB 76824484181; Marko Buratović, OIB 96637597848; Antun Lučić, OIB 23239072373; Marin Parun Barbić, OIB 39599282196; Stjepan Tomislav Huljić, OIB 97499130016; Cvjetka Cvita Milevčić, OIB 75708915913; Marinko Radonić, OIB 89514038279; Antun Gurdulić, OIB 55215862622; Blaženko Jakas, OIB 38730295070; Braco Jakas, OIB 76920975322; Ivan Makjanić, OIB 86091321106; Ante Rubinić, OIB 15201258693; Dražica Vicenca Matković, OIB 67149132840; Jakov Radonić, OIB 93729454627; Slobodan Radičić, OIB 46777889915; Jurko Lučić, OIB 16439489089; Mate Antičević, OIB 55268785640; Josip Franičević, OIB 43547284113; Asija Bojanić, OIB 14798986072; Milivoj Vidas vl. Servisa instrumenata, mjerne i regulacione opreme, OIB 56342789123; BURA l d.o.o. za trgovinu i usluge - u stečaju, OIB 79000721319; NET MEDIA SISTEMI d.o.o. za informatički inženjering, OIB 03380490457; Financijska agencija, OIB 85821130368; Hrvatski registar brodova, OIB 04601923208; Nenad Ševo, OIB 88234857624; Meri Stipinović, OIB 64965084141; Fond za zaštitu okoliša i energetsku učinkovitost, OIB 85828625994; Zlatko Balić, OIB 07837847925; Galić Ante, OIB 90017639391; Dean Prelević, odvjetnik, OIB 10098946497; Želimir Miletić, OIB 86888847404; Luči Roić, OIB 24743587539; Nade Pavičić-ivelja, OIB 33508911717; Dujko Čubre, OIB 91478009603; Antun Bratanić, OIB 52392458213; Andrija Matković, OIB 72332556277; Antun Vune Bratanić, OIB 44890767273; Dinko Lušić, OIB 23131390669; Nikica Nikola Matijević, OIB 21094494613; Ivan Sanseović, OIB 08563467932; Marija Kovačević Lolotović, OIB 69060952354; Petar Zlatan Vodanović, OIB 11403397863; Ivan Stančić, OIB 31497688270; Stjepan Moškatelo, OIB 92020885489; Toma Dužević, OIB 08830644469; Ivica Račić, OIB 28123794048; Kuzma Pavičić Aleluja, OIB 33120197409; Vinka Salamunić, OIB 91445751353; Teo Huljić, OIB 56034797647; Dejan Šperka, OIB 10054205030; Juraj Caratan, OIB 29357565225; Matko Antičević, OIB 42034643125; Dinko Rubinić ( Vjera ), OIB 69863599942; Vjera Rubinić, OIB 98825603309; Abraham Bojanić, OIB 79576557482; Vedran Nevešćanin, OIB 34969575575 zastupanog po punomoćniku Jadranko Vidović; Marija Pjevac, OIB 82096480140; Carinska uprava, OIB 18683136487; Općinski sud u Starom Gradu - ZK odjel; Nada Akrap, OIB 50608806627; Jasminka Antunović, OIB 74697035343; Nediljka Armanda, OIB 09033661295; Ana Babić, OIB 99777361372; Gordana Babić; Ivan Babić, OIB 39364629552; Katica Babić, OIB 49371248632; Jure Bacelj, OIB 68175280792; Ana Bačić, OIB 18080781553; Nediljka Bajić, OIB 00893712988; Žarka Bakotić, OIB 36917498674; Marko Baković, OIB 05569494546; Ivica Ban, OIB 07285230342; Srđanka Banovac, OIB 50974371502; Božidar Barać, OIB 80639746410; Vedran Barbarić, OIB 18526555730; Marija Barbir, OIB 43799885260; Petar Barbir, OIB 94965914070; Anica Baričević, OIB 06811970314; Damira Barišić, OIB 88385690941; Ivan Barišić, OIB 38311171100; Manda Bašić, OIB 23944179531; Aleksandar Bauk, OIB 97860316263; Marina Zečić, OIB 62683960216; Ivo Bavčević, OIB 18609350440; Nataša Bazina, OIB 67925940620; Mirjana Begonja, OIB 73001510209; Jelena Belić, OIB 77723253899; Niko Belić, OIB 18977071620; Jagoda Bešker, OIB 29966440390; Nedo Bešker, OIB 56588665795; Zorica Bilić, OIB 99810426480; Sanja Bilić-pavlinović, OIB 45845212026; Jela Bilobrk, OIB 63402483386; Antun Blažević, OIB 90714609552; Hrvoje Blažević, OIB 12287964630; Damir Bojčić, OIB 41258960204; Željko Bojčić, OIB 09291034408; Denis Boljat, OIB 33725767264; Srećko Boras, OIB 94339540336; Robert Borić, OIB 38057391892; Goran Bosančić, OIB 33007404175; Pava Botić, OIB 34296544282; Ljuba Božanić, OIB 04083001132; Anka Božić, OIB 84941173128; Anica Božić-Bakušić, OIB 89654935153; Ivica Bratić, OIB 86080104106; Nikša Bratić, OIB 49290967945; Vencislav Brizić, OIB 29265973045; Zlata Brizić, OIB 73389614517; Mate Brstilo, OIB 97701748344; Zora Budimir, OIB 65069642793; Miranda Budiša, OIB 35557811513; Nediljko Bugarin, OIB 69239215555; Željka Vučemilović-šimunović, OIB 19390672750; Gordana Buljević, OIB 32937631192; Marina Burić, OIB 93570683955; Mario Buzov, OIB 93519007247; Đuro Caratan, OIB 81898965125; Toni Caratan, OIB 68762006562; Boris Carić, OIB 46466426123; Paulo Carić, OIB 15402538356; Dinka Cezareo, OIB 08033901183; Nevenka Cukrov, OIB 17311242164; Dijana Czwik, OIB 09675579569; Vinka Čavala, OIB 72189149878; Silva Černak Lojić, OIB 21589065823; Diana Čović, OIB 59401221926; Ante Čulo, OIB 58219699024; Blaž Ćapin, OIB 67223092915; Filip Delać, OIB 82167098700; Ankica Delić, OIB 80719299509; Marko Delić, OIB 05763270433; Nediljka Delić, OIB 99568210497; Gordana Didak, OIB 78878339902; Mili Divić, OIB 35555990248; Ljiljana Dragan Jelušić, OIB 50973171038; Milka Drlje, OIB 15738553325; Mato Drmić, OIB 39636384582; Jozo Družianić, OIB 63604163211; Stanko Duvančić, OIB 41476060687; Damir Duvnjak, OIB 63781484968; Nives Džanko, OIB 90598357164; Ante Đurđević, OIB 72594587030; Ljubica Elez, OIB 71000445833; Ankica Ezgeta, OIB 18659409558; Lenka Franić, OIB 62951288048; Ivica Gabelić, OIB 70468304794; Marija Galešić, OIB 47387004597; Petar Galić, OIB 09903259382; Silvana Galić, OIB 02726524452; Kazimir Garić, OIB 83662319172; Vencel Gašpar, OIB 46863766369; Vinko Gašpar, OIB 21657975586; Ana Goreta, OIB 91749079767; Zorka Goreta, OIB 78206251147; Josip Gotovac, OIB 16838023061; Vjekoslav Grbčić, OIB 00132520638; Divna Grbeša, OIB 74813693236; Ana Grubišić, OIB 49854875039; Gordana Grubišić, OIB 49873220891; Nikola Grubišić, OIB 97693442104; Sanja Grubišić, OIB 26638303946; Antonio Gudelj, OIB 83686976296; Kata Gugić, OIB 97696546556; Mirjana Gugić, OIB 69438273166; Ivica Hajder, OIB 67907347725; Željko Hajder, OIB 70330715284; Silvana Hajduk, OIB 33507058945; Tomislav Herceg, OIB 78714538239; Mira Ikica, OIB 11849010850; Franjo Ivčević, OIB 49917991796; Jelena Ivčević, OIB 74901888496; Damir Jakus, OIB 87272819238; Gospova Jakus, OIB 04209324873; Marica Jakus, OIB 74750176046; Petar Jakus, OIB 67345729042; Marko Janković, OIB 19997991153; Matija Jeličić, OIB 98976446888; Ante Jeličić, OIB 91949654327; Marija Jocić, OIB 87687857774; Ante Jolić, OIB 30924166560; Marica Jukić, OIB 19856164686; Marko Jukić, OIB 72590351524; Renata Jukić, OIB 09827250222; Jadranka Jurić, OIB 52705592800; Marija Jurić, OIB 31016018881; Ankica Kainić, OIB 80409745726; Jelena Kalinić, OIB 02401555720; Petar Kalinić, OIB 76156352997; Anamarija Kalinić Radović, OIB 92738597282; Stipan Kamber, OIB 84681628783; Đuro Kapoši, OIB 55675650848; Željko Karin, OIB 70824276539; Marijana Karin Prnjak, OIB 61576258120; Neda Kasalo, OIB 11081458098; Zvonimir Kasalo, OIB 07885551191; Suzana Kašić, OIB 59974477956; Ivana Katalinić Jerčić, OIB 27192920551; Josip Katušić, OIB 17394409236; Ljiljana Kegalj, OIB 44567225674; Ante Kekez, OIB 82341180529; Ivanko Kekez, OIB 69257203171; Petrica Kekez, OIB 01138031201; Boško Kevo, OIB 58881798829; Antiša Kliškinić, OIB 54591476829; Veljko Knezović, OIB 29953576092; Stjepan Kokeza, OIB 45375542461; Petar Kolega, OIB 41344179016; Daniela Kovač, OIB 73917202839; Željka Kovač, OIB 49269171098; Ivan Kraljić, OIB 34937918610; Inga Krnjaić, OIB 00968558935; Anka Krstić, OIB 50194808421; Ivan Kundid, OIB 95397541786; Ivana Kundid, OIB 65152954463; Ružica Kundid, OIB 62510013110; Deni Kuvačić, OIB 86909984538; Anka Landikušić, OIB 18023655586; Ivan Lasić, OIB 23248459290; Dražen Lazić, OIB 10307450473; Nenad Leskur, OIB 79369933858; Ivana Lilić, OIB 24212828078; Ivo Lipanović, OIB 56508525212; Marko Lojić, OIB 38337274260; Mile Lovrić, OIB 87317474850; Ana Lovrinčević, OIB 37389823251; Dejan Lukavac, OIB 85205650926; Nela Madžar, OIB 92085359240; Alenka Malinić, OIB 44061509536; Pavao Marasović, OIB 32681502260; Anto Marijan, OIB 32989170521; Cvita Marijanović, OIB 33573858243; Dobrinka Marijanović, OIB 03673706981; Tomislav Marijanović, OIB 87726686946; Jasna Marin, OIB 24544706980; Marina Marin, OIB 96155411085; Željko Marinac, OIB 53959056974; Božidar Marinković, OIB 12351935621; Jakov Mateta, OIB 14390943845; Ivan Matić, OIB 23355936969; Ružica Matić, OIB 42779808936; Slavko Matić, OIB 28602503915; Željko Matić, OIB 66582117749; Marija Matković, OIB 79153132638; Ivan Melvan, OIB 80843491669; Nikola Midenjak, OIB 88248589366; Pere Mihanović, OIB 49545684243; Ana Mikulić, OIB 54712970747; Mate Mikulić, OIB 87811623322; Ivan Milaković, OIB 91056811857; Ivan Milanović, OIB 75286000064; Zorka Miletić, OIB 48042737399; Milan Miljuš, OIB 35675614034; Đorđe Mirčetić, OIB 27370139872; Tonči Mišković, OIB 74628173475; Ana Moro, OIB 64571848035; Slavko Moro, OIB 30868427553; Tomi Moscatello, OIB 28508820612; Marija Munitić, OIB 68535764041; Ljubomir Muslim, OIB 17589644925; Mijo Nožina, OIB 79046275268; Jurica Oman, OIB 78517901315; Mirko Oman, OIB 68766264149; Janja Orošnjak, OIB 49619386391; Mila Palada, OIB 10163841708; Ivan Pandža, OIB 63327603131; Asija Papić, OIB 36844611036; Mijo Papić, OIB 90436045680; Tereza Papić, OIB 79546057657; Rajko Parać, OIB 14695878450; Tatjana Parać, OIB 45662446398; Đurđica Parat, OIB 21781090554; Ivan Pastuović, OIB 39126309445; Jurica Pavela, OIB 06763759506; Roki Pavičić, OIB 01089958101; Ivan Pažanin, OIB 47030103613; Luka Peko, OIB 89771272445; Neda Penga, OIB 76197116887; Ante Perko, OIB 58528189918; Ivana Perko, OIB 72532024891; Gordana Perković, OIB 48186805492; Marica Perković, OIB 69926366099; Nediljko Perković, OIB 66481146396; Nila Peroš, OIB 48544328267; Dragica Peša, OIB 47913512214; Iris Peša, OIB 06010961010; Nikša Petrić, OIB 98862228387; Matko Pezo, OIB 51619560640; Zlatko Piperković, OIB 91173398058; Joško Pivac, OIB 34978148355; Luka Pjevac, OIB 52683808409; Anka Plazonja, OIB 92736733656; Robert Plazonja, OIB 75774016292; Gordan Poparić, OIB 98826275620; Ante Popović, OIB 03185976635; Milanka Pranić, OIB 03263396290; Miroslav Primorac, OIB 42998076332; Iva Punda, OIB 03796593117; Drago Radić, OIB 29691845355; Mladen Radmilović, OIB 32330076899; Petar Radonić, OIB 09324740808; Jagoda Radošević, OIB 26353444269; Ante Rajčić, OIB 16954022739; Marko Ralica, OIB 43858024645; Ivan Raos, OIB 51516687457; Zdenka Razlog, OIB 03030085275; Mila Rebić, OIB 40304138585; Marija Reljanović, OIB 34147480025; Mara Režić, OIB 03502691709; Marija Rizvan, OIB 81852427870; Anđelko Rogulj, OIB 86920054956; Berislava Roša, OIB 03031267329; Sofija Ruić, OIB 32252086462; Ana Runjić, OIB 01784422133; Gordan Ruščić, OIB 53119078542; Sanja Ružić, OIB 04871127862; Svjetlana Samac, OIB 00231948560; Miljenko Samardžić, OIB 48154982931; Dinka Sanseović, OIB 27313861620; Ante Sarić, OIB 37671686952; Ivan Sarić, OIB 25772566590; Marija Sedlar, OIB 77476367069; Ljubica Sekelez, OIB 37811046307; Kristina Serdarević, OIB 96208368856; Aleksandra Sever-Muhar, OIB 46981853030; Boško Sikavica, OIB 62904573776; Snježana Sikavica, OIB 04571043319; Dragan Simić, OIB 11440453978; Tanja Sinovčić, OIB 15724160128; Ljiljana Sirić, OIB 13682411690; Dijana Skelin, OIB 67771387421; Kata Sočo, OIB 12244754061; Marija Stančić, OIB 24488999707; Đani Stanić, OIB 01952579328; Danica Stipović, OIB 14428054555; Milorad Stojsavljević, OIB 70694448376; Petar Strinić, OIB 82064030568; Luca Strunje, OIB 39917579317; Slavka Svalina, OIB 20916812996; Marijan Šamija, OIB 81559542363; Marinka Šamija, OIB 26187211202; Katica Šeparović, OIB 89096228977; Nenad Ševo, OIB 88234857624; Krasna Šiklić, OIB 53374014167; Mili Šimig, OIB 94704411458; Vesna Škare, OIB 71821692373; Ljubica Škopljanac, OIB 09408788504; Milica Špar, OIB 07038339077; Eleana Šubat, OIB 38900880602; Ivan Šuljug, OIB 45192577645; Vesna Šunjić, OIB 05247958818; Ljubica Tarle, OIB 28166909018; Nada Teklić, OIB 80645998554; Lada Terzić, OIB 31496851195; Ivan Tomić, OIB 55633242961; Ivan Topić, OIB 63353072185; Jelica Topić, OIB 84009834780; Tvrtko Topić, OIB 15832739048; Anđelka Torlak, OIB 94366468246; Ivan Torlak, OIB 36758209001; Marko Torlak, OIB 25141930670; Damir Tot, OIB 97869422869; Anka Treskavica, OIB 89998355619; Anka Tukić, OIB 95095320611; Nediljko Ugrin, OIB 61713318858; Marinko Uvodić, OIB 86857726322; Nedjeljka Uvodić, OIB 30483848227; Marko Validžić, OIB 09167064985; Ivanka Varnica, OIB 95864491355; Milica Varvodić, OIB 73723486062; Kristina Velić, OIB 77384310693; Ljiljana Vesković, OIB 43910221929; Milka Veštić, OIB 06357620254; Ante Vidan, OIB 08079634276; Marko Vidović, OIB 01091360979; Matko Vidović, OIB 91655777185; Nevenka Vidović, OIB 50708267696; Ankica Vilibić, OIB 41935131740; Anđelko Vilić, OIB 46303939151; Normela Visković, OIB 93848978885; Tonči Visković, OIB 57207922181; Marica Vlaić, OIB 45120406456; Dubravka Vlainić, OIB 89412859402; Ivo Vodanović, OIB 61288856543; Josip Vogleš, OIB 78979895187; Vinko Vranković, OIB 28469423878; Ivan Vrdoljak, OIB 58654492314; Mirjana Vrdoljak, OIB 00849791179; Marija Vrgoč; Bože Vuco, OIB 57170132138; Mirjana Vučković, OIB 77198987590; Višnja Vučković, OIB 65331626489; Ivan Vugdelija, OIB 84315022246; Dubravka Vukas, OIB 08519715626; Anđelka Vukičević, OIB 72508288201; Zora Vuković, OIB 33099880685; Ivan Vukušić, OIB 52615536531; Jadran Vukušić, OIB 16315354223; Nevenka Vukušić, OIB 24889115799; Vjera Vukušić, OIB 63442370123; Zvonimir Vukušić, OIB 28097018986; Nevenka Vuleta, OIB 13567782306; Vinka Zekić, OIB 91815577545; Dinko Zenčić, OIB 65189931544; Borislav Zokić, OIB 51253879731; Dolina Zokić, OIB 75688399939; Margita Zokić, OIB 85982645988; Luca Zolota, OIB 57479376750; Milan Žarković; Nevenka Živko, OIB 40723467363; Davorka Živković, OIB 80590033491; Ivica Živković, OIB 18562262384; Ivo Živković, OIB 81034283040; Siniša Ivančić, OIB 26067778479; Iva Jelić, OIB 44484653228; Marko Kavelj, OIB 02369489649; Ivan Koljanin, OIB 21918343692; Željko Kovač, OIB 11925765994; Zvonko Kruneš, OIB 55906727777; Nikola Lacmanović, OIB 50670282682; Vesna Lepetić, OIB 84143512273; Jelica Ljubica, OIB 08611982578; Darko Lulić, OIB 19997474853; Vesna Lulić, OIB 31024530599; Marija Mamić, OIB 82920304679; Radojka Marijanović, OIB 75956845709; Meri Cabadaj, OIB 90828303800; Mate Markotić, OIB 40858158040; Ante Marović, OIB 68871210232; Ivan Marušić, OIB 38554028146; Iva Melvan, OIB 03677154609; Goran Merkel, OIB 20105696184; Ivan Mornar, OIB 99253273877; Miodrag Munjiza, OIB 45836749093; Ante Nožina, OIB 63957170679; Anica Pandža, OIB 13489275071; Nikica Pavlović, OIB 49276013054; Silvana Perić, OIB 13586987904; Nediljka Perišić, OIB 60970664434; Elvira Dračevac, OIB 02336991708; Mara Dobrota, OIB 21943772484; Neda-lidia Buljević, OIB 14338735105; Ivan Bugarin, OIB 77317760491; Maja Bučić, OIB 03739843191; Mira Božić, OIB 22986331166; Sandra Borić, OIB 36571760060; Marija Davidović, OIB 45482063767; Petar Adjanski, OIB 59639817186; Ana Čatlak, OIB 78110711892; Marinko Buškulić, OIB 08200114705; Marinko Galić, OIB 96762020666; Luca Gabela, OIB 68629820074; Tomislav Frankić, OIB 69745327532; Elias Erceg, OIB 27105475264; Jakov Elez, OIB 36735285579; Sretan Bajalo, OIB 77606115521; Mario Tomić, OIB 12822553870; Ranko Vuleta, OIB 75885216649; Zlatko Balić, OIB 07556207031; Boško Barać, OIB 00526661882; Milan Vukić, OIB 34302227455; Mara Vukorepa, OIB 56814423724; Bare Vujina, OIB 23922325811; Milenko Bašić, OIB 71120573278; Diana Blažević, OIB 12578026353; Jozo Bogić, OIB 35027187093; Stjepko Bojanić, OIB 25751926536; Miroslav Trečić, OIB 50880474980; Neda Tukić, OIB 70924511514; Vinka Ukić, OIB 42081497162; Mira Velić, OIB 31812224044; Ivan Vrdoljak, OIB 58654492314; Iva Vrdoljak, OIB 63554079953; Dražen Todorović, OIB 98584327843; Dubravka Stojanovska, OIB 87171204134; Josip Strniša, OIB 95889329970; Ivica Sviličić, OIB 30978785630; Ana Rogošić, OIB 63013573312; Ivica Stipinović, OIB 04756380103; Darko Topić, OIB 09297890199; Marija Trečić, OIB 54951995215; Milica Zorić, OIB 00140332153; Ivo Rajčić, OIB 52467354389; Ivan Radoš, OIB 36063141303; Željka Vučemilović-šimunović, OIB 19390672750; Slaven Tukić, OIB 33403885817; Bartul Barišić, OIB 12686040110; Tajana Domazet, OIB 31101575725; Velinka Runjić, OIB 16188516711; Niko Dujić, OIB 75216071342; Teo Mandić, OIB 13212109596; Mevlida Armanda, OIB 52353697771; Renata Kalčić, OIB 57885132100; Juraj Lešković, OIB 69602776663; VRGORKA-VINARIJA dioničko društvo za proizvodnju pića, poljoprivredu i trgovinu, OIB 68329484134; Milivoj Vidas, OIB 56342789123; BURA l d.o.o. za trgovinu i usluge - u stečaju, OIB 79000721319; AUTO CENTAR LOZIĆ d.o.o. trgovina vozilima u stečaju, OIB 30382973961; NET MEDIA SISTEMI d.o.o. za informatički inženjering, OIB 03380490457; BASLER OSIGURANJE ZAGREB dioničko društvo za osiguranje, OIB 59706054982; NASTAVNI ZAVOD ZA JAVNO ZDRAVSTVO SPLITSKO-DALMATINSKE ŽUPANIJE, OIB 54948902275; Joško Pavlov, OIB 35141086138; Tina Trajković, OIB 65331410683; Nada Dujmić, OIB 98309510309; Nada Baković, OIB 16994220173; Marija Duvančić, OIB 22739898593</izvorni_sadrzaj>
    <derivirana_varijabla naziv="DomainObject.Predmet.StrankaFormatedOIB_1">  REPUBLIKA HRVATSKA, OIB 18683136487 zastupanog po punomoćniku ŽUPANIJSKO DRŽAVNO ODVJETNIŠTVO U SPLITU; LUKA dioničko društvo, OIB 34440814040; RAD, d.o.o. za vodoopskrbu i ostale komunalne djelatnosti, OIB 71304592430; HEP-Operator distribucijskog sustava d.o.o. za distribuciju i opskrbu električne energije ELEKTRA ŠIBENI, OIB 46830600751; Mara Jukić, OIB 37710339746 zastupanog po punomoćniku Mijo Jeličić; Ivica Bašić, OIB 14595893401 zastupanog po punomoćniku Mijo Jeličić; GASTRO GRUPA d.o.o. za trgovinu i usluge, OIB 39228456312; AUTO HRVATSKA dioničko društvo, OIB 32709834358; JADRANSKO OSIGURANJE d.d., OIB 94472454976 zastupanog po punomoćniku Grgić &amp; Partneri odvjetničko društvo j.t.d.; CITY EX d.o.o. za prijenos poslovne dokumentacije, OIB 99406899243 zastupanog po punomoćniku Antonio Zujić; Hrvatski Telekom d.d., OIB 81793146560; CODEX SORTIUM društvo s ograničenom odgovornošću za pružanje kompleksnih konzalting usluga, OIB 83918065246; SUNCE osiguranje d.d., OIB 12012147571; HRVATSKA IZVJEŠTAJNA NOVINSKA AGENCIJA, OIB 41387373932; ČISTOĆA d.o.o. za komunalnu djelatnost, održavanje čistoće i odlaganje komunalnog otpada, OIB 16912997621; TEXT-PAPIR d.o.o. za trgovinu i usluge, OIB 45878059290; SLOBODNA DALMACIJA izdavačka i tiskarska djelatnost, dioničko društvo, OIB 35075764438; ČISTOĆA društvo s ograničenom odgovornošću za obavljanje komunalnih djelatnosti održavanja čistoće i odlaganja komunaln, OIB 38812451417; OPĆINA JELSA Jedinstveni upravni odjel, OIB 94187441810; AUTOKUĆA BOSNIĆ d.o.o. za trgovinu, servis i remont, OIB 62890333516; TISKARA MALENICA d.o.o., OIB 21268596817 zastupanog po punomoćniku Jasmin Avdagić; Ivan Marijan, OIB 35721802898 zastupanog po punomoćniku Zdravko Bojanić; HEP-Operator distribucijskog sustava d.o.o. za distribuciju i opskrbu električne energije, OIB 46830600751; Rikard Pavlović, OIB 16829467929; LUČKA UPRAVA SPLIT, OIB 06992092556; TINA ALATI društvo s ograničenom odgovorošću za trgovinu i usluge, OIB 72232886006; PLOVPUT trgovačko društvo s ograničenom odgovornošću za održavanje pomorskih plovnih putova i radijske službe, OIB 14480721492; Regionalna veletržnica Benkovac dioničko društvo za trgovinu i usluge "u stečaju", OIB 16205687638; MESSER CROATIA PLIN Poduzeće za proizvodnju i prodaju tehničkih plinova d.o.o., OIB 32179081874; ZAVOD ZA JAVNO ZDRAVSTVO DR. ANDRIJA ŠTAMPAR, OIB 33392005961; Zagrebačka burza d.d., OIB 84368186611 zastupanog po punomoćniku MAĐARIĆ &amp; LUI - odvjetničko društvo d.o.o.; METRONET TELEKOMUNIKACIJE d.d. za telekomunikacijske usluge, OIB 23269006802; RELAX, d.o.o. za proizvodnju i trgovinu, OIB 24543050439; MINISTARSTVO GOSPODARSTVA, RAVNETELJSTVO ZA ROBNE ZALIHE, OIB 22413472900 zastupanog po punomoćniku ŽUPANIJSKO DRŽAVNO ODVJETNIŠTVO U SPLITU; PUĆO d.o.o. za trgovinu, ugostiteljstvo i cestovni prijevoz, OIB 33417474295; ITEM, d.o.o. informatičke usluge, OIB 71527463594; ŠKARE TRADE, d.o.o. za trgovinu i ugostiteljstvo, OIB 88448992592; CROATIA osiguranje d.d. FILIJALA SPLIT, OIB 26187994862; MIRJANA BARIĆ, OIB 91861480870; SREDIŠNJE KLIRINŠKO DEPOZITARNO DRUŠTVO, dioničko društvo, OIB 64406809162; MILENKO BUŠLJETA, OIB 63433937940; MILICA UGARKOVIĆ, OIB 03462724779; FABIJAN PERONJA, OIB 19033633778 zastupanog po punomoćniku KRUNO PERONJA; Agencija za upravljanje državnom imovinom, OIB 75666130770; COMENG, društvo s ograničenom odgovornošću za informatički inženjering, OIB 42122172362; AMEROPA AG, OIB 38272342702 zastupanog po punomoćniku Odvjetničko društvo Hanžeković &amp; Partneri društvo s ograničenom odgovornošću; GRAFOPLEX, društvo s ograničenom odgovornošću, za trgovinu i usluge, OIB 71142152777; HP - Hrvatska pošta d.d., OIB 87311810356; Financijska agencija, OIB 85821130368; NIKOLA LACMANOVIĆ, OIB 50670282682 zastupanog po punomoćniku DORIS KOŠTA; HEP-Operator distribucijskog sustava d.o.o. za distribuciju i opskrbu električne energije, OIB 46830600751; VODOVOD I KANALIZACIJA, društvo s ograničenom odgovornošću za vodoopskrbu, odvodnju i pročišćavanje otpadnih voda, OIB 56826138353; JELKOM, društvo s ograničenom odgovornošću za komunalnu djelatnost, OIB 92345732468; DALMACIJAVINO d.d. za proizvodnju i promet alkoholnih i bezalkoholnih pića "u stečaju", OIB 07837847925; EUROLEASING d.o.o., OIB 48922277230 zastupanog po punomoćniku Grgić &amp; Partneri odvjetničko društvo j.t.d.; Rino Barbić, odvjetnik, OIB 04402974520; HVARSKI VODOVOD d.o.o., OIB 96577868636 zastupanog po punomoćniku Rino Barbić; IVAN MILAT, OIB 89865160390; DIONOVA - DIONA d.o.o., OIB 41112127430; TEHNOPLAST d.o.o. za građevinarstvo, trgovinu, ugostiteljstvo, turizam i uslužne djelatnosti, OIB 70676517267; VIPnet, društvo s ograničenom odgovornošću za usluge javnih telekomunikacija, OIB 29524210204; BILIĆ-ERIĆ d.o.o. za privatnu zaštitu, OIB 68580128211; DALMACIJAVINO - ZAGREB društvo sograničenom odgovornošću za trgovinu, ugostiteljstvo i prijevoz, OIB 93269876765; GRAD DRNIŠ, OIB 38309740312; Vetropack Straža tvornica stakla d.d. Hum na Sutli, OIB 74210066591; CAPRICORNO, društvo s ograničenom odgovornošću za trgovinu, OIB 09517317411; PELJEŠKI VRHOVI, POLJOPRIVREDNA ZADRUGA, OIB 49398931487; Toma Šurjak, OIB 66049692921 zastupanog po punomoćniku Rino Barbić; Jakov Peronja, OIB 07373599239 zastupanog po punomoćniku Rino Barbić; TIGAR d.o.o. za usluge, OIB 65051360088 zastupanog po punomoćniku Zoran Iviš; POREZNA UPRAVA Područni ured Split, OIB 18683136487 zastupanog po punomoćniku ŽUPANIJSKO DRŽAVNO ODVJETNIŠTVO; BURA I TRAMUNTANA d.o.o. za trgovinu i usluge, OIB 78359961331; TRAST međunarodno otpremništvo, dioničko društvo, OIB 93225891495 zastupanog po punomoćniku Marina Tončić-Bota; CHROMOS AGRO dioničko društvo proizvodnja sredstava za zaštitu bilja, OIB 82790074844; VODOVOD I KANALIZACIJA, društvo s ograničenom odgovornošću za vodoopskrbu, odvodnju i pročišćavanje otpadnih voda, OIB 56826138353; AUTOTRANS d. o. o. za javni prijevoz putnika u cestovonom prometu, trgovinu, usluge i turistička agencija, OIB 19819724166; BRTVILA BREZIĆ d.o.o. za proizvodnju brtvila, trgovinu i zastupanje, OIB 47897946377; IREKS AROMA društvo s ograničenom odgovornošću, OIB 36709757659 zastupanog po punomoćniku Odvjetničko društvo GLAMUZINA &amp; GROŠETA; Marin Mileteta, odvjetnik, OIB 37476644793 zastupanog po punomoćniku Antonia Selak; HEP - Opskrba d.o.o. za opskrbu potrošača električnom, toplinskom energijom i plinom, OIB 63073332379; ING-ATEST d.o.o. za trgovinu i usluge, OIB 21777333810; Hrvatske vode, pravna osoba za upravljanje vodama, OIB 28921383001; BASLER OSIGURANJE ZAGREB dioničko društvo za osiguranje, OIB 59706054982; NARODNI TRGOVAČKI LANAC d.o.o. za trgovinu i usluge, OIB 78344221376; MANTIS, d.o.o. za trgovinu i usluge, OIB 41274793973; Vinko Paina, OIB 51203688235; TRANSADRIA, međunarodna špedicija d. d. u stečaju, OIB 47965841018; Hrvatska radiotelevizija, OIB 68419124305; BRODOMERKUR trgovina i usluge, dioničko društvo, OIB 33956120458; ZAGREBAČKI HOLDING, društvo s ograničenom odgovornošću za javni prijevoz, opskrbu vodom, održavanje čistoće, putnička a, OIB 85584865987; NASTAVNI ZAVOD ZA JAVNO ZDRAVSTVO SPLITSKO-DALMATINSKE ŽUPANIJE, OIB 54948902275; BRODOSPLIT-BRODOGRADILIŠTE društvo s ograničenom odgovornošću, OIB 05532178397; COPAN ZAGREB društvo s ograničenom odgovornošću za trgovinu i zastupanje, OIB 43698579132; DUHAN društvo s ograničenom odgovornošću, OIB 84143469050; Ivica Maleš vl. autoservis "UNO", OIB 89917595934; Teo Palaversić, OIB 21074825891; HRVATSKA POŠTANSKA BANKA, dioničko društvo, OIB 87939104217; OTIS DIZALA, društvo s ograničenom odgovornošću za proizvodnju, montažu, remont i održavanje dizala, OIB 76080865307; Fabijan Roić, OIB 55646544786; Ivo Družević, OIB 59608054089; Ivo Roić, OIB 73872839985; Josip Kovačević, OIB 24407104693; Tedi-Tadija Maroević, OIB 75901351091; Jakica Lupi, OIB 73236308888; Joza Bratanić, OIB 08011374888; Antun Pavičić, OIB 65866256737; Juraj Pavičić, OIB 09529542053; Cvjetko Matković, OIB 10443683019; Katica Kovačević, OIB 33120980772; Nikša Dužević, OIB 66241675982; Milovan Kombura, OIB 30770175855; Jelisava Pavičić, OIB 83980708087; Matko Carić, OIB 35189247498; Marinko Dužević, OIB 12242231071; Margarita Radonić, OIB 28025722533; Dinko Pavičić Tribunol, OIB 99243667034; Tonči Šurjak, OIB 60785268681; Duško Pavičić Ivelja, OIB 25982798589; Pero Dulčić Sušak, OIB 55533277123; Ivan Tadić, OIB 00384008152; Ivica Pavičić, OIB 72332556277; Mihovil-Mile Pavičić, OIB 24835949834; Tomi Moscatello, OIB 28508820612; Nikola Vodanović, OIB 74845370223; Margarita Marica Stančić, OIB 08101100980; Vjekoslav Radonić, OIB 33204721839; Marinko Sanseović, OIB 45513941394; Tadija Moškatelo, OIB 31188799731; Damir Petrić, OIB 86091667582; Louis Petrić, OIB 16074465250; Ivica Ljubić, OIB 56655610557; Vinko Lupi, OIB 35451219902; Ivan Tadić Šilo, OIB 70114227603; Ivan Tadić, OIB 70114227603; Vinko Maroević, OIB 76848533915; Ivan Buratović, OIB 47859397279; Mijo Mili Pavičić, OIB 88915921313; Marija Vodanović, OIB 55757464937; Jakov Fredotović, OIB 46839149373; Miljenko Srhoj, OIB 83488729434; Nikola Haladić, OIB 44890767273; Janez Jelušić, OIB 53424861114; Nikola Sansević, OIB 77925554696; Nikola Buratović, OIB 63461897206; Cvjetko Buratović, OIB 68271062216; Nikola Buratović, OIB 83296807791; Nikola Stipišić, OIB 40730811746; Prošper Moškatelo, OIB 30735770287; Tonko Maroević, OIB 09539101243; Ivo Pavičić, OIB 10571584537; Pavao Čubre, OIB 53903728630; Luka Šurjak, OIB 94878152360; Luka Franetović, OIB 70961784599; Ivan Miloš Mile, OIB 62291039145; Jure Moškatelo, OIB 82967525191; Vjekoslav Bogdanić, OIB 94391191426; Petro Šoljan, OIB 76350894229; Juraj Dužević, OIB 99909425440; Damir Šurjak, OIB 27457530614; Jakov Tresić, OIB 60663993622; Juraj Moškatelo Stariji, OIB 12577877147; Ruža Roić, OIB 27524265061; Rade Čavić, OIB 74420229729; Matilda Buratović, OIB 24198956638; Ivo Šurjak, OIB 90776404563; Dražica Matković Ljubo, OIB 38484140872; Dinko Račić, OIB 02437704848; Mila Franetović Dužević, OIB 02539671010; Luka Stančić, OIB 91475365556; Meri Petrić, OIB 49953370209; Ivan Moškatelo, OIB 16048013538; Vinko Moškatelo, OIB 57771107058; Nikola Šimunović, OIB 24630749503; Mirko Radonić, OIB 28025722533; Antun Sansević, OIB 80183811492; Nikša Moškatelo, OIB 98307576243; Antun Vodanović Stariji, OIB 43563335947; Ivo Bojanić, OIB 00897882683; Cvjetko Miličić, OIB 44230808110; Marija Trbuhović, OIB 38712300010; Neno Šoljan, OIB 04419572654; Juraj Tomi Moškatelo, OIB 80968217347; Ivo Račić Kapetanić, OIB 70008404713; Đuro Caratan, OIB 81898965125; Ante Tonči Drinković, OIB 92836065068; Kata Duboković, OIB 93006547119; Boris Carić, OIB 46466426123; Tonko Ivčević Bakulić, OIB 62293366608; Marko Huljić, OIB 99873701212; Lenka Roić, OIB 57371012596; Stjepan Jerković, OIB 25876380285; Boris Borović, OIB 51193036454; Niko Salamunić, OIB 76231208532; File Vranković, OIB 44132340384; Juraj Šperka, OIB 79176257167; Mili Razović, OIB 03291272208; Ante Mihojević, OIB 08852465695; Ljubica Stipišić, OIB 53136752678; Stjepan Hujo Huljić, OIB 06947019866; Nikola Grgičević, OIB 72806517394; Tonči Gurdulić, OIB 88962507191; Prošperino Milevčić, OIB 45533211549; Boris Rubinić, OIB 69242251733; Jakov Račić, OIB 31621777587; Jakša Radonić, OIB 11727504421; Vinko Palaversić, OIB 66878442541; Fabijan Kunčić, OIB 51005536058; Dušan Salamunić, OIB 67690387290; Margarita Stančić, OIB 77283348907; Josip Crnčić, OIB 78272535399; Luka Moškatelo, OIB 37611216898; Lucija Milatić-Bričolić, OIB 72454967005; Fabijan Dužević, OIB 65516171063; Vjeko Jakas, OIB 99530955280; Pavo Bunčuga, OIB 76824484181; Marko Buratović, OIB 96637597848; Antun Lučić, OIB 23239072373; Marin Parun Barbić, OIB 39599282196; Stjepan Tomislav Huljić, OIB 97499130016; Cvjetka Cvita Milevčić, OIB 75708915913; Marinko Radonić, OIB 89514038279; Antun Gurdulić, OIB 55215862622; Blaženko Jakas, OIB 38730295070; Braco Jakas, OIB 76920975322; Ivan Makjanić, OIB 86091321106; Ante Rubinić, OIB 15201258693; Dražica Vicenca Matković, OIB 67149132840; Jakov Radonić, OIB 93729454627; Slobodan Radičić, OIB 46777889915; Jurko Lučić, OIB 16439489089; Mate Antičević, OIB 55268785640; Josip Franičević, OIB 43547284113; Asija Bojanić, OIB 14798986072; Milivoj Vidas vl. Servisa instrumenata, mjerne i regulacione opreme, OIB 56342789123; BURA l d.o.o. za trgovinu i usluge - u stečaju, OIB 79000721319; NET MEDIA SISTEMI d.o.o. za informatički inženjering, OIB 03380490457; Financijska agencija, OIB 85821130368; Hrvatski registar brodova, OIB 04601923208; Nenad Ševo, OIB 88234857624; Meri Stipinović, OIB 64965084141; Fond za zaštitu okoliša i energetsku učinkovitost, OIB 85828625994; Zlatko Balić, OIB 07837847925; Galić Ante, OIB 90017639391; Dean Prelević, odvjetnik, OIB 10098946497; Želimir Miletić, OIB 86888847404; Luči Roić, OIB 24743587539; Nade Pavičić-ivelja, OIB 33508911717; Dujko Čubre, OIB 91478009603; Antun Bratanić, OIB 52392458213; Andrija Matković, OIB 72332556277; Antun Vune Bratanić, OIB 44890767273; Dinko Lušić, OIB 23131390669; Nikica Nikola Matijević, OIB 21094494613; Ivan Sanseović, OIB 08563467932; Marija Kovačević Lolotović, OIB 69060952354; Petar Zlatan Vodanović, OIB 11403397863; Ivan Stančić, OIB 31497688270; Stjepan Moškatelo, OIB 92020885489; Toma Dužević, OIB 08830644469; Ivica Račić, OIB 28123794048; Kuzma Pavičić Aleluja, OIB 33120197409; Vinka Salamunić, OIB 91445751353; Teo Huljić, OIB 56034797647; Dejan Šperka, OIB 10054205030; Juraj Caratan, OIB 29357565225; Matko Antičević, OIB 42034643125; Dinko Rubinić ( Vjera ), OIB 69863599942; Vjera Rubinić, OIB 98825603309; Abraham Bojanić, OIB 79576557482; Vedran Nevešćanin, OIB 34969575575 zastupanog po punomoćniku Jadranko Vidović; Marija Pjevac, OIB 82096480140; Carinska uprava, OIB 18683136487; Općinski sud u Starom Gradu - ZK odjel; Nada Akrap, OIB 50608806627; Jasminka Antunović, OIB 74697035343; Nediljka Armanda, OIB 09033661295; Ana Babić, OIB 99777361372; Gordana Babić; Ivan Babić, OIB 39364629552; Katica Babić, OIB 49371248632; Jure Bacelj, OIB 68175280792; Ana Bačić, OIB 18080781553; Nediljka Bajić, OIB 00893712988; Žarka Bakotić, OIB 36917498674; Marko Baković, OIB 05569494546; Ivica Ban, OIB 07285230342; Srđanka Banovac, OIB 50974371502; Božidar Barać, OIB 80639746410; Vedran Barbarić, OIB 18526555730; Marija Barbir, OIB 43799885260; Petar Barbir, OIB 94965914070; Anica Baričević, OIB 06811970314; Damira Barišić, OIB 88385690941; Ivan Barišić, OIB 38311171100; Manda Bašić, OIB 23944179531; Aleksandar Bauk, OIB 97860316263; Marina Zečić, OIB 62683960216; Ivo Bavčević, OIB 18609350440; Nataša Bazina, OIB 67925940620; Mirjana Begonja, OIB 73001510209; Jelena Belić, OIB 77723253899; Niko Belić, OIB 18977071620; Jagoda Bešker, OIB 29966440390; Nedo Bešker, OIB 56588665795; Zorica Bilić, OIB 99810426480; Sanja Bilić-pavlinović, OIB 45845212026; Jela Bilobrk, OIB 63402483386; Antun Blažević, OIB 90714609552; Hrvoje Blažević, OIB 12287964630; Damir Bojčić, OIB 41258960204; Željko Bojčić, OIB 09291034408; Denis Boljat, OIB 33725767264; Srećko Boras, OIB 94339540336; Robert Borić, OIB 38057391892; Goran Bosančić, OIB 33007404175; Pava Botić, OIB 34296544282; Ljuba Božanić, OIB 04083001132; Anka Božić, OIB 84941173128; Anica Božić-Bakušić, OIB 89654935153; Ivica Bratić, OIB 86080104106; Nikša Bratić, OIB 49290967945; Vencislav Brizić, OIB 29265973045; Zlata Brizić, OIB 73389614517; Mate Brstilo, OIB 97701748344; Zora Budimir, OIB 65069642793; Miranda Budiša, OIB 35557811513; Nediljko Bugarin, OIB 69239215555; Željka Vučemilović-šimunović, OIB 19390672750; Gordana Buljević, OIB 32937631192; Marina Burić, OIB 93570683955; Mario Buzov, OIB 93519007247; Đuro Caratan, OIB 81898965125; Toni Caratan, OIB 68762006562; Boris Carić, OIB 46466426123; Paulo Carić, OIB 15402538356; Dinka Cezareo, OIB 08033901183; Nevenka Cukrov, OIB 17311242164; Dijana Czwik, OIB 09675579569; Vinka Čavala, OIB 72189149878; Silva Černak Lojić, OIB 21589065823; Diana Čović, OIB 59401221926; Ante Čulo, OIB 58219699024; Blaž Ćapin, OIB 67223092915; Filip Delać, OIB 82167098700; Ankica Delić, OIB 80719299509; Marko Delić, OIB 05763270433; Nediljka Delić, OIB 99568210497; Gordana Didak, OIB 78878339902; Mili Divić, OIB 35555990248; Ljiljana Dragan Jelušić, OIB 50973171038; Milka Drlje, OIB 15738553325; Mato Drmić, OIB 39636384582; Jozo Družianić, OIB 63604163211; Stanko Duvančić, OIB 41476060687; Damir Duvnjak, OIB 63781484968; Nives Džanko, OIB 90598357164; Ante Đurđević, OIB 72594587030; Ljubica Elez, OIB 71000445833; Ankica Ezgeta, OIB 18659409558; Lenka Franić, OIB 62951288048; Ivica Gabelić, OIB 70468304794; Marija Galešić, OIB 47387004597; Petar Galić, OIB 09903259382; Silvana Galić, OIB 02726524452; Kazimir Garić, OIB 83662319172; Vencel Gašpar, OIB 46863766369; Vinko Gašpar, OIB 21657975586; Ana Goreta, OIB 91749079767; Zorka Goreta, OIB 78206251147; Josip Gotovac, OIB 16838023061; Vjekoslav Grbčić, OIB 00132520638; Divna Grbeša, OIB 74813693236; Ana Grubišić, OIB 49854875039; Gordana Grubišić, OIB 49873220891; Nikola Grubišić, OIB 97693442104; Sanja Grubišić, OIB 26638303946; Antonio Gudelj, OIB 83686976296; Kata Gugić, OIB 97696546556; Mirjana Gugić, OIB 69438273166; Ivica Hajder, OIB 67907347725; Željko Hajder, OIB 70330715284; Silvana Hajduk, OIB 33507058945; Tomislav Herceg, OIB 78714538239; Mira Ikica, OIB 11849010850; Franjo Ivčević, OIB 49917991796; Jelena Ivčević, OIB 74901888496; Damir Jakus, OIB 87272819238; Gospova Jakus, OIB 04209324873; Marica Jakus, OIB 74750176046; Petar Jakus, OIB 67345729042; Marko Janković, OIB 19997991153; Matija Jeličić, OIB 98976446888; Ante Jeličić, OIB 91949654327; Marija Jocić, OIB 87687857774; Ante Jolić, OIB 30924166560; Marica Jukić, OIB 19856164686; Marko Jukić, OIB 72590351524; Renata Jukić, OIB 09827250222; Jadranka Jurić, OIB 52705592800; Marija Jurić, OIB 31016018881; Ankica Kainić, OIB 80409745726; Jelena Kalinić, OIB 02401555720; Petar Kalinić, OIB 76156352997; Anamarija Kalinić Radović, OIB 92738597282; Stipan Kamber, OIB 84681628783; Đuro Kapoši, OIB 55675650848; Željko Karin, OIB 70824276539; Marijana Karin Prnjak, OIB 61576258120; Neda Kasalo, OIB 11081458098; Zvonimir Kasalo, OIB 07885551191; Suzana Kašić, OIB 59974477956; Ivana Katalinić Jerčić, OIB 27192920551; Josip Katušić, OIB 17394409236; Ljiljana Kegalj, OIB 44567225674; Ante Kekez, OIB 82341180529; Ivanko Kekez, OIB 69257203171; Petrica Kekez, OIB 01138031201; Boško Kevo, OIB 58881798829; Antiša Kliškinić, OIB 54591476829; Veljko Knezović, OIB 29953576092; Stjepan Kokeza, OIB 45375542461; Petar Kolega, OIB 41344179016; Daniela Kovač, OIB 73917202839; Željka Kovač, OIB 49269171098; Ivan Kraljić, OIB 34937918610; Inga Krnjaić, OIB 00968558935; Anka Krstić, OIB 50194808421; Ivan Kundid, OIB 95397541786; Ivana Kundid, OIB 65152954463; Ružica Kundid, OIB 62510013110; Deni Kuvačić, OIB 86909984538; Anka Landikušić, OIB 18023655586; Ivan Lasić, OIB 23248459290; Dražen Lazić, OIB 10307450473; Nenad Leskur, OIB 79369933858; Ivana Lilić, OIB 24212828078; Ivo Lipanović, OIB 56508525212; Marko Lojić, OIB 38337274260; Mile Lovrić, OIB 87317474850; Ana Lovrinčević, OIB 37389823251; Dejan Lukavac, OIB 85205650926; Nela Madžar, OIB 92085359240; Alenka Malinić, OIB 44061509536; Pavao Marasović, OIB 32681502260; Anto Marijan, OIB 32989170521; Cvita Marijanović, OIB 33573858243; Dobrinka Marijanović, OIB 03673706981; Tomislav Marijanović, OIB 87726686946; Jasna Marin, OIB 24544706980; Marina Marin, OIB 96155411085; Željko Marinac, OIB 53959056974; Božidar Marinković, OIB 12351935621; Jakov Mateta, OIB 14390943845; Ivan Matić, OIB 23355936969; Ružica Matić, OIB 42779808936; Slavko Matić, OIB 28602503915; Željko Matić, OIB 66582117749; Marija Matković, OIB 79153132638; Ivan Melvan, OIB 80843491669; Nikola Midenjak, OIB 88248589366; Pere Mihanović, OIB 49545684243; Ana Mikulić, OIB 54712970747; Mate Mikulić, OIB 87811623322; Ivan Milaković, OIB 91056811857; Ivan Milanović, OIB 75286000064; Zorka Miletić, OIB 48042737399; Milan Miljuš, OIB 35675614034; Đorđe Mirčetić, OIB 27370139872; Tonči Mišković, OIB 74628173475; Ana Moro, OIB 64571848035; Slavko Moro, OIB 30868427553; Tomi Moscatello, OIB 28508820612; Marija Munitić, OIB 68535764041; Ljubomir Muslim, OIB 17589644925; Mijo Nožina, OIB 79046275268; Jurica Oman, OIB 78517901315; Mirko Oman, OIB 68766264149; Janja Orošnjak, OIB 49619386391; Mila Palada, OIB 10163841708; Ivan Pandža, OIB 63327603131; Asija Papić, OIB 36844611036; Mijo Papić, OIB 90436045680; Tereza Papić, OIB 79546057657; Rajko Parać, OIB 14695878450; Tatjana Parać, OIB 45662446398; Đurđica Parat, OIB 21781090554; Ivan Pastuović, OIB 39126309445; Jurica Pavela, OIB 06763759506; Roki Pavičić, OIB 01089958101; Ivan Pažanin, OIB 47030103613; Luka Peko, OIB 89771272445; Neda Penga, OIB 76197116887; Ante Perko, OIB 58528189918; Ivana Perko, OIB 72532024891; Gordana Perković, OIB 48186805492; Marica Perković, OIB 69926366099; Nediljko Perković, OIB 66481146396; Nila Peroš, OIB 48544328267; Dragica Peša, OIB 47913512214; Iris Peša, OIB 06010961010; Nikša Petrić, OIB 98862228387; Matko Pezo, OIB 51619560640; Zlatko Piperković, OIB 91173398058; Joško Pivac, OIB 34978148355; Luka Pjevac, OIB 52683808409; Anka Plazonja, OIB 92736733656; Robert Plazonja, OIB 75774016292; Gordan Poparić, OIB 98826275620; Ante Popović, OIB 03185976635; Milanka Pranić, OIB 03263396290; Miroslav Primorac, OIB 42998076332; Iva Punda, OIB 03796593117; Drago Radić, OIB 29691845355; Mladen Radmilović, OIB 32330076899; Petar Radonić, OIB 09324740808; Jagoda Radošević, OIB 26353444269; Ante Rajčić, OIB 16954022739; Marko Ralica, OIB 43858024645; Ivan Raos, OIB 51516687457; Zdenka Razlog, OIB 03030085275; Mila Rebić, OIB 40304138585; Marija Reljanović, OIB 34147480025; Mara Režić, OIB 03502691709; Marija Rizvan, OIB 81852427870; Anđelko Rogulj, OIB 86920054956; Berislava Roša, OIB 03031267329; Sofija Ruić, OIB 32252086462; Ana Runjić, OIB 01784422133; Gordan Ruščić, OIB 53119078542; Sanja Ružić, OIB 04871127862; Svjetlana Samac, OIB 00231948560; Miljenko Samardžić, OIB 48154982931; Dinka Sanseović, OIB 27313861620; Ante Sarić, OIB 37671686952; Ivan Sarić, OIB 25772566590; Marija Sedlar, OIB 77476367069; Ljubica Sekelez, OIB 37811046307; Kristina Serdarević, OIB 96208368856; Aleksandra Sever-Muhar, OIB 46981853030; Boško Sikavica, OIB 62904573776; Snježana Sikavica, OIB 04571043319; Dragan Simić, OIB 11440453978; Tanja Sinovčić, OIB 15724160128; Ljiljana Sirić, OIB 13682411690; Dijana Skelin, OIB 67771387421; Kata Sočo, OIB 12244754061; Marija Stančić, OIB 24488999707; Đani Stanić, OIB 01952579328; Danica Stipović, OIB 14428054555; Milorad Stojsavljević, OIB 70694448376; Petar Strinić, OIB 82064030568; Luca Strunje, OIB 39917579317; Slavka Svalina, OIB 20916812996; Marijan Šamija, OIB 81559542363; Marinka Šamija, OIB 26187211202; Katica Šeparović, OIB 89096228977; Nenad Ševo, OIB 88234857624; Krasna Šiklić, OIB 53374014167; Mili Šimig, OIB 94704411458; Vesna Škare, OIB 71821692373; Ljubica Škopljanac, OIB 09408788504; Milica Špar, OIB 07038339077; Eleana Šubat, OIB 38900880602; Ivan Šuljug, OIB 45192577645; Vesna Šunjić, OIB 05247958818; Ljubica Tarle, OIB 28166909018; Nada Teklić, OIB 80645998554; Lada Terzić, OIB 31496851195; Ivan Tomić, OIB 55633242961; Ivan Topić, OIB 63353072185; Jelica Topić, OIB 84009834780; Tvrtko Topić, OIB 15832739048; Anđelka Torlak, OIB 94366468246; Ivan Torlak, OIB 36758209001; Marko Torlak, OIB 25141930670; Damir Tot, OIB 97869422869; Anka Treskavica, OIB 89998355619; Anka Tukić, OIB 95095320611; Nediljko Ugrin, OIB 61713318858; Marinko Uvodić, OIB 86857726322; Nedjeljka Uvodić, OIB 30483848227; Marko Validžić, OIB 09167064985; Ivanka Varnica, OIB 95864491355; Milica Varvodić, OIB 73723486062; Kristina Velić, OIB 77384310693; Ljiljana Vesković, OIB 43910221929; Milka Veštić, OIB 06357620254; Ante Vidan, OIB 08079634276; Marko Vidović, OIB 01091360979; Matko Vidović, OIB 91655777185; Nevenka Vidović, OIB 50708267696; Ankica Vilibić, OIB 41935131740; Anđelko Vilić, OIB 46303939151; Normela Visković, OIB 93848978885; Tonči Visković, OIB 57207922181; Marica Vlaić, OIB 45120406456; Dubravka Vlainić, OIB 89412859402; Ivo Vodanović, OIB 61288856543; Josip Vogleš, OIB 78979895187; Vinko Vranković, OIB 28469423878; Ivan Vrdoljak, OIB 58654492314; Mirjana Vrdoljak, OIB 00849791179; Marija Vrgoč; Bože Vuco, OIB 57170132138; Mirjana Vučković, OIB 77198987590; Višnja Vučković, OIB 65331626489; Ivan Vugdelija, OIB 84315022246; Dubravka Vukas, OIB 08519715626; Anđelka Vukičević, OIB 72508288201; Zora Vuković, OIB 33099880685; Ivan Vukušić, OIB 52615536531; Jadran Vukušić, OIB 16315354223; Nevenka Vukušić, OIB 24889115799; Vjera Vukušić, OIB 63442370123; Zvonimir Vukušić, OIB 28097018986; Nevenka Vuleta, OIB 13567782306; Vinka Zekić, OIB 91815577545; Dinko Zenčić, OIB 65189931544; Borislav Zokić, OIB 51253879731; Dolina Zokić, OIB 75688399939; Margita Zokić, OIB 85982645988; Luca Zolota, OIB 57479376750; Milan Žarković; Nevenka Živko, OIB 40723467363; Davorka Živković, OIB 80590033491; Ivica Živković, OIB 18562262384; Ivo Živković, OIB 81034283040; Siniša Ivančić, OIB 26067778479; Iva Jelić, OIB 44484653228; Marko Kavelj, OIB 02369489649; Ivan Koljanin, OIB 21918343692; Željko Kovač, OIB 11925765994; Zvonko Kruneš, OIB 55906727777; Nikola Lacmanović, OIB 50670282682; Vesna Lepetić, OIB 84143512273; Jelica Ljubica, OIB 08611982578; Darko Lulić, OIB 19997474853; Vesna Lulić, OIB 31024530599; Marija Mamić, OIB 82920304679; Radojka Marijanović, OIB 75956845709; Meri Cabadaj, OIB 90828303800; Mate Markotić, OIB 40858158040; Ante Marović, OIB 68871210232; Ivan Marušić, OIB 38554028146; Iva Melvan, OIB 03677154609; Goran Merkel, OIB 20105696184; Ivan Mornar, OIB 99253273877; Miodrag Munjiza, OIB 45836749093; Ante Nožina, OIB 63957170679; Anica Pandža, OIB 13489275071; Nikica Pavlović, OIB 49276013054; Silvana Perić, OIB 13586987904; Nediljka Perišić, OIB 60970664434; Elvira Dračevac, OIB 02336991708; Mara Dobrota, OIB 21943772484; Neda-lidia Buljević, OIB 14338735105; Ivan Bugarin, OIB 77317760491; Maja Bučić, OIB 03739843191; Mira Božić, OIB 22986331166; Sandra Borić, OIB 36571760060; Marija Davidović, OIB 45482063767; Petar Adjanski, OIB 59639817186; Ana Čatlak, OIB 78110711892; Marinko Buškulić, OIB 08200114705; Marinko Galić, OIB 96762020666; Luca Gabela, OIB 68629820074; Tomislav Frankić, OIB 69745327532; Elias Erceg, OIB 27105475264; Jakov Elez, OIB 36735285579; Sretan Bajalo, OIB 77606115521; Mario Tomić, OIB 12822553870; Ranko Vuleta, OIB 75885216649; Zlatko Balić, OIB 07556207031; Boško Barać, OIB 00526661882; Milan Vukić, OIB 34302227455; Mara Vukorepa, OIB 56814423724; Bare Vujina, OIB 23922325811; Milenko Bašić, OIB 71120573278; Diana Blažević, OIB 12578026353; Jozo Bogić, OIB 35027187093; Stjepko Bojanić, OIB 25751926536; Miroslav Trečić, OIB 50880474980; Neda Tukić, OIB 70924511514; Vinka Ukić, OIB 42081497162; Mira Velić, OIB 31812224044; Ivan Vrdoljak, OIB 58654492314; Iva Vrdoljak, OIB 63554079953; Dražen Todorović, OIB 98584327843; Dubravka Stojanovska, OIB 87171204134; Josip Strniša, OIB 95889329970; Ivica Sviličić, OIB 30978785630; Ana Rogošić, OIB 63013573312; Ivica Stipinović, OIB 04756380103; Darko Topić, OIB 09297890199; Marija Trečić, OIB 54951995215; Milica Zorić, OIB 00140332153; Ivo Rajčić, OIB 52467354389; Ivan Radoš, OIB 36063141303; Željka Vučemilović-šimunović, OIB 19390672750; Slaven Tukić, OIB 33403885817; Bartul Barišić, OIB 12686040110; Tajana Domazet, OIB 31101575725; Velinka Runjić, OIB 16188516711; Niko Dujić, OIB 75216071342; Teo Mandić, OIB 13212109596; Mevlida Armanda, OIB 52353697771; Renata Kalčić, OIB 57885132100; Juraj Lešković, OIB 69602776663; VRGORKA-VINARIJA dioničko društvo za proizvodnju pića, poljoprivredu i trgovinu, OIB 68329484134; Milivoj Vidas, OIB 56342789123; BURA l d.o.o. za trgovinu i usluge - u stečaju, OIB 79000721319; AUTO CENTAR LOZIĆ d.o.o. trgovina vozilima u stečaju, OIB 30382973961; NET MEDIA SISTEMI d.o.o. za informatički inženjering, OIB 03380490457; BASLER OSIGURANJE ZAGREB dioničko društvo za osiguranje, OIB 59706054982; NASTAVNI ZAVOD ZA JAVNO ZDRAVSTVO SPLITSKO-DALMATINSKE ŽUPANIJE, OIB 54948902275; Joško Pavlov, OIB 35141086138; Tina Trajković, OIB 65331410683; Nada Dujmić, OIB 98309510309; Nada Baković, OIB 16994220173; Marija Duvančić, OIB 22739898593</derivirana_varijabla>
  </DomainObject.Predmet.StrankaFormatedOIB>
  <DomainObject.Predmet.StrankaFormatedWithAdress>
    <izvorni_sadrzaj> REPUBLIKA HRVATSKA zastupanog po punomoćniku ŽUPANIJSKO DRŽAVNO ODVJETNIŠTVO U SPLITU; LUKA dioničko društvo, Kopilica 47 B, Split; RAD, d.o.o. za vodoopskrbu i ostale komunalne djelatnosti, Ul.Stjepana Radića 69, Drniš; HEP-Operator distribucijskog sustava d.o.o. za distribuciju i opskrbu električne energije ELEKTRA ŠIBENI, Ulica grada Vukovara 37, 10000 Zagreb; Mara Jukić, Čavoglave bb, 22322 Ružić zastupanog po punomoćniku Mijo Jeličić; Ivica Bašić, Vukovarska 170, 21000 Split zastupanog po punomoćniku Mijo Jeličić; GASTRO GRUPA d.o.o. za trgovinu i usluge, Grada Vukovara 271, 10000 Zagreb; AUTO HRVATSKA dioničko društvo, Dubrovačka Ulica 1, Split; JADRANSKO OSIGURANJE d.d., Listopadska 2, 10000 Zagreb zastupanog po punomoćniku Grgić &amp; Partneri odvjetničko društvo j.t.d.; CITY EX d.o.o. za prijenos poslovne dokumentacije, Donje Svetice 40, 10 000 Zagreb zastupanog po punomoćniku Antonio Zujić; Hrvatski Telekom d.d., Savska cesta 32, 10000 Zagreb; CODEX SORTIUM društvo s ograničenom odgovornošću za pružanje kompleksnih konzalting usluga, Ivana Šibla 9, 10000 Zagreb; SUNCE osiguranje d.d., Trnjanska cesta 108, 10000 Zagreb; HRVATSKA IZVJEŠTAJNA NOVINSKA AGENCIJA, Marulićev trg 16, 10000 Zagreb; ČISTOĆA d.o.o. za komunalnu djelatnost, održavanje čistoće i odlaganje komunalnog otpada, Put od Republike 14, Dubrovnik; TEXT-PAPIR d.o.o. za trgovinu i usluge, Stinice 12, Split; SLOBODNA DALMACIJA izdavačka i tiskarska djelatnost, dioničko društvo, Ulica Hrvatske Mornarice 4, Split; ČISTOĆA društvo s ograničenom odgovornošću za obavljanje komunalnih djelatnosti održavanja čistoće i odlaganja komunaln, Put Plokita 81, Split; OPĆINA JELSA Jedinstveni upravni odjel, Riba bb, 21465 Jelsa; AUTOKUĆA BOSNIĆ d.o.o. za trgovinu, servis i remont, Rakite 27, Žrnovnica; TISKARA MALENICA d.o.o., 113. Šibenske brigade HV-a 193, Šibenik zastupanog po punomoćniku Jasmin Avdagić; Ivan Marijan, Strossmayerovo šetalište bb, 21465 JELSA, Otok Hvar zastupanog po punomoćniku Zdravko Bojanić; HEP-Operator distribucijskog sustava d.o.o. za distribuciju i opskrbu električne energije, Ulica grada Vukovara 37, 10000 Zagreb; Rikard Pavlović, Gundulićeva 26, 21000 Split; LUČKA UPRAVA SPLIT, Gat Sv. Duje 1, Split; TINA ALATI društvo s ograničenom odgovorošću za trgovinu i usluge, Trg Francuske Repub. 14, 10000 Zagreb; PLOVPUT trgovačko društvo s ograničenom odgovornošću za održavanje pomorskih plovnih putova i radijske službe, Obala Lazareta 1, Split; Regionalna veletržnica Benkovac dioničko društvo za trgovinu i usluge "u stečaju", Benkovačke bojne 17, Benkovac; MESSER CROATIA PLIN Poduzeće za proizvodnju i prodaju tehničkih plinova d.o.o., Industrijska 1, Zaprešić; ZAVOD ZA JAVNO ZDRAVSTVO DR. ANDRIJA ŠTAMPAR, Mirogojska Cesta 16, 10000 Zagreb; Zagrebačka burza d.d., Ivana Lučića 2a/22, 10000 Zagreb zastupanog po punomoćniku MAĐARIĆ &amp; LUI - odvjetničko društvo d.o.o.; METRONET TELEKOMUNIKACIJE d.d. za telekomunikacijske usluge, Ulica Grada Vukovara 269/d, 10000 Zagreb; RELAX, d.o.o. za proizvodnju i trgovinu, Tijardovićeva 4/II, Split; MINISTARSTVO GOSPODARSTVA, RAVNETELJSTVO ZA ROBNE ZALIHE, Ul.Grada Vukovara 78/VI, 10000 Zagreb zastupanog po punomoćniku ŽUPANIJSKO DRŽAVNO ODVJETNIŠTVO U SPLITU; PUĆO d.o.o. za trgovinu, ugostiteljstvo i cestovni prijevoz, Puće 2, Ružić; ITEM, d.o.o. informatičke usluge, Put Supavla 39, Split; ŠKARE TRADE, d.o.o. za trgovinu i ugostiteljstvo, Sarajevska Ulica 64, Split; CROATIA osiguranje d.d. FILIJALA SPLIT, Miramarska 22, 10000 Zagreb; MIRJANA BARIĆ, D.Farlatija 92, 23000 Zadar; SREDIŠNJE KLIRINŠKO DEPOZITARNO DRUŠTVO, dioničko društvo, Heinzelova 62/a, 10000 Zagreb; MILENKO BUŠLJETA, P. Bonifacije 30, 23000 Zadar; MILICA UGARKOVIĆ, 23000 Zadar; FABIJAN PERONJA, Banski dolac bb, 21465 Jelsa zastupanog po punomoćniku KRUNO PERONJA; Agencija za upravljanje državnom imovinom, Ivana Lučića 6, 10000 Zagreb; COMENG, društvo s ograničenom odgovornošću za informatički inženjering, A. Starčevića 11, Solin; AMEROPA AG, Rebgasse 108, BINNINGEN zastupanog po punomoćniku Odvjetničko društvo Hanžeković &amp; Partneri društvo s ograničenom odgovornošću; GRAFOPLEX, društvo s ograničenom odgovornošću, za trgovinu i usluge, Hektorovićeva 47, Split; HP - Hrvatska pošta d.d., Jurišićeva 13, 10000 Zagreb; Financijska agencija, Vrtni put 3, 10000 Zagreb; NIKOLA LACMANOVIĆ, Sukoišanska 19, 21000 Split zastupanog po punomoćniku DORIS KOŠTA; HEP-Operator distribucijskog sustava d.o.o. za distribuciju i opskrbu električne energije, Ulica grada Vukovara 37, 10000 Zagreb; VODOVOD I KANALIZACIJA, društvo s ograničenom odgovornošću za vodoopskrbu, odvodnju i pročišćavanje otpadnih voda, Biokovska 3, Split; JELKOM, društvo s ograničenom odgovornošću za komunalnu djelatnost, Vrboska; DALMACIJAVINO d.d. za proizvodnju i promet alkoholnih i bezalkoholnih pića "u stečaju", Obala kneza Domagoja 15, Split; EUROLEASING d.o.o., Remetinečka cesta 98, 10000 Zagreb zastupanog po punomoćniku Grgić &amp; Partneri odvjetničko društvo j.t.d.; Rino Barbić, odvjetnik, Vrsina 0, 21465 Jelsa; HVARSKI VODOVOD d.o.o., Radičina 0, 21465 Jelsa zastupanog po punomoćniku Rino Barbić; IVAN MILAT, Ulica br. 7, 20271 BLATO NA KORČULI; DIONOVA - DIONA d.o.o., Donje Svetice 127, 10000 Zagreb; TEHNOPLAST d.o.o. za građevinarstvo, trgovinu, ugostiteljstvo, turizam i uslužne djelatnosti, Ulica Slobode 5, 21000 Split; VIPnet, društvo s ograničenom odgovornošću za usluge javnih telekomunikacija, Vrtni put 1, 10000 Zagreb; BILIĆ-ERIĆ d.o.o. za privatnu zaštitu, Ljudevita Posavskog 3, Trgovački centar Millennijum, Sesvete; DALMACIJAVINO - ZAGREB društvo sograničenom odgovornošću za trgovinu, ugostiteljstvo i prijevoz, Gajeva 26, 10000 Zagreb; GRAD DRNIŠ, Trg kralja Tomislava 1, 22320 Drniš; Vetropack Straža tvornica stakla d.d. Hum na Sutli, Hum na Sutli, Hum na Sutli 203, Hum Na Sutli; CAPRICORNO, društvo s ograničenom odgovornošću za trgovinu, Hercegovačka 57/A, Split; PELJEŠKI VRHOVI, POLJOPRIVREDNA ZADRUGA, Janjina 68, Janjina; Toma Šurjak, Sansovića dvori 29, 21465 JELSA, DOL zastupanog po punomoćniku Rino Barbić; Jakov Peronja, Jelsa 0, 21465 Jelsa zastupanog po punomoćniku Rino Barbić; TIGAR d.o.o. za usluge, Put Supavla 1, Split zastupanog po punomoćniku Zoran Iviš; POREZNA UPRAVA Područni ured Split, Trg dr. Franje Tuđmana 4, 21000 Split zastupanog po punomoćniku ŽUPANIJSKO DRŽAVNO ODVJETNIŠTVO; BURA I TRAMUNTANA d.o.o. za trgovinu i usluge, Don Frane Bulića 205, Solin; TRAST međunarodno otpremništvo, dioničko društvo,  Gat Sv.Duje 4, Split zastupanog po punomoćniku Marina Tončić-Bota; CHROMOS AGRO dioničko društvo proizvodnja sredstava za zaštitu bilja, Radnička cesta 173/n, 10000 Zagreb; VODOVOD I KANALIZACIJA, društvo s ograničenom odgovornošću za vodoopskrbu, odvodnju i pročišćavanje otpadnih voda, Biokovska 3, Split; AUTOTRANS d. o. o. za javni prijevoz putnika u cestovonom prometu, trgovinu, usluge i turistička agencija, Trg Žabica 1, Rijeka; BRTVILA BREZIĆ d.o.o. za proizvodnju brtvila, trgovinu i zastupanje, Starotrnjanska 46/A, 10000 Zagreb; IREKS AROMA društvo s ograničenom odgovornošću, Radnička Cesta 37, 10000 Zagreb zastupanog po punomoćniku Odvjetničko društvo GLAMUZINA &amp; GROŠETA; Marin Mileteta, odvjetnik, Gorjanska 26, 10000 Zagreb zastupanog po punomoćniku Antonia Selak; HEP - Opskrba d.o.o. za opskrbu potrošača električnom, toplinskom energijom i plinom, Ulica grada Vukovara 37, 10000 Zagreb; ING-ATEST d.o.o. za trgovinu i usluge, Hrvatske mornarice 1/a, Split; Hrvatske vode, pravna osoba za upravljanje vodama, Grada Vukovara 220, 10000 Zagreb; BASLER OSIGURANJE ZAGREB dioničko društvo za osiguranje, Radnička cesta 37/b, 10000 Zagreb; NARODNI TRGOVAČKI LANAC d.o.o. za trgovinu i usluge, Soblinec, Soblinečka 55, Sesvete; MANTIS, d.o.o. za trgovinu i usluge, Varaždinska 51, Split; Vinko Paina, Malo selo, 21460 Stari Grad; TRANSADRIA, međunarodna špedicija d. d. u stečaju, Riva Boduli 1, Rijeka; Hrvatska radiotelevizija, Prisavlje 3, 10000 Zagreb; BRODOMERKUR trgovina i usluge, dioničko društvo, Poljička Cesta 35, Split; ZAGREBAČKI HOLDING, društvo s ograničenom odgovornošću za javni prijevoz, opskrbu vodom, održavanje čistoće, putnička a, Ulica grada Vukovara 41, 10000 Zagreb; NASTAVNI ZAVOD ZA JAVNO ZDRAVSTVO SPLITSKO-DALMATINSKE ŽUPANIJE, Vukovarska Ulica 46, Split; BRODOSPLIT-BRODOGRADILIŠTE društvo s ograničenom odgovornošću, Put Supavla 21, Split; COPAN ZAGREB društvo s ograničenom odgovornošću za trgovinu i zastupanje, Selnica Šćitarjevska 25, 10410 Velika Gorica; DUHAN društvo s ograničenom odgovornošću, Vukovarska 30, Dubrovnik; Ivica Maleš vl. autoservis "UNO", Put Blata bb, 21216 Kaštel Stari; Teo Palaversić, Mala Banda 166, 21465 Jelsa; HRVATSKA POŠTANSKA BANKA, dioničko društvo, Jurišićeva 4, 10000 Zagreb; OTIS DIZALA, društvo s ograničenom odgovornošću za proizvodnju, montažu, remont i održavanje dizala, Prilaz Vladislava Brajkovića 15, 10000 Zagreb; Fabijan Roić, Domobranska 26, 21460 Stari Grad; Ivo Družević, Družević Dvor 20, 21460 Stari Grad, Dol; Ivo Roić, Zbora Narodne garde 2, 21460 Stari Grad; Josip Kovačević, M.Ivanića 26, 21460 Stari Grad; Tedi-Tadija Maroević, Out Rudine 4, 21460 Stari Grad; Jakica Lupi, Vrbanj 0, 21462 Vrbanj; Joza Bratanić, Vrbanj 0, 21462 Vrbanj; Antun Pavičić, Pavičića dvor 13, 21460 Stari Grad, Dol; Juraj Pavičić, Ceratorij 0, 21462 Vrbanj; Cvjetko Matković, Matije Ivanića 0, 21460 Stari Grad; Katica Kovačević, Dol 0, 21460 Dol; Nikša Dužević, Dol 0, 21460 Dol; Milovan Kombura, F. Vrančića 13, 21000 Split; Jelisava Pavičić, Vrbanj 0, 21462 Vrbanj; Matko Carić, Dol 0, 21460 Dol; Marinko Dužević, Dol  0, 21460 Stari Grad, Dol; Margarita Radonić, Dol 0, 21460 Dol; Dinko Pavičić Tribunol, Žrtava Rata  2, 21460 Stari Grad; Tonči Šurjak, Stari Grad 0, 21460 Stari Grad; Duško Pavičić Ivelja, Bassina 0, 21462 Vrbanj; Pero Dulčić Sušak, Malo Selo 63, 21460 Stari Grad; Ivan Tadić, Vagonj 32, 21460 Stari Grad; Ivica Pavičić, Vrbanj 0, 21462 Vrbanj; Mihovil-Mile Pavičić, Vrbanj 0, 21462 Vrbanj; Tomi Moscatello, Dol, 21460 Dol; Nikola Vodanović, Vrbanj 0, 21462 Vrbanj; Margarita Marica Stančić, Kod Sv. Petra 0, 21460 Stari Grad; Vjekoslav Radonić, Dol 0, 21460 Dol; Marinko Sanseović, Dol 0, 21460 Dol; Tadija Moškatelo, B.Kašića 9, 21460 Stari Grad; Damir Petrić, Stari Grad 0, 21460 Stari Grad; Louis Petrić, Srinjo kola 2, 21460 Stari Grad; Ivica Ljubić, Stari Grad 0, 21460 Stari Grad; Vinko Lupi, Sv. Magdalene 7, 21460 Stari Grad; Ivan Tadić Šilo, Stari Grad 0, 21460 Stari Grad; Ivan Tadić, Stari Grad 0, 21460 Stari Grad; Vinko Maroević, Stari Grad, 21460 Stari Grad; Ivan Buratović, Vrbanj 13, 21462 Vrbanj; Mijo Mili Pavičić, Vrbanj 0, 21460 Vrbanj; Marija Vodanović, Stari Grad 0, 21460 Stari Grad; Jakov Fredotović, Vrbanj 297, 21462 Vrbanj; Miljenko Srhoj, Krešimirova 5, 21460 Stari Grad; Nikola Haladić, Stari Grad 0, 21460 Stari Grad; Janez Jelušić, Sv. Petra 0, 21460 Stari Grad; Nikola Sansević, Dol 0, 21460 Stari Grad; Nikola Buratović, Vrbanj 0, 21462 Vrbanj; Cvjetko Buratović, Put Križa 4, 21460 Stari Grad; Nikola Buratović, Vrbanj 0, 21462 Vrbanj; Nikola Stipišić, Vrbanj 0, 21462 Vrbanj; Prošper Moškatelo, Dol 0, 21460 Dol; Tonko Maroević, Šiberija 6, 21460 Stari Grad; Ivo Pavičić, Dol 0, 21460 Dol; Pavao Čubre, Vrbanj 0, 21462 Vrbanj; Luka Šurjak, Dol 0, 21460 Dol; Luka Franetović, C. Škarpe 17, 21460 Stari Grad; Ivan Miloš Mile, Dol 0, 21460 Dol; Jure Moškatelo, Ploča 2, 21460 Dol; Vjekoslav Bogdanić, J.B.Jelačića 9, 21460 Stari Grad; Petro Šoljan, Donja kola 0, 21460 Stari Grad; Juraj Dužević, Radošića dvor 4, 21460 Dol; Damir Šurjak, Šurokovića dvor 5, 21460 Dol; Jakov Tresić, Vrbanj 0, 21462 Vrbanj; Juraj Moškatelo Stariji, Ploča 27, 21460 Stari Grad; Ruža Roić, Pod jugo 10, 21460 Dol; Rade Čavić, Malo Selo 0, 21460 Stari Grad; Matilda Buratović, Vrbanj 0, 21462 Vrbanj; Ivo Šurjak, Ostravska 8, 21000 Split; Dražica Matković Ljubo, Vrbanj 0, 21462 Vrbanj; Dinko Račić, Vrbanj 173, 21462 Vrbanj; Mila Franetović Dužević, Vrankovića dvor 5, 21460 Stari Grad; Luka Stančić, Stančića dvor 0, 21460 Dol; Meri Petrić, Stari Grad 0, 21460 Stari Grad; Ivan Moškatelo, Ploča 29, 21460 Dol; Vinko Moškatelo, Ploča 23, 21460 Dol; Nikola Šimunović, K. Zvonimira 35, 21460 Stari Grad; Mirko Radonić, Pod jugo 19, 21460 Dol; Antun Sansević, Sansevića dvor 43, 21460 Dol; Nikša Moškatelo, Ploča 4, 21460 Dol; Antun Vodanović Stariji, Vrbanj  0, 21460 Vrbanj; Ivo Bojanić, Šiberija 19, 21460 Stari Grad; Cvjetko Miličić, T. Buzolića 8, 21450 Hvar; Marija Trbuhović, Vrbanj 0, 21462 Vrbanj; Neno Šoljan, Molo Selo 0, 21460 Stari Grad; Juraj Tomi Moškatelo, Ploča 2, 21460 Dol; Ivo Račić Kapetanić, Vrbanj 0, 21462 Vrbanj; Đuro Caratan, Zavala 0, 21465 Zavala; Ante Tonči Drinković, Bonski Dolac, 21465 Jelsa; Kata Duboković, Pitve bb, 21465 Pitve; Boris Carić, Ivan Dolac 0, 21465 Ivan Dolac, Jelsa; Tonko Ivčević Bakulić, Šiberija 29, 21460 Stari Grad; Marko Huljić, Račić 860, 21465 Jelsa; Lenka Roić, Dol, 21460 Dol; Stjepan Jerković, Zastražišće 0, 21466 Zastražišće; Boris Borović, Poljica, 21466 Poljica; Niko Salamunić, Jelsa bb, 21465 Jelsa; File Vranković, Dol 0, 21460 Dol; Juraj Šperka, Zastražišće 0, 21466 Zastražišće; Mili Razović, Vinkovačka 51, 21000 Split; Ante Mihojević, Vrboska, 21463 Vrboska; Ljubica Stipišić, Vrbanj 0, 21462 Vrbanj; Stjepan Hujo Huljić, Vrsina bb, 21465 Jelsa; Nikola Grgičević, Vrisnik 0, 21465 Vrisnik; Tonči Gurdulić, Jelsa 0, 21465 Jelsa; Prošperino Milevčić, Jelsa 0, 21465 Jelsa; Boris Rubinić, V rbanj  0, 21462 Vrbanj; Jakov Račić, Vrbanj 302 A, 21462 Vrbanj; Jakša Radonić, Jelsa 0, 21465 Jelsa; Vinko Palaversić, Jelsa, 21465 Jelsa; Fabijan Kunčić, Dol 0, 21460 Dol; Dušan Salamunić, Račić bb, 21465 Jelsa; Margarita Stančić, Dol 0, 21460 Dol; Josip Crnčić, Pitve 0, 21465 Pitve; Luka Moškatelo, Dol 0, 21460 Dol; Lucija Milatić-Bričolić, Svirče 0, 21462 Svirče; Fabijan Dužević, Domobranska 31, 21460 Stari Grad; Vjeko Jakas, Zvala bb, 21465 Zavala; Pavo Bunčuga, Banski Dolac bb, 21465 Jelsa; Marko Buratović, Svirče 0, 21462 Svirče; Antun Lučić, Poljica, 21466 Poljica; Marin Parun Barbić, Pitve 0, 21465 Pitve; Stjepan Tomislav Huljić, Lučica bb, 21465 Jelsa; Cvjetka Cvita Milevčić, Jelsa 0, 21465 Jelsa; Marinko Radonić, Pitve 72, 21465 Pitve; Antun Gurdulić, Vrsina bb, 21465 Jelsa; Blaženko Jakas, Zavala 0, 21465 Zavala; Braco Jakas, Zavala 136, 21465 Zavala; Ivan Makjanić, Svirče 0, 21462 Svirče; Ante Rubinić, Vrsina  307, 21465 Jelsa; Dražica Vicenca Matković, Vrbanj 117, 21462 Vrbanj; Jakov Radonić, Jelsa bb, 21465 Jelsa; Slobodan Radičić, Pitve bb, 21465 Pitve; Jurko Lučić, Vrboska 0, 21463 Vrboska; Mate Antičević, Zavala 0, 21465 Zavala; Josip Franičević, Burkovo bb, 21465 Jelsa; Asija Bojanić, Burkovo, 21465 Jelsa; Milivoj Vidas vl. Servisa instrumenata, mjerne i regulacione opreme, Starčevićeva 26, 21000 Split; BURA l d.o.o. za trgovinu i usluge - u stečaju, Koturaška 51, 10000 Zagreb; NET MEDIA SISTEMI d.o.o. za informatički inženjering, Kvaternikova 12, Split; Financijska agencija, Vrtni put 3, 10000 Zagreb; Hrvatski registar brodova, Marasovića 67, Split; Nenad Ševo, Teiljska 1, 21000 Split; Meri Stipinović, Sukoišanska 25, 21000 Split; Fond za zaštitu okoliša i energetsku učinkovitost, Ksaver 208, 10000 Zagreb; Zlatko Balić, Obala kneza Domagoja 15, 21204 Dugopolje; Galić Ante, Odeska 16, 21000 Split; Dean Prelević, odvjetnik, Gundulićeva 22, 21000 Split; Želimir Miletić, Put Kotlara 31, 23000 Zadar; Luči Roić, Pavičića dvor 7, 21460 Dol; Nade Pavičić-ivelja, Vrbanj 365, 21460 Vrbanj; Dujko Čubre, Vrbanj 0, 21460 Vrbanj; Antun Bratanić, Zvonimirova 27, 21460 Stari Grad; Andrija Matković, Domobranska 22, 21460 Stari Grad; Antun Vune Bratanić, Vrbanj 0, 21460 Vrbanj; Dinko Lušić, Vrbanj 0, 21460 Vrbanj; Nikica Nikola Matijević, Dol 0, 21460 Stari Grad; Ivan Sanseović, Dol, Kunčića dvor 4, 21460 Stari Grad; Marija Kovačević Lolotović, Vukovarska 23, 21460 Stari Grad; Petar Zlatan Vodanović, Vrbanj 126, 21460 Vrbanj; Ivan Stančić, Dol, Stančića dvor 0, 21460 Stari Grad; Stjepan Moškatelo, Dol Sv. Marije 1, 21460 Stari Grad; Toma Dužević, Dol Sv. Marije 0, 21460 Stari Grad; Ivica Račić, Vrbanj 0, 21460 Vrbanj; Kuzma Pavičić Aleluja, Vrbanj 0, 21460 Vrbanj; Vinka Salamunić, Jelsa 0, 21465 Jelsa; Teo Huljić, Jelsa 0, 21465 Jelsa; Dejan Šperka, Jelsa 0, 21465 Jelsa; Juraj Caratan, Zavala 0, 21465 Zavala; Matko Antičević, Pitve 0, 21465 Pitve; Dinko Rubinić ( Vjera ), Vrisnik 73, 21465 Vrisnik; Vjera Rubinić, Vrinsnik 73, 21465 Vrisnik; Abraham Bojanić, Jelsa 1, 21465 Jelsa; Vedran Nevešćanin, Smiljanićeva 2, 21000 Split zastupanog po punomoćniku Jadranko Vidović; Marija Pjevac, Omiška 18, 21000 Split; Carinska uprava, Zrinsko Frankopanska 60, 21000 Split; Općinski sud u Starom Gradu - ZK odjel, Ulica Novo Riva 3, 21460 Stari Grad; Nada Akrap, Put Sirobuje 37, 21000 Split; Jasminka Antunović, Ulica Luke Botića 24, 21210 Solin; Nediljka Armanda, Vranjički put 18, 21000 Split; Ana Babić, Krilava 8, 21000 Split; Gordana Babić, Šulavi bb, 21214 Kaštel Lukšić; Ivan Babić, Doverska 7, 21000 Split; Katica Babić, Zvonimirova 16, 21210 Solin; Jure Bacelj, Bacelji 9, 21206 Bračević; Ana Bačić, Umljanovići bb, 22320 Drniš; Nediljka Bajić, Jurja Križanića 7, 21000 Split; Žarka Bakotić, Mosorska Ulica 11 A, 21214 Kaštel Gomilica; Marko Baković, Kroz Selo 2, 22300 Kistanje; Ivica Ban, Braće Radića 7, 21212 Kaštel Sućurac; Srđanka Banovac, Sikavice - Banovci 5, Parčić; Božidar Barać, Maslinska 22, 21000 Split; Vedran Barbarić, Šimićeva 8, 21000 Split; Marija Barbir, Vukovarska 175, 21000 Split; Petar Barbir, Vukovarska 175, 21000 Split; Anica Baričević, Put blata bb, 21217 Kaštel Novi; Damira Barišić, Barišići 10, 22320 Žitnić; Ivan Barišić, Kornatska 31, 31000 Osijek; Manda Bašić, Put Majdana 29, 21210 Solin; Aleksandar Bauk, Alojzija Stepinca 16, 21000 Split; Marina Zečić, Alojzija Stepinca 16, 21000 Split; Ivo Bavčević, Šibenska 3, 21000 Split; Nataša Bazina, PUT STRMA 67 (ranije: NEORIĆ, NEORIĆ, 0), 21203 Neorić; Mirjana Begonja, Džale 2, 22323 Sedramić; Jelena Belić, Jelsa 627, 21465 Jelsa; Niko Belić, Jelsa 627, 21465 Jelsa; Jagoda Bešker, Gašpini 23, 21210 Solin; Nedo Bešker, Gašpini 23, 21210 Solin; Zorica Bilić, Ulica Predraga Bogdanića 13, 21460 Stari Grad; Sanja Bilić-pavlinović, Vukovarska 80, 21000 Split; Jela Bilobrk, Stepinčeva 32, 21000 Split; Antun Blažević, Meštrovića šetalište 96, 21000 Split; Hrvoje Blažević, Blaževići bb, 22320 Čavoglave; Damir Bojčić, Kralja Zvonimira 24, 22320 Drniš; Željko Bojčić, P. Preradovića 4, 22320 Drniš; Denis Boljat, Karlovo 46, 21214 Kaštel Kambelovac; Srećko Boras, ULICA BISKUPA PAVLA ŽANIĆA 20 (ranije: KAŠTEL NOVI, PUT GROBLJA, 0), 21217 Kaštel Novi; Robert Borić, Mosećka 56, 21000 Split; Goran Bosančić, Ulica Braski Dolac 40, 21212 Kaštel Sućurac; Pava Botić, Kosorova 7, 22300 Knin; Ljuba Božanić, Dobrilina 11, 21000 Split; Anka Božić, Šibenksa 9, 21000 Split; Anica Božić-Bakušić, Katalinića prilaz 5, 21000 Split; Ivica Bratić, Neorić bb, 21203 Neorić; Nikša Bratić, Put Svete Mande 18, 21000 Split; Vencislav Brizić, Ulica Kralja Zvonimira 56, 21460 Stari Grad; Zlata Brizić, Ulica Kralja Zvonimira 56, 21460 Stari Grad; Mate Brstilo, Krešimirova 25, 21311 Žrnovnica; Zora Budimir, Cesta Domovinskog rata 36, 22300 Knin; Miranda Budiša, Ulica Kralja Zvonimira 18, 22320 Drniš; Nediljko Bugarin, Doverska 7, 21000 Split; Željka Vučemilović-šimunović, Alkarska Ulica 26, 21000 Split; Gordana Buljević, Trondheimska 10, 21000 Split; Marina Burić, Mirlović Zagora, 22323 Unešić; Mario Buzov, Cerje 35, 22320 Mirlović Polje; Đuro Caratan, Stara zavala 58, 21465 Jelsa; Toni Caratan, ZAVALA 58 (ranije: ZAVALA, ZAVALA, 0), 21465 Zavala; Boris Carić, IVAN DOLAC 179 (ranije: IVAN DOLAC, IVAN DOLAC, 0), 21465 Ivan Dolac; Paulo Carić, SVIRČE 145 (ranije: SVIRČE, SVIRČE, 0), 21460 Svirče; Dinka Cezareo, Marina Šabića 4, 21460 Stari Grad; Nevenka Cukrov, Domovinskog rata 6, 21210 Solin; Dijana Czwik, Matoševa Ulica 96, 21210 Solin; Vinka Čavala, ULICA PETRA ZRINSKOG 23 (ranije: KAŠTEL GOMILICA, UZ VODOVOD, 0), 21214 Kaštel Gomilica; Silva Černak Lojić, Lojići 1, 22320 Drniš; Diana Čović, Duće-Glavica, 21310 Omiš; Ante Čulo, Hrvatskih knezova bb, 21214 Kaštel Gomilica; Blaž Ćapin, Odakova 9, 21000 Split; Filip Delać, Grge Novaka 6, 22300 Knin; Ankica Delić, Kaštelanska cesta 42, 21212 Kaštel Sućurac; Marko Delić, Gašpini 108, 21210 Solin; Nediljka Delić, Donji Muć bb, 21203 Donji Muć; Gordana Didak, Kroz Smrdečac 5, 21000 Split; Mili Divić, Radobiljska Cesta 12, 21250 Katuni; Ljiljana Dragan Jelušić, Antuna Branka Šimića 54, 21000 Split; Milka Drlje, Kitožer 9, 21311 Stobreč; Mato Drmić, Put Plokita 40, 21000 Split; Jozo Družianić, Pujanke 15, 21000 Split; Stanko Duvančić, Duvančići 9, 22320 Razvođe; Damir Duvnjak, Križine 15A, 21000 Split; Nives Džanko, Ulica Fra Pavla Melade 24 A, 21217 Kaštel Štafilić; Ante Đurđević, Jadranska 12, 21400 Supetar; Ljubica Elez, Donji Moseć 14, 22320 Moseć; Ankica Ezgeta, Kaštelanska cesta 12, 21217 Kaštel Stari; Lenka Franić, Sedam Kaštela 6, 21000 Split; Ivica Gabelić, Vrboska 387, 21465 Vrboska; Marija Galešić, Neorić 61, 21203 Neorić; Petar Galić, MERZOVA 12 (ranije: SPLIT, TEŽAČKI PUT, 40 E), 21000 Split; Silvana Galić, Trondheimska 5, 21000 Split; Kazimir Garić, Ulica Matija Ivanića 35, 21460 Stari Grad; Vencel Gašpar, Hercegovačka 24, 21000 Split; Vinko Gašpar, Sinjska 9, 21000 Split; Ana Goreta, Put željezničke stanice, 22320 Drniš; Zorka Goreta, Donje Gorete 21, 22320 Drniš; Josip Gotovac, Vukovarska 113, 21000 Split; Vjekoslav Grbčić, Gajeva 11A, 21000 Split; Divna Grbeša, FRANKOPANSKA ULICA 20 (ranije: SOLIN, FRANKOPANSKA ULICA, 60), 21210 Solin; Ana Grubišić, Put Sirobuje 10, 21311 Stobreč; Gordana Grubišić, Braće Radića 3, 21210 Solin; Nikola Grubišić, VUKOVARSKA ULICA 5 (ranije: DRNIŠ, KRALJA ZVONIMIRA, 41), 22320 Drniš; Sanja Grubišić, Ulica Kralja Zvonimira 41, 22320 Drniš; Antonio Gudelj, Put Dragovoda 17, 21000 Split; Kata Gugić, Sarajevska 42, 21000 Split; Mirjana Gugić, Luke Botića 6, 21210 Solin; Ivica Hajder, Cigići 1, 22320 Otavice; Željko Hajder, Cigići 1, 22320 Otavice; Silvana Hajduk, Varoš 1, 21231 Klis; Tomislav Herceg, Sinjska 46, 22300 Knin; Mira Ikica, Vlaka Vi 2, 22303 Oklaj; Franjo Ivčević, Sv. Petra od Klob. 1, 21217 Kaštel Novi; Jelena Ivčević, Ulica Sv. Petra Od Klobuka 16, 21217 Kaštel Novi; Damir Jakus, Stepinčeva 67, 21000 Split; Gospova Jakus, Poljička Cesta 84, Poljica; Marica Jakus, PUT MAJDANA 31 (ranije: SOLIN, PUT MAJDANA, 31), 21231 Klis; Petar Jakus, Put Majdana 31, 21210 Solin; Marko Janković, Bisko 39, 21232 Bisko; Matija Jeličić, Vinkovačka 5, 21000 Split; Ante Jeličić, Trondheimska 7, 21000 Split; Marija Jocić, Vojka Krstulovića 21, 21000 Split; Ante Jolić, Jolići 2, 22320 Gradac; Marica Jukić, Perivoj A. Roje 5, 21000 Split; Marko Jukić, Perivoj Ane Roje 5, 21000 Split; Renata Jukić, Put Župića 33, 21230 Sinj; Jadranka Jurić, Bufaline II 29, 21217 Kaštel Novi; Marija Jurić, Put Kruševika bb, 21214 Kaštel Kambelovac; Ankica Kainić, Prominski Put 11, 22300 Knin; Jelena Kalinić, Magistrala Solin 67, 21000 Split; Petar Kalinić, Mosećka 114, 21000 Split; Anamarija Kalinić Radović, Vukovarska 57, 21000 Split; Stipan Kamber, Sesartići 20, 21210 Solin; Đuro Kapoši, Južno predgrađe 51, 31000 Osijek; Željko Karin, Zgon 80, 21210 Solin; Marijana Karin Prnjak, Zgon 80, 21210 Solin; Neda Kasalo, CESTA DR. FRANJE TUĐMANA 409 (ranije: KAŠTEL KAMBELOVAC, CESTA DR. FRANJE TUĐMANA, 109), 21214 Kaštel Kambelovac; Zvonimir Kasalo, CESTA DR. FRANJE TUĐMANA 409 (ranije: KAŠTEL KAMBELOVAC, CESTA DR. FRANJE TUĐMANA, 109), 21214 Kaštel Kambelovac; Suzana Kašić, Ulica 142. Brigade 2, 22320 Drniš; Ivana Katalinić Jerčić, Put Vrila 6, 21310 Omiš; Josip Katušić, Luke Botića 11, 21210 Solin; Ljiljana Kegalj, Istarska 5, 21000 Split; Ante Kekez, Dubrovačka 35, 21000 Split; Ivanko Kekez, Sukoišanska 29, 21000 Split; Petrica Kekez, Dubrovačka 35, 21000 Split; Boško Kevo, Stipe Pensa 5, 21217 Kaštel Štafilić; Antiša Kliškinić, Ulica Petra Krešimira Iv 108, 21210 Solin; Veljko Knezović, Zagrebačka 6, 21311 Stobreč; Stjepan Kokeza, Čopova 8, 21000 Split; Petar Kolega, ZVONIMIROVA 121 (ranije: SOLIN, ANTIŠE VUČIČIĆA, 149), 21210 Solin; Daniela Kovač, Cesta dr. Franje Tuđmana 238a, 21212 Kaštel Sućurac; Željka Kovač, Mažuranićevo šetalište 26, 21000 Split; Ivan Kraljić, Put Balabana 7, 21203 Neorić; Inga Krnjaić, Požeška 6, 21000 Split; Anka Krstić, Odeska 19, 21000 Split; Ivan Kundid, Gradišćanskih Hrvata 1, 21000 Split; Ivana Kundid, Dinarska 11, 21000 Split; Ružica Kundid, Dinarska 11, 21000 Split; Deni Kuvačić, Mažuranićevo Šetalište 10 B, 21000 Split; Anka Landikušić, Gradac 19 A, 21311 Podstrana; Ivan Lasić, Konjsko bb, 21231 Konjsko; Dražen Lazić, Šime Ljubića 9, 21000 Split; Nenad Leskur, Ulica Stjepana Radića 14, 21210 Solin; Ivana Lilić, Put Brodarice 7, 21000 Split; Ivo Lipanović, M. Getaldića 31, 21000 Split; Marko Lojić, Lojići 1, 22320 Drniš; Mile Lovrić, Fra Grge Martića 41, 21000 Split; Ana Lovrinčević, Vrh Visoke 121, 21000 Split; Dejan Lukavac, Ćirići 3, 22320 Tepljuh; Nela Madžar, Poljička 2, 21311 Podstrana; Alenka Malinić, Pujanke 79, 21000 Split; Pavao Marasović, Put Jokića-kalčina 8, 21203 Neorić; Anto Marijan, Ulica Mate Lovraka 2, 10410 Velika Gorica; Cvita Marijanović, Marjanovići Iznad Crkve 11, 22320 Gradac; Dobrinka Marijanović, Put Smokovika 35, 21000 Split; Tomislav Marijanović, Put Smokovika 35, 21000 Split; Jasna Marin, Petra Svačića 99, 22320 Drniš; Marina Marin, Trbounje bb, 22320 Drniš; Željko Marinac, Varaždinska 3, 21000 Split; Božidar Marinković, Dosud 9, 21000 Split; Jakov Mateta, ULICA KORIOLANA ĆIPIKA 10 (ranije: KAŠTEL STARI, ULICA KARIOLANA ČIPIKA, 10), 21217 Kaštel Stari; Ivan Matić, Kopilica 33, 21000 Split; Ružica Matić, Gornji Matići Kod Bunara 1, 22320 Trbounje; Slavko Matić, I. Aljinovića 11, 21311 Žrnovnica; Željko Matić, Ulica Put Kaluna 18, 22320 Drniš; Marija Matković, Šižgorićeva 20, 21000 Split; Ivan Melvan, Luke Botića 7, 21217 Kaštel Novi; Nikola Midenjak, Ulica 142. Brigade 16, 22320 Siverić; Pere Mihanović, Radičinka 12, 21311 Žrnovnica; Ana Mikulić, Čavoglave bb, 22320 Drniš; Mate Mikulić, Pauk 11, 22320 Čavoglave; Ivan Milaković, Strmoševica 3, 21222 Marina; Ivan Milanović, Terzićeva 17, 21000 Split; Zorka Miletić, Jajići 30, 21210 Solin; Milan Miljuš, Kranjčevićeva 35, 21000 Split; Đorđe Mirčetić, Pokvasica 2, 22320 Miočić; Tonči Mišković, Jelsa 667, 21465 Jelsa; Ana Moro, Vukovarska 80, 21000 Split; Slavko Moro, Muklače 23, 21203 Crivac; Tomi Moscatello, Ploča 17, Dol, 21460 Stari Grad; Marija Munitić, Mažuranićevo šetalište 48, 21000 Split; Ljubomir Muslim, Imotska 60, 21000 Split; Mijo Nožina, PUT NOŽINA - MALJKOVIĆA 11 (ranije: PRGOMET, PRGOMET, 0), 21201 Prgomet; Jurica Oman, Ive Tijardovića 10, 21000 Split; Mirko Oman, Tijardovićeva 10, 21000 Split; Janja Orošnjak, Gorice 2, 21212 Kaštel Sućurac; Mila Palada, Odeska 4, 21000 Split; Ivan Pandža, ULICA KORIOLANA ĆIPIKA 7 (ranije: KAŠTEL STARI, ULICA KARIOLANA ČIPIKA, 9), 21217 Kaštel Stari; Asija Papić, Dr. Ante Starčevića 55, 21220 Trogir; Mijo Papić, Getaldićeva 5, 21000 Split; Tereza Papić, M. Getaldićeva 5, 21000 Split; Rajko Parać, Paraći 3, 22320 Ružić; Tatjana Parać, Vrlička 43, 21000 Split; Đurđica Parat, Boksitno naselje 19, 22320 Drniš; Ivan Pastuović, Pastuovića 3, 22320 Ružić; Jurica Pavela, Poljana Kneza Trpimira 6, 21000 Split; Roki Pavičić, Drugi Donji Dvori 6, 21460 Stari Grad; Ivan Pažanin, Biokovska 6, 21000 Split; Luka Peko, Terzićeva 5, 21000 Split; Neda Penga, Sv.lovre 23, 21311 Stobreč; Ante Perko, Don Petra Peroša 5, 21210 Mravince; Ivana Perko, Don Petra Peroša 5, 21210 Mravince; Gordana Perković, Vukovarska 43, 21000 Split; Marica Perković, Perkovići 15, 22320 Kljake; Nediljko Perković, Vukovarska 43, 21000 Split; Nila Peroš, Terzićeva 3, 21000 Split; Dragica Peša, Jeretova 7, 21000 Split; Iris Peša, Rikarda Katalinića Jeretova 7, 21000 Split; Nikša Petrić, Kod Sv. Stjepana 23, 21460 Stari Grad; Matko Pezo, Hercegovačka 30, 21000 Split; Zlatko Piperković, Dinka Šimunovića 17, 21000 Split; Joško Pivac, Varaždinska 43, 21000 Split; Luka Pjevac, Omiška 18, 21000 Split; Anka Plazonja, Uskočka 7, 21000 Split; Robert Plazonja, Uskočka 7, 21000 Split; Gordan Poparić, ULICA GRGURA NINSKOG 29 A (ranije: KAŠTEL NOVI, ŽRTAVA RATA, 29 A), 21217 Kaštel Novi; Ante Popović, J. Palmotića 2, 21000 Split; Milanka Pranić, Mosećka Ulica 4, 22320 Drniš; Miroslav Primorac, I. Paštrića Poljičanina 19, 21311 Podstrana; Iva Punda, Bistrička 29, 21204 Kotlenice; Drago Radić, Na rudini 3, 20207 Čibača; Mladen Radmilović, Gorička 4, 21000 Split; Petar Radonić, Jelsa 98, 21465 Jelsa; Jagoda Radošević, Vrh Lučca 35, 21000 Split; Ante Rajčić, Velebitska 97, 21000 Split; Marko Ralica, Benkovačka 3, 21000 Split; Ivan Raos, MANDIĆEVA 66 (ranije: STOBREČ, MANDIĆEVA, 66), 21000 Split; Zdenka Razlog, Kod Pošte 33, 22320 Siverić; Mila Rebić, Marka M. 20A, 21210 Mravince; Marija Reljanović, Otavice 30, 22320 Otavice; Mara Režić, Kliški Put 48, 21210 Solin; Marija Rizvan, Bilice 12, 21000 Split; Anđelko Rogulj, Gomile 38, 21217 Kaštel Stari; Berislava Roša, Zvonimirova 29 B, 22300 Knin; Sofija Ruić, Getaldićeva 19, 21000 Split; Ana Runjić, Hrvatskih vitezova 46, 21000 Split; Gordan Ruščić, Putaljski put bb, 21212 Kaštel Sućurac; Sanja Ružić, Šižgorićeva 7, 21000 Split; Svjetlana Samac, Samci 14, 22320 Brištane; Miljenko Samardžić, Šižegorićeva 20, 21000 Split; Dinka Sanseović, KUNIČIĆA DVOR 4 (ranije: DOL, DOL, 0), Dol; Ante Sarić, Neorić bb, 21203 Neorić; Ivan Sarić, DONJA MALA-CENTAR 47 (ranije: NEORIĆ, NEORIĆ, 0), 21203 Neorić; Marija Sedlar, Ostravska 1, 21000 Split; Ljubica Sekelez, Mitnička 1, 21000 Split; Kristina Serdarević, Put Jokića-kalčina 8, 21203 Neorić; Aleksandra Sever-Muhar, Karamanova 7, 21000 Split; Boško Sikavica, Kričke bb, 22320 Ružić; Snježana Sikavica, Domovinskog rata 12, 21210 Solin; Dragan Simić, Sarajevska 76, 21000 Split; Tanja Sinovčić, Trondheimska 10, 21000 Split; Ljiljana Sirić, Put Vele Meje 10, 21212 Kaštel Sućurac; Dijana Skelin, Vručine II 12, 21217 Kaštel Novi; Kata Sočo, CENTAR - DUBRAVA 21 (ranije: NEORIĆ, NEORIĆ, 0), 21203 Neorić; Marija Stančić, Petra Krešimira IV 10, 21460 Stari Grad; Đani Stanić, Matoševa Ulica 131, 21210 Solin; Danica Stipović, Put Dragočeva 54, 21212 Kaštel Sućurac; Milorad Stojsavljević, Šimićeva 58, 21000 Split; Petar Strinić, Pazdigradska 16, 21000 Split; Luca Strunje, Kralja Tomislava 18, 22300 Knin; Slavka Svalina, Crivac bb, 21203 Crivac; Marijan Šamija, Trstenik 2, 21000 Split; Marinka Šamija, Vrgoračka 8, 22300 Knin; Katica Šeparović, Kupreška 92, 21000 Split; Nenad Ševo, Triljska 1, 21000 Split; Krasna Šiklić, Hercegovačka 88, 21000 Split; Mili Šimig, Šibenska 27, 21000 Split; Vesna Škare, Ruđera Boškovića 12, 21000 Split; Ljubica Škopljanac, TIKVARIN 14 (ranije: KAŠTEL KAMBELOVAC, TIKVARIN, 8), 21214 Kaštel Kambelovac; Milica Špar, Mašogradska Ulica 16, 21212 Kaštel Sućurac; Eleana Šubat, Mosorska 26, 21311 Podstrana; Ivan Šuljug, Ivaniševićeva 45, 21000 Split; Vesna Šunjić, Šimićeva 14, 21000 Split; Ljubica Tarle, Tarle 12, 22320 Velušić; Nada Teklić, Zgon 80, 21210 Solin; Lada Terzić, Puntarska 5, 21000 Split; Ivan Tomić, Tomići 1, 22320 Siverić; Ivan Topić, Vrlička 21, 21000 Split; Jelica Topić, Mosećka 50A, 21000 Split; Tvrtko Topić, Ulica 142. Brigade 37 A, 22320 Siverić; Anđelka Torlak, Radunica 29, 21000 Split; Ivan Torlak, Radunica 29, 21000 Split; Marko Torlak, Radmilovića 20, 21000 Split; Damir Tot, Šimićeva 12, 21000 Split; Anka Treskavica, Dubrovačka 35, 21000 Split; Anka Tukić, Šime Ljubića 13, 21000 Split; Nediljko Ugrin, Sv. Ivana 33, 21311 Donje Sitno; Marinko Uvodić, Zgon 32, 21210 Solin; Nedjeljka Uvodić, Vinkovačka 51, 21000 Split; Marko Validžić, Validžići 4, 22320 Ružić; Ivanka Varnica, Imotska 69, 21000 Split; Milica Varvodić, Kozjačka 24, 21210 Solin; Kristina Velić, Papandopulova 11, 21000 Split; Ljiljana Vesković, Fausta Vrančića 8, 21000 Split; Milka Veštić, Čavale 11, 22323 Sedramić; Ante Vidan, Gundulićeva 44, 21000 Split; Marko Vidović, Ružić bb, 22320 Gradac; Matko Vidović, Gradac bb, 22320 Gradac; Nevenka Vidović, Pastuovići 4, 22320 Gradac; Ankica Vilibić, Marina Getaldića 33, 21000 Split; Anđelko Vilić, RADOBILJSKA CESTA 41 (ranije: KREŠEVO, KREŠEVO, 24), 21250 Kreševo; Normela Visković, Jelsa 1005, 21465 Jelsa; Tonči Visković, Jelsa 1005, 21465 Jelsa; Marica Vlaić, Ulica Nikole Tesle 16, 22320 Drniš; Dubravka Vlainić, Jelsa 357, 21465 Jelsa; Ivo Vodanović, Pavičića dvori 11, 21460 Stari Grad; Josip Vogleš, CESTA DR. FRANJE TUĐMANA 550 (ranije: KAŠTEL KAMBELOVAC, CESTA DR. FRANJE TUĐMANA, 80), 21214 Kaštel Kambelovac; Vinko Vranković, JELSA 129 (ranije: JELSA, JELSA, 0), 21465 Jelsa; Ivan Vrdoljak, DONJA MALA-CENTAR 31 (ranije: NEORIĆ, NEORIĆ, 0), 21203 Neorić; Mirjana Vrdoljak, Put Kule 12, 21210 Solin; Marija Vrgoč, Velebitska 34, 21000 Split; Bože Vuco, Starčevićeva 10, 21212 Kaštel Sućurac; Mirjana Vučković, Ruđera Boškovića 23, 21000 Split; Višnja Vučković, Put Smokovika 26, 21000 Split; Ivan Vugdelija, Don Frane Bulića 38, 21217 Kaštel Novi; Dubravka Vukas, Markov Put 8, 21000 Split; Anđelka Vukičević, Badanj bb, 22320 Drniš; Zora Vuković, Plitvička 1A, 21000 Split; Ivan Vukušić, Dobrilina 6, 21000 Split; Jadran Vukušić, Put Sv. Klementa 19, 21311 Gornje Sitno; Nevenka Vukušić, Cerje 2, 22320 Mirlović Polje; Vjera Vukušić, Kralja Petra Krešimira IV 8, 22320 Drniš; Zvonimir Vukušić, Vinodolska 10, 21000 Split; Nevenka Vuleta, Markov put 33, 21311 Stobreč; Vinka Zekić, Mostarska 7, 21000 Split; Dinko Zenčić, Račić bb, 21465 Jelsa; Borislav Zokić, Fra Bone Razmilovića 1, 21000 Split; Dolina Zokić, Pojišanska 18, 21000 Split; Margita Zokić, Fra Bone Razmilovića 1, 21000 Split; Luca Zolota, Gospin Put 38, 21212 Kaštel Sućurac; Milan Žarković, Parčić bb, 22320 Siverić; Nevenka Živko, M. Čačića 3, 22300 Knin; Davorka Živković, Živkovići 12, 22320 Badanj; Ivica Živković, Badanj bb, 22320 Badanj; Ivo Živković, Put Kule 27, 21210 Solin; Siniša Ivančić, Lovački Put 13, 21000 Split; Iva Jelić, Benkovačka 3, 21000 Split; Marko Kavelj, Alojzija Stepinca 11, 21000 Split; Ivan Koljanin, Kupreška 82, 21000 Split; Željko Kovač, Dravska 4, 31000 Osijek; Zvonko Kruneš, Ulica Slobode 36, 21000 Split; Nikola Lacmanović, Sukoišanska 19, 21000 Split; Vesna Lepetić, Tršćanska 12, 21000 Split; Jelica Ljubica, Velebitska 105, 21000 Split; Darko Lulić, Vežarovice 18, 21214 Kaštel Lukšić; Vesna Lulić, Vežarovice 18, 21214 Kaštel Lukšić; Marija Mamić, Kroz Meterize 26, 22000 Šibenik; Radojka Marijanović, Marijanovići Iznad Crkve 10, 22320 Gradac; Meri Cabadaj, Trg Bana Josipa Jelačića 10, 31000 Osijek; Mate Markotić, Put Starog Sela 23, 21311 Podstrana; Ante Marović, Lička 3, 21000 Split; Ivan Marušić, Poljičkih Knezova 87, 21311 Podstrana; Iva Melvan, Doverska 31, 21000 Split; Goran Merkel, Mutvoranska Ulica 3, 52100 Pula; Ivan Mornar, Miroslava Krleže 24, 21000 Split; Miodrag Munjiza, Put Miluša 7, 21311 Stobreč; Ante Nožina, Put Nožina-maljkovića 5, 21201 Prgomet; Anica Pandža, Hercegovačka 46, 21000 Split; Nikica Pavlović, Gornji Kono 37, 20000 Dubrovnik; Silvana Perić, Table 31, 21000 Split; Nediljka Perišić, Ruđera Boškovića 8a, 21204 Dugopolje; Elvira Dračevac, Lumbarda 678, 20260 Lumbarda; Mara Dobrota, Trondheimska 9, 21000 Split; Neda-lidia Buljević, Put Crkve 8, 22320 Gradac; Ivan Bugarin, Grab 114, 21238 Grab; Maja Bučić, Ruđera Boškovića 11, 21000 Split; Mira Božić, Bilice Ii 38, 21000 Split; Sandra Borić, Mosećka 56, 21000 Split; Marija Davidović, Gašpini 88, 21210 Solin; Petar Adjanski, Osječka Ulica 1, 21214 Kaštel Gomilica; Ana Čatlak, Put Sv. Ante Padovanskog 14, 21214 Kaštel Kambelovac; Marinko Buškulić, Ivana Gundulića 13, 21000 Split; Marinko Galić, Kamenita 99, 21000 Split; Luca Gabela, Kneza Lj. Posavskog 7, 21000 Split; Tomislav Frankić, Grljevačka 41, 21311 Podstrana; Elias Erceg, Vrbanj 132, 21460 Vrbanj; Jakov Elez, Donje Ogorje 0, 21206 Donje Ogorje; Sretan Bajalo, Poljana Kneza Trpimira 4, 21000 Split; Mario Tomić, Ulica Svetega Križica 26, 21450 Hvar; Ranko Vuleta, Sv. Ivana 20, 21311 Donje Sitno; Zlatko Balić, K. Višeslava 1, 21204 Dugopolje; Boško Barać, Bajagić 13a, 21238 Bajagić; Milan Vukić, Doverska 5, 21000 Split; Mara Vukorepa, Zgon 30, 21210 Solin; Bare Vujina, Vujinova 4, 21217 Kaštel Štafilić; Milenko Bašić, Sv.nikole 46, 21207 Podgrađe; Diana Blažević, Mejaši I 3b, 21000 Split; Jozo Bogić, Put Blata 132, 21217 Kaštel Stari; Stjepko Bojanić, Duvanjska 7, 21000 Split; Miroslav Trečić, Ulica Domovinskog Rata 1c, 21210 Solin; Neda Tukić, Trondheimska 10, 21000 Split; Vinka Ukić, Dinka Šimunovića 5, 22300 Knin; Mira Velić, Bernarda Vukasa 32, 21000 Split; Ivan Vrdoljak, Donja Mala-centar 31, 21203 Neorić; Iva Vrdoljak, Kukuljevićeva 19, 21000 Split; Dražen Todorović, Hercegovačka 70, 21000 Split; Dubravka Stojanovska, Put Plokita 75, 21000 Split; Josip Strniša, Ivana Gundulića 9, 22300 Knin; Ivica Sviličić, Kneza Mutimira 3, 21000 Split; Ana Rogošić, Komjate 0, 21214 Kaštel Lukšić; Ivica Stipinović, Sukoišanska 25, 21000 Split; Darko Topić, Put Sv. Ižidora 92, 21000 Split; Marija Trečić, Ulica Domovinskog Rata 1c, 21210 Solin; Milica Zorić, Pujanke 53, 21000 Split; Ivo Rajčić, Radunićeva 19, 21217 Kaštel Novi; Ivan Radoš, Drniški Put 9, 21000 Kamen; Željka Vučemilović-šimunović, Alkarska 26, 21000 Split; Slaven Tukić, Šime Ljubića 13, 21000 Split; Bartul Barišić, Stjepana Radića 11, 20207 Cavtat; Tajana Domazet, Mosećka 50a, 21000 Split; Velinka Runjić, Marina Getaldića 17, 21000 Split; Niko Dujić, Don Petra Peroša 107, 21210 Mravince; Teo Mandić, Krešimirova 26, 21210 Vranjic; Mevlida Armanda, Vranjički Put 18, 21000 Split; Renata Kalčić, Brajšina 26, 51000 Rijeka; Juraj Lešković, Matenci 142, 49240 Matenci; VRGORKA-VINARIJA dioničko društvo za proizvodnju pića, poljoprivredu i trgovinu, Fra Ivana Rožića 35, 21276 Vrgorac; Milivoj Vidas, Starčevićeva 26, 21000 Split; BURA l d.o.o. za trgovinu i usluge - u stečaju, Koturaška 51, Zagreb; AUTO CENTAR LOZIĆ d.o.o. trgovina vozilima u stečaju, Županijska 21, 31000 Osijek; NET MEDIA SISTEMI d.o.o. za informatički inženjering, Kvaternikova 12, 21000 Split; BASLER OSIGURANJE ZAGREB dioničko društvo za osiguranje, Radnička cesta 37/b, Zagreb; NASTAVNI ZAVOD ZA JAVNO ZDRAVSTVO SPLITSKO-DALMATINSKE ŽUPANIJE, Vukovarska Ulica 46, 21000 Split; Joško Pavlov, Primorska Ulica 54, 21214 Kaštel Gomilica; Tina Trajković, Doverska 11, 21000 Split; Nada Dujmić, Aljinovića 95, 21311 Žrnovnica; Nada Baković, Kroz Selo 6, 22321 Parčić; Marija Duvančić, Duvančići 40, 22320 Razvođe</izvorni_sadrzaj>
    <derivirana_varijabla naziv="DomainObject.Predmet.StrankaFormatedWithAdress_1"> REPUBLIKA HRVATSKA zastupanog po punomoćniku ŽUPANIJSKO DRŽAVNO ODVJETNIŠTVO U SPLITU; LUKA dioničko društvo, Kopilica 47 B, Split; RAD, d.o.o. za vodoopskrbu i ostale komunalne djelatnosti, Ul.Stjepana Radića 69, Drniš; HEP-Operator distribucijskog sustava d.o.o. za distribuciju i opskrbu električne energije ELEKTRA ŠIBENI, Ulica grada Vukovara 37, 10000 Zagreb; Mara Jukić, Čavoglave bb, 22322 Ružić zastupanog po punomoćniku Mijo Jeličić; Ivica Bašić, Vukovarska 170, 21000 Split zastupanog po punomoćniku Mijo Jeličić; GASTRO GRUPA d.o.o. za trgovinu i usluge, Grada Vukovara 271, 10000 Zagreb; AUTO HRVATSKA dioničko društvo, Dubrovačka Ulica 1, Split; JADRANSKO OSIGURANJE d.d., Listopadska 2, 10000 Zagreb zastupanog po punomoćniku Grgić &amp; Partneri odvjetničko društvo j.t.d.; CITY EX d.o.o. za prijenos poslovne dokumentacije, Donje Svetice 40, 10 000 Zagreb zastupanog po punomoćniku Antonio Zujić; Hrvatski Telekom d.d., Savska cesta 32, 10000 Zagreb; CODEX SORTIUM društvo s ograničenom odgovornošću za pružanje kompleksnih konzalting usluga, Ivana Šibla 9, 10000 Zagreb; SUNCE osiguranje d.d., Trnjanska cesta 108, 10000 Zagreb; HRVATSKA IZVJEŠTAJNA NOVINSKA AGENCIJA, Marulićev trg 16, 10000 Zagreb; ČISTOĆA d.o.o. za komunalnu djelatnost, održavanje čistoće i odlaganje komunalnog otpada, Put od Republike 14, Dubrovnik; TEXT-PAPIR d.o.o. za trgovinu i usluge, Stinice 12, Split; SLOBODNA DALMACIJA izdavačka i tiskarska djelatnost, dioničko društvo, Ulica Hrvatske Mornarice 4, Split; ČISTOĆA društvo s ograničenom odgovornošću za obavljanje komunalnih djelatnosti održavanja čistoće i odlaganja komunaln, Put Plokita 81, Split; OPĆINA JELSA Jedinstveni upravni odjel, Riba bb, 21465 Jelsa; AUTOKUĆA BOSNIĆ d.o.o. za trgovinu, servis i remont, Rakite 27, Žrnovnica; TISKARA MALENICA d.o.o., 113. Šibenske brigade HV-a 193, Šibenik zastupanog po punomoćniku Jasmin Avdagić; Ivan Marijan, Strossmayerovo šetalište bb, 21465 JELSA, Otok Hvar zastupanog po punomoćniku Zdravko Bojanić; HEP-Operator distribucijskog sustava d.o.o. za distribuciju i opskrbu električne energije, Ulica grada Vukovara 37, 10000 Zagreb; Rikard Pavlović, Gundulićeva 26, 21000 Split; LUČKA UPRAVA SPLIT, Gat Sv. Duje 1, Split; TINA ALATI društvo s ograničenom odgovorošću za trgovinu i usluge, Trg Francuske Repub. 14, 10000 Zagreb; PLOVPUT trgovačko društvo s ograničenom odgovornošću za održavanje pomorskih plovnih putova i radijske službe, Obala Lazareta 1, Split; Regionalna veletržnica Benkovac dioničko društvo za trgovinu i usluge "u stečaju", Benkovačke bojne 17, Benkovac; MESSER CROATIA PLIN Poduzeće za proizvodnju i prodaju tehničkih plinova d.o.o., Industrijska 1, Zaprešić; ZAVOD ZA JAVNO ZDRAVSTVO DR. ANDRIJA ŠTAMPAR, Mirogojska Cesta 16, 10000 Zagreb; Zagrebačka burza d.d., Ivana Lučića 2a/22, 10000 Zagreb zastupanog po punomoćniku MAĐARIĆ &amp; LUI - odvjetničko društvo d.o.o.; METRONET TELEKOMUNIKACIJE d.d. za telekomunikacijske usluge, Ulica Grada Vukovara 269/d, 10000 Zagreb; RELAX, d.o.o. za proizvodnju i trgovinu, Tijardovićeva 4/II, Split; MINISTARSTVO GOSPODARSTVA, RAVNETELJSTVO ZA ROBNE ZALIHE, Ul.Grada Vukovara 78/VI, 10000 Zagreb zastupanog po punomoćniku ŽUPANIJSKO DRŽAVNO ODVJETNIŠTVO U SPLITU; PUĆO d.o.o. za trgovinu, ugostiteljstvo i cestovni prijevoz, Puće 2, Ružić; ITEM, d.o.o. informatičke usluge, Put Supavla 39, Split; ŠKARE TRADE, d.o.o. za trgovinu i ugostiteljstvo, Sarajevska Ulica 64, Split; CROATIA osiguranje d.d. FILIJALA SPLIT, Miramarska 22, 10000 Zagreb; MIRJANA BARIĆ, D.Farlatija 92, 23000 Zadar; SREDIŠNJE KLIRINŠKO DEPOZITARNO DRUŠTVO, dioničko društvo, Heinzelova 62/a, 10000 Zagreb; MILENKO BUŠLJETA, P. Bonifacije 30, 23000 Zadar; MILICA UGARKOVIĆ, 23000 Zadar; FABIJAN PERONJA, Banski dolac bb, 21465 Jelsa zastupanog po punomoćniku KRUNO PERONJA; Agencija za upravljanje državnom imovinom, Ivana Lučića 6, 10000 Zagreb; COMENG, društvo s ograničenom odgovornošću za informatički inženjering, A. Starčevića 11, Solin; AMEROPA AG, Rebgasse 108, BINNINGEN zastupanog po punomoćniku Odvjetničko društvo Hanžeković &amp; Partneri društvo s ograničenom odgovornošću; GRAFOPLEX, društvo s ograničenom odgovornošću, za trgovinu i usluge, Hektorovićeva 47, Split; HP - Hrvatska pošta d.d., Jurišićeva 13, 10000 Zagreb; Financijska agencija, Vrtni put 3, 10000 Zagreb; NIKOLA LACMANOVIĆ, Sukoišanska 19, 21000 Split zastupanog po punomoćniku DORIS KOŠTA; HEP-Operator distribucijskog sustava d.o.o. za distribuciju i opskrbu električne energije, Ulica grada Vukovara 37, 10000 Zagreb; VODOVOD I KANALIZACIJA, društvo s ograničenom odgovornošću za vodoopskrbu, odvodnju i pročišćavanje otpadnih voda, Biokovska 3, Split; JELKOM, društvo s ograničenom odgovornošću za komunalnu djelatnost, Vrboska; DALMACIJAVINO d.d. za proizvodnju i promet alkoholnih i bezalkoholnih pića "u stečaju", Obala kneza Domagoja 15, Split; EUROLEASING d.o.o., Remetinečka cesta 98, 10000 Zagreb zastupanog po punomoćniku Grgić &amp; Partneri odvjetničko društvo j.t.d.; Rino Barbić, odvjetnik, Vrsina 0, 21465 Jelsa; HVARSKI VODOVOD d.o.o., Radičina 0, 21465 Jelsa zastupanog po punomoćniku Rino Barbić; IVAN MILAT, Ulica br. 7, 20271 BLATO NA KORČULI; DIONOVA - DIONA d.o.o., Donje Svetice 127, 10000 Zagreb; TEHNOPLAST d.o.o. za građevinarstvo, trgovinu, ugostiteljstvo, turizam i uslužne djelatnosti, Ulica Slobode 5, 21000 Split; VIPnet, društvo s ograničenom odgovornošću za usluge javnih telekomunikacija, Vrtni put 1, 10000 Zagreb; BILIĆ-ERIĆ d.o.o. za privatnu zaštitu, Ljudevita Posavskog 3, Trgovački centar Millennijum, Sesvete; DALMACIJAVINO - ZAGREB društvo sograničenom odgovornošću za trgovinu, ugostiteljstvo i prijevoz, Gajeva 26, 10000 Zagreb; GRAD DRNIŠ, Trg kralja Tomislava 1, 22320 Drniš; Vetropack Straža tvornica stakla d.d. Hum na Sutli, Hum na Sutli, Hum na Sutli 203, Hum Na Sutli; CAPRICORNO, društvo s ograničenom odgovornošću za trgovinu, Hercegovačka 57/A, Split; PELJEŠKI VRHOVI, POLJOPRIVREDNA ZADRUGA, Janjina 68, Janjina; Toma Šurjak, Sansovića dvori 29, 21465 JELSA, DOL zastupanog po punomoćniku Rino Barbić; Jakov Peronja, Jelsa 0, 21465 Jelsa zastupanog po punomoćniku Rino Barbić; TIGAR d.o.o. za usluge, Put Supavla 1, Split zastupanog po punomoćniku Zoran Iviš; POREZNA UPRAVA Područni ured Split, Trg dr. Franje Tuđmana 4, 21000 Split zastupanog po punomoćniku ŽUPANIJSKO DRŽAVNO ODVJETNIŠTVO; BURA I TRAMUNTANA d.o.o. za trgovinu i usluge, Don Frane Bulića 205, Solin; TRAST međunarodno otpremništvo, dioničko društvo,  Gat Sv.Duje 4, Split zastupanog po punomoćniku Marina Tončić-Bota; CHROMOS AGRO dioničko društvo proizvodnja sredstava za zaštitu bilja, Radnička cesta 173/n, 10000 Zagreb; VODOVOD I KANALIZACIJA, društvo s ograničenom odgovornošću za vodoopskrbu, odvodnju i pročišćavanje otpadnih voda, Biokovska 3, Split; AUTOTRANS d. o. o. za javni prijevoz putnika u cestovonom prometu, trgovinu, usluge i turistička agencija, Trg Žabica 1, Rijeka; BRTVILA BREZIĆ d.o.o. za proizvodnju brtvila, trgovinu i zastupanje, Starotrnjanska 46/A, 10000 Zagreb; IREKS AROMA društvo s ograničenom odgovornošću, Radnička Cesta 37, 10000 Zagreb zastupanog po punomoćniku Odvjetničko društvo GLAMUZINA &amp; GROŠETA; Marin Mileteta, odvjetnik, Gorjanska 26, 10000 Zagreb zastupanog po punomoćniku Antonia Selak; HEP - Opskrba d.o.o. za opskrbu potrošača električnom, toplinskom energijom i plinom, Ulica grada Vukovara 37, 10000 Zagreb; ING-ATEST d.o.o. za trgovinu i usluge, Hrvatske mornarice 1/a, Split; Hrvatske vode, pravna osoba za upravljanje vodama, Grada Vukovara 220, 10000 Zagreb; BASLER OSIGURANJE ZAGREB dioničko društvo za osiguranje, Radnička cesta 37/b, 10000 Zagreb; NARODNI TRGOVAČKI LANAC d.o.o. za trgovinu i usluge, Soblinec, Soblinečka 55, Sesvete; MANTIS, d.o.o. za trgovinu i usluge, Varaždinska 51, Split; Vinko Paina, Malo selo, 21460 Stari Grad; TRANSADRIA, međunarodna špedicija d. d. u stečaju, Riva Boduli 1, Rijeka; Hrvatska radiotelevizija, Prisavlje 3, 10000 Zagreb; BRODOMERKUR trgovina i usluge, dioničko društvo, Poljička Cesta 35, Split; ZAGREBAČKI HOLDING, društvo s ograničenom odgovornošću za javni prijevoz, opskrbu vodom, održavanje čistoće, putnička a, Ulica grada Vukovara 41, 10000 Zagreb; NASTAVNI ZAVOD ZA JAVNO ZDRAVSTVO SPLITSKO-DALMATINSKE ŽUPANIJE, Vukovarska Ulica 46, Split; BRODOSPLIT-BRODOGRADILIŠTE društvo s ograničenom odgovornošću, Put Supavla 21, Split; COPAN ZAGREB društvo s ograničenom odgovornošću za trgovinu i zastupanje, Selnica Šćitarjevska 25, 10410 Velika Gorica; DUHAN društvo s ograničenom odgovornošću, Vukovarska 30, Dubrovnik; Ivica Maleš vl. autoservis "UNO", Put Blata bb, 21216 Kaštel Stari; Teo Palaversić, Mala Banda 166, 21465 Jelsa; HRVATSKA POŠTANSKA BANKA, dioničko društvo, Jurišićeva 4, 10000 Zagreb; OTIS DIZALA, društvo s ograničenom odgovornošću za proizvodnju, montažu, remont i održavanje dizala, Prilaz Vladislava Brajkovića 15, 10000 Zagreb; Fabijan Roić, Domobranska 26, 21460 Stari Grad; Ivo Družević, Družević Dvor 20, 21460 Stari Grad, Dol; Ivo Roić, Zbora Narodne garde 2, 21460 Stari Grad; Josip Kovačević, M.Ivanića 26, 21460 Stari Grad; Tedi-Tadija Maroević, Out Rudine 4, 21460 Stari Grad; Jakica Lupi, Vrbanj 0, 21462 Vrbanj; Joza Bratanić, Vrbanj 0, 21462 Vrbanj; Antun Pavičić, Pavičića dvor 13, 21460 Stari Grad, Dol; Juraj Pavičić, Ceratorij 0, 21462 Vrbanj; Cvjetko Matković, Matije Ivanića 0, 21460 Stari Grad; Katica Kovačević, Dol 0, 21460 Dol; Nikša Dužević, Dol 0, 21460 Dol; Milovan Kombura, F. Vrančića 13, 21000 Split; Jelisava Pavičić, Vrbanj 0, 21462 Vrbanj; Matko Carić, Dol 0, 21460 Dol; Marinko Dužević, Dol  0, 21460 Stari Grad, Dol; Margarita Radonić, Dol 0, 21460 Dol; Dinko Pavičić Tribunol, Žrtava Rata  2, 21460 Stari Grad; Tonči Šurjak, Stari Grad 0, 21460 Stari Grad; Duško Pavičić Ivelja, Bassina 0, 21462 Vrbanj; Pero Dulčić Sušak, Malo Selo 63, 21460 Stari Grad; Ivan Tadić, Vagonj 32, 21460 Stari Grad; Ivica Pavičić, Vrbanj 0, 21462 Vrbanj; Mihovil-Mile Pavičić, Vrbanj 0, 21462 Vrbanj; Tomi Moscatello, Dol, 21460 Dol; Nikola Vodanović, Vrbanj 0, 21462 Vrbanj; Margarita Marica Stančić, Kod Sv. Petra 0, 21460 Stari Grad; Vjekoslav Radonić, Dol 0, 21460 Dol; Marinko Sanseović, Dol 0, 21460 Dol; Tadija Moškatelo, B.Kašića 9, 21460 Stari Grad; Damir Petrić, Stari Grad 0, 21460 Stari Grad; Louis Petrić, Srinjo kola 2, 21460 Stari Grad; Ivica Ljubić, Stari Grad 0, 21460 Stari Grad; Vinko Lupi, Sv. Magdalene 7, 21460 Stari Grad; Ivan Tadić Šilo, Stari Grad 0, 21460 Stari Grad; Ivan Tadić, Stari Grad 0, 21460 Stari Grad; Vinko Maroević, Stari Grad, 21460 Stari Grad; Ivan Buratović, Vrbanj 13, 21462 Vrbanj; Mijo Mili Pavičić, Vrbanj 0, 21460 Vrbanj; Marija Vodanović, Stari Grad 0, 21460 Stari Grad; Jakov Fredotović, Vrbanj 297, 21462 Vrbanj; Miljenko Srhoj, Krešimirova 5, 21460 Stari Grad; Nikola Haladić, Stari Grad 0, 21460 Stari Grad; Janez Jelušić, Sv. Petra 0, 21460 Stari Grad; Nikola Sansević, Dol 0, 21460 Stari Grad; Nikola Buratović, Vrbanj 0, 21462 Vrbanj; Cvjetko Buratović, Put Križa 4, 21460 Stari Grad; Nikola Buratović, Vrbanj 0, 21462 Vrbanj; Nikola Stipišić, Vrbanj 0, 21462 Vrbanj; Prošper Moškatelo, Dol 0, 21460 Dol; Tonko Maroević, Šiberija 6, 21460 Stari Grad; Ivo Pavičić, Dol 0, 21460 Dol; Pavao Čubre, Vrbanj 0, 21462 Vrbanj; Luka Šurjak, Dol 0, 21460 Dol; Luka Franetović, C. Škarpe 17, 21460 Stari Grad; Ivan Miloš Mile, Dol 0, 21460 Dol; Jure Moškatelo, Ploča 2, 21460 Dol; Vjekoslav Bogdanić, J.B.Jelačića 9, 21460 Stari Grad; Petro Šoljan, Donja kola 0, 21460 Stari Grad; Juraj Dužević, Radošića dvor 4, 21460 Dol; Damir Šurjak, Šurokovića dvor 5, 21460 Dol; Jakov Tresić, Vrbanj 0, 21462 Vrbanj; Juraj Moškatelo Stariji, Ploča 27, 21460 Stari Grad; Ruža Roić, Pod jugo 10, 21460 Dol; Rade Čavić, Malo Selo 0, 21460 Stari Grad; Matilda Buratović, Vrbanj 0, 21462 Vrbanj; Ivo Šurjak, Ostravska 8, 21000 Split; Dražica Matković Ljubo, Vrbanj 0, 21462 Vrbanj; Dinko Račić, Vrbanj 173, 21462 Vrbanj; Mila Franetović Dužević, Vrankovića dvor 5, 21460 Stari Grad; Luka Stančić, Stančića dvor 0, 21460 Dol; Meri Petrić, Stari Grad 0, 21460 Stari Grad; Ivan Moškatelo, Ploča 29, 21460 Dol; Vinko Moškatelo, Ploča 23, 21460 Dol; Nikola Šimunović, K. Zvonimira 35, 21460 Stari Grad; Mirko Radonić, Pod jugo 19, 21460 Dol; Antun Sansević, Sansevića dvor 43, 21460 Dol; Nikša Moškatelo, Ploča 4, 21460 Dol; Antun Vodanović Stariji, Vrbanj  0, 21460 Vrbanj; Ivo Bojanić, Šiberija 19, 21460 Stari Grad; Cvjetko Miličić, T. Buzolića 8, 21450 Hvar; Marija Trbuhović, Vrbanj 0, 21462 Vrbanj; Neno Šoljan, Molo Selo 0, 21460 Stari Grad; Juraj Tomi Moškatelo, Ploča 2, 21460 Dol; Ivo Račić Kapetanić, Vrbanj 0, 21462 Vrbanj; Đuro Caratan, Zavala 0, 21465 Zavala; Ante Tonči Drinković, Bonski Dolac, 21465 Jelsa; Kata Duboković, Pitve bb, 21465 Pitve; Boris Carić, Ivan Dolac 0, 21465 Ivan Dolac, Jelsa; Tonko Ivčević Bakulić, Šiberija 29, 21460 Stari Grad; Marko Huljić, Račić 860, 21465 Jelsa; Lenka Roić, Dol, 21460 Dol; Stjepan Jerković, Zastražišće 0, 21466 Zastražišće; Boris Borović, Poljica, 21466 Poljica; Niko Salamunić, Jelsa bb, 21465 Jelsa; File Vranković, Dol 0, 21460 Dol; Juraj Šperka, Zastražišće 0, 21466 Zastražišće; Mili Razović, Vinkovačka 51, 21000 Split; Ante Mihojević, Vrboska, 21463 Vrboska; Ljubica Stipišić, Vrbanj 0, 21462 Vrbanj; Stjepan Hujo Huljić, Vrsina bb, 21465 Jelsa; Nikola Grgičević, Vrisnik 0, 21465 Vrisnik; Tonči Gurdulić, Jelsa 0, 21465 Jelsa; Prošperino Milevčić, Jelsa 0, 21465 Jelsa; Boris Rubinić, V rbanj  0, 21462 Vrbanj; Jakov Račić, Vrbanj 302 A, 21462 Vrbanj; Jakša Radonić, Jelsa 0, 21465 Jelsa; Vinko Palaversić, Jelsa, 21465 Jelsa; Fabijan Kunčić, Dol 0, 21460 Dol; Dušan Salamunić, Račić bb, 21465 Jelsa; Margarita Stančić, Dol 0, 21460 Dol; Josip Crnčić, Pitve 0, 21465 Pitve; Luka Moškatelo, Dol 0, 21460 Dol; Lucija Milatić-Bričolić, Svirče 0, 21462 Svirče; Fabijan Dužević, Domobranska 31, 21460 Stari Grad; Vjeko Jakas, Zvala bb, 21465 Zavala; Pavo Bunčuga, Banski Dolac bb, 21465 Jelsa; Marko Buratović, Svirče 0, 21462 Svirče; Antun Lučić, Poljica, 21466 Poljica; Marin Parun Barbić, Pitve 0, 21465 Pitve; Stjepan Tomislav Huljić, Lučica bb, 21465 Jelsa; Cvjetka Cvita Milevčić, Jelsa 0, 21465 Jelsa; Marinko Radonić, Pitve 72, 21465 Pitve; Antun Gurdulić, Vrsina bb, 21465 Jelsa; Blaženko Jakas, Zavala 0, 21465 Zavala; Braco Jakas, Zavala 136, 21465 Zavala; Ivan Makjanić, Svirče 0, 21462 Svirče; Ante Rubinić, Vrsina  307, 21465 Jelsa; Dražica Vicenca Matković, Vrbanj 117, 21462 Vrbanj; Jakov Radonić, Jelsa bb, 21465 Jelsa; Slobodan Radičić, Pitve bb, 21465 Pitve; Jurko Lučić, Vrboska 0, 21463 Vrboska; Mate Antičević, Zavala 0, 21465 Zavala; Josip Franičević, Burkovo bb, 21465 Jelsa; Asija Bojanić, Burkovo, 21465 Jelsa; Milivoj Vidas vl. Servisa instrumenata, mjerne i regulacione opreme, Starčevićeva 26, 21000 Split; BURA l d.o.o. za trgovinu i usluge - u stečaju, Koturaška 51, 10000 Zagreb; NET MEDIA SISTEMI d.o.o. za informatički inženjering, Kvaternikova 12, Split; Financijska agencija, Vrtni put 3, 10000 Zagreb; Hrvatski registar brodova, Marasovića 67, Split; Nenad Ševo, Teiljska 1, 21000 Split; Meri Stipinović, Sukoišanska 25, 21000 Split; Fond za zaštitu okoliša i energetsku učinkovitost, Ksaver 208, 10000 Zagreb; Zlatko Balić, Obala kneza Domagoja 15, 21204 Dugopolje; Galić Ante, Odeska 16, 21000 Split; Dean Prelević, odvjetnik, Gundulićeva 22, 21000 Split; Želimir Miletić, Put Kotlara 31, 23000 Zadar; Luči Roić, Pavičića dvor 7, 21460 Dol; Nade Pavičić-ivelja, Vrbanj 365, 21460 Vrbanj; Dujko Čubre, Vrbanj 0, 21460 Vrbanj; Antun Bratanić, Zvonimirova 27, 21460 Stari Grad; Andrija Matković, Domobranska 22, 21460 Stari Grad; Antun Vune Bratanić, Vrbanj 0, 21460 Vrbanj; Dinko Lušić, Vrbanj 0, 21460 Vrbanj; Nikica Nikola Matijević, Dol 0, 21460 Stari Grad; Ivan Sanseović, Dol, Kunčića dvor 4, 21460 Stari Grad; Marija Kovačević Lolotović, Vukovarska 23, 21460 Stari Grad; Petar Zlatan Vodanović, Vrbanj 126, 21460 Vrbanj; Ivan Stančić, Dol, Stančića dvor 0, 21460 Stari Grad; Stjepan Moškatelo, Dol Sv. Marije 1, 21460 Stari Grad; Toma Dužević, Dol Sv. Marije 0, 21460 Stari Grad; Ivica Račić, Vrbanj 0, 21460 Vrbanj; Kuzma Pavičić Aleluja, Vrbanj 0, 21460 Vrbanj; Vinka Salamunić, Jelsa 0, 21465 Jelsa; Teo Huljić, Jelsa 0, 21465 Jelsa; Dejan Šperka, Jelsa 0, 21465 Jelsa; Juraj Caratan, Zavala 0, 21465 Zavala; Matko Antičević, Pitve 0, 21465 Pitve; Dinko Rubinić ( Vjera ), Vrisnik 73, 21465 Vrisnik; Vjera Rubinić, Vrinsnik 73, 21465 Vrisnik; Abraham Bojanić, Jelsa 1, 21465 Jelsa; Vedran Nevešćanin, Smiljanićeva 2, 21000 Split zastupanog po punomoćniku Jadranko Vidović; Marija Pjevac, Omiška 18, 21000 Split; Carinska uprava, Zrinsko Frankopanska 60, 21000 Split; Općinski sud u Starom Gradu - ZK odjel, Ulica Novo Riva 3, 21460 Stari Grad; Nada Akrap, Put Sirobuje 37, 21000 Split; Jasminka Antunović, Ulica Luke Botića 24, 21210 Solin; Nediljka Armanda, Vranjički put 18, 21000 Split; Ana Babić, Krilava 8, 21000 Split; Gordana Babić, Šulavi bb, 21214 Kaštel Lukšić; Ivan Babić, Doverska 7, 21000 Split; Katica Babić, Zvonimirova 16, 21210 Solin; Jure Bacelj, Bacelji 9, 21206 Bračević; Ana Bačić, Umljanovići bb, 22320 Drniš; Nediljka Bajić, Jurja Križanića 7, 21000 Split; Žarka Bakotić, Mosorska Ulica 11 A, 21214 Kaštel Gomilica; Marko Baković, Kroz Selo 2, 22300 Kistanje; Ivica Ban, Braće Radića 7, 21212 Kaštel Sućurac; Srđanka Banovac, Sikavice - Banovci 5, Parčić; Božidar Barać, Maslinska 22, 21000 Split; Vedran Barbarić, Šimićeva 8, 21000 Split; Marija Barbir, Vukovarska 175, 21000 Split; Petar Barbir, Vukovarska 175, 21000 Split; Anica Baričević, Put blata bb, 21217 Kaštel Novi; Damira Barišić, Barišići 10, 22320 Žitnić; Ivan Barišić, Kornatska 31, 31000 Osijek; Manda Bašić, Put Majdana 29, 21210 Solin; Aleksandar Bauk, Alojzija Stepinca 16, 21000 Split; Marina Zečić, Alojzija Stepinca 16, 21000 Split; Ivo Bavčević, Šibenska 3, 21000 Split; Nataša Bazina, PUT STRMA 67 (ranije: NEORIĆ, NEORIĆ, 0), 21203 Neorić; Mirjana Begonja, Džale 2, 22323 Sedramić; Jelena Belić, Jelsa 627, 21465 Jelsa; Niko Belić, Jelsa 627, 21465 Jelsa; Jagoda Bešker, Gašpini 23, 21210 Solin; Nedo Bešker, Gašpini 23, 21210 Solin; Zorica Bilić, Ulica Predraga Bogdanića 13, 21460 Stari Grad; Sanja Bilić-pavlinović, Vukovarska 80, 21000 Split; Jela Bilobrk, Stepinčeva 32, 21000 Split; Antun Blažević, Meštrovića šetalište 96, 21000 Split; Hrvoje Blažević, Blaževići bb, 22320 Čavoglave; Damir Bojčić, Kralja Zvonimira 24, 22320 Drniš; Željko Bojčić, P. Preradovića 4, 22320 Drniš; Denis Boljat, Karlovo 46, 21214 Kaštel Kambelovac; Srećko Boras, ULICA BISKUPA PAVLA ŽANIĆA 20 (ranije: KAŠTEL NOVI, PUT GROBLJA, 0), 21217 Kaštel Novi; Robert Borić, Mosećka 56, 21000 Split; Goran Bosančić, Ulica Braski Dolac 40, 21212 Kaštel Sućurac; Pava Botić, Kosorova 7, 22300 Knin; Ljuba Božanić, Dobrilina 11, 21000 Split; Anka Božić, Šibenksa 9, 21000 Split; Anica Božić-Bakušić, Katalinića prilaz 5, 21000 Split; Ivica Bratić, Neorić bb, 21203 Neorić; Nikša Bratić, Put Svete Mande 18, 21000 Split; Vencislav Brizić, Ulica Kralja Zvonimira 56, 21460 Stari Grad; Zlata Brizić, Ulica Kralja Zvonimira 56, 21460 Stari Grad; Mate Brstilo, Krešimirova 25, 21311 Žrnovnica; Zora Budimir, Cesta Domovinskog rata 36, 22300 Knin; Miranda Budiša, Ulica Kralja Zvonimira 18, 22320 Drniš; Nediljko Bugarin, Doverska 7, 21000 Split; Željka Vučemilović-šimunović, Alkarska Ulica 26, 21000 Split; Gordana Buljević, Trondheimska 10, 21000 Split; Marina Burić, Mirlović Zagora, 22323 Unešić; Mario Buzov, Cerje 35, 22320 Mirlović Polje; Đuro Caratan, Stara zavala 58, 21465 Jelsa; Toni Caratan, ZAVALA 58 (ranije: ZAVALA, ZAVALA, 0), 21465 Zavala; Boris Carić, IVAN DOLAC 179 (ranije: IVAN DOLAC, IVAN DOLAC, 0), 21465 Ivan Dolac; Paulo Carić, SVIRČE 145 (ranije: SVIRČE, SVIRČE, 0), 21460 Svirče; Dinka Cezareo, Marina Šabića 4, 21460 Stari Grad; Nevenka Cukrov, Domovinskog rata 6, 21210 Solin; Dijana Czwik, Matoševa Ulica 96, 21210 Solin; Vinka Čavala, ULICA PETRA ZRINSKOG 23 (ranije: KAŠTEL GOMILICA, UZ VODOVOD, 0), 21214 Kaštel Gomilica; Silva Černak Lojić, Lojići 1, 22320 Drniš; Diana Čović, Duće-Glavica, 21310 Omiš; Ante Čulo, Hrvatskih knezova bb, 21214 Kaštel Gomilica; Blaž Ćapin, Odakova 9, 21000 Split; Filip Delać, Grge Novaka 6, 22300 Knin; Ankica Delić, Kaštelanska cesta 42, 21212 Kaštel Sućurac; Marko Delić, Gašpini 108, 21210 Solin; Nediljka Delić, Donji Muć bb, 21203 Donji Muć; Gordana Didak, Kroz Smrdečac 5, 21000 Split; Mili Divić, Radobiljska Cesta 12, 21250 Katuni; Ljiljana Dragan Jelušić, Antuna Branka Šimića 54, 21000 Split; Milka Drlje, Kitožer 9, 21311 Stobreč; Mato Drmić, Put Plokita 40, 21000 Split; Jozo Družianić, Pujanke 15, 21000 Split; Stanko Duvančić, Duvančići 9, 22320 Razvođe; Damir Duvnjak, Križine 15A, 21000 Split; Nives Džanko, Ulica Fra Pavla Melade 24 A, 21217 Kaštel Štafilić; Ante Đurđević, Jadranska 12, 21400 Supetar; Ljubica Elez, Donji Moseć 14, 22320 Moseć; Ankica Ezgeta, Kaštelanska cesta 12, 21217 Kaštel Stari; Lenka Franić, Sedam Kaštela 6, 21000 Split; Ivica Gabelić, Vrboska 387, 21465 Vrboska; Marija Galešić, Neorić 61, 21203 Neorić; Petar Galić, MERZOVA 12 (ranije: SPLIT, TEŽAČKI PUT, 40 E), 21000 Split; Silvana Galić, Trondheimska 5, 21000 Split; Kazimir Garić, Ulica Matija Ivanića 35, 21460 Stari Grad; Vencel Gašpar, Hercegovačka 24, 21000 Split; Vinko Gašpar, Sinjska 9, 21000 Split; Ana Goreta, Put željezničke stanice, 22320 Drniš; Zorka Goreta, Donje Gorete 21, 22320 Drniš; Josip Gotovac, Vukovarska 113, 21000 Split; Vjekoslav Grbčić, Gajeva 11A, 21000 Split; Divna Grbeša, FRANKOPANSKA ULICA 20 (ranije: SOLIN, FRANKOPANSKA ULICA, 60), 21210 Solin; Ana Grubišić, Put Sirobuje 10, 21311 Stobreč; Gordana Grubišić, Braće Radića 3, 21210 Solin; Nikola Grubišić, VUKOVARSKA ULICA 5 (ranije: DRNIŠ, KRALJA ZVONIMIRA, 41), 22320 Drniš; Sanja Grubišić, Ulica Kralja Zvonimira 41, 22320 Drniš; Antonio Gudelj, Put Dragovoda 17, 21000 Split; Kata Gugić, Sarajevska 42, 21000 Split; Mirjana Gugić, Luke Botića 6, 21210 Solin; Ivica Hajder, Cigići 1, 22320 Otavice; Željko Hajder, Cigići 1, 22320 Otavice; Silvana Hajduk, Varoš 1, 21231 Klis; Tomislav Herceg, Sinjska 46, 22300 Knin; Mira Ikica, Vlaka Vi 2, 22303 Oklaj; Franjo Ivčević, Sv. Petra od Klob. 1, 21217 Kaštel Novi; Jelena Ivčević, Ulica Sv. Petra Od Klobuka 16, 21217 Kaštel Novi; Damir Jakus, Stepinčeva 67, 21000 Split; Gospova Jakus, Poljička Cesta 84, Poljica; Marica Jakus, PUT MAJDANA 31 (ranije: SOLIN, PUT MAJDANA, 31), 21231 Klis; Petar Jakus, Put Majdana 31, 21210 Solin; Marko Janković, Bisko 39, 21232 Bisko; Matija Jeličić, Vinkovačka 5, 21000 Split; Ante Jeličić, Trondheimska 7, 21000 Split; Marija Jocić, Vojka Krstulovića 21, 21000 Split; Ante Jolić, Jolići 2, 22320 Gradac; Marica Jukić, Perivoj A. Roje 5, 21000 Split; Marko Jukić, Perivoj Ane Roje 5, 21000 Split; Renata Jukić, Put Župića 33, 21230 Sinj; Jadranka Jurić, Bufaline II 29, 21217 Kaštel Novi; Marija Jurić, Put Kruševika bb, 21214 Kaštel Kambelovac; Ankica Kainić, Prominski Put 11, 22300 Knin; Jelena Kalinić, Magistrala Solin 67, 21000 Split; Petar Kalinić, Mosećka 114, 21000 Split; Anamarija Kalinić Radović, Vukovarska 57, 21000 Split; Stipan Kamber, Sesartići 20, 21210 Solin; Đuro Kapoši, Južno predgrađe 51, 31000 Osijek; Željko Karin, Zgon 80, 21210 Solin; Marijana Karin Prnjak, Zgon 80, 21210 Solin; Neda Kasalo, CESTA DR. FRANJE TUĐMANA 409 (ranije: KAŠTEL KAMBELOVAC, CESTA DR. FRANJE TUĐMANA, 109), 21214 Kaštel Kambelovac; Zvonimir Kasalo, CESTA DR. FRANJE TUĐMANA 409 (ranije: KAŠTEL KAMBELOVAC, CESTA DR. FRANJE TUĐMANA, 109), 21214 Kaštel Kambelovac; Suzana Kašić, Ulica 142. Brigade 2, 22320 Drniš; Ivana Katalinić Jerčić, Put Vrila 6, 21310 Omiš; Josip Katušić, Luke Botića 11, 21210 Solin; Ljiljana Kegalj, Istarska 5, 21000 Split; Ante Kekez, Dubrovačka 35, 21000 Split; Ivanko Kekez, Sukoišanska 29, 21000 Split; Petrica Kekez, Dubrovačka 35, 21000 Split; Boško Kevo, Stipe Pensa 5, 21217 Kaštel Štafilić; Antiša Kliškinić, Ulica Petra Krešimira Iv 108, 21210 Solin; Veljko Knezović, Zagrebačka 6, 21311 Stobreč; Stjepan Kokeza, Čopova 8, 21000 Split; Petar Kolega, ZVONIMIROVA 121 (ranije: SOLIN, ANTIŠE VUČIČIĆA, 149), 21210 Solin; Daniela Kovač, Cesta dr. Franje Tuđmana 238a, 21212 Kaštel Sućurac; Željka Kovač, Mažuranićevo šetalište 26, 21000 Split; Ivan Kraljić, Put Balabana 7, 21203 Neorić; Inga Krnjaić, Požeška 6, 21000 Split; Anka Krstić, Odeska 19, 21000 Split; Ivan Kundid, Gradišćanskih Hrvata 1, 21000 Split; Ivana Kundid, Dinarska 11, 21000 Split; Ružica Kundid, Dinarska 11, 21000 Split; Deni Kuvačić, Mažuranićevo Šetalište 10 B, 21000 Split; Anka Landikušić, Gradac 19 A, 21311 Podstrana; Ivan Lasić, Konjsko bb, 21231 Konjsko; Dražen Lazić, Šime Ljubića 9, 21000 Split; Nenad Leskur, Ulica Stjepana Radića 14, 21210 Solin; Ivana Lilić, Put Brodarice 7, 21000 Split; Ivo Lipanović, M. Getaldića 31, 21000 Split; Marko Lojić, Lojići 1, 22320 Drniš; Mile Lovrić, Fra Grge Martića 41, 21000 Split; Ana Lovrinčević, Vrh Visoke 121, 21000 Split; Dejan Lukavac, Ćirići 3, 22320 Tepljuh; Nela Madžar, Poljička 2, 21311 Podstrana; Alenka Malinić, Pujanke 79, 21000 Split; Pavao Marasović, Put Jokića-kalčina 8, 21203 Neorić; Anto Marijan, Ulica Mate Lovraka 2, 10410 Velika Gorica; Cvita Marijanović, Marjanovići Iznad Crkve 11, 22320 Gradac; Dobrinka Marijanović, Put Smokovika 35, 21000 Split; Tomislav Marijanović, Put Smokovika 35, 21000 Split; Jasna Marin, Petra Svačića 99, 22320 Drniš; Marina Marin, Trbounje bb, 22320 Drniš; Željko Marinac, Varaždinska 3, 21000 Split; Božidar Marinković, Dosud 9, 21000 Split; Jakov Mateta, ULICA KORIOLANA ĆIPIKA 10 (ranije: KAŠTEL STARI, ULICA KARIOLANA ČIPIKA, 10), 21217 Kaštel Stari; Ivan Matić, Kopilica 33, 21000 Split; Ružica Matić, Gornji Matići Kod Bunara 1, 22320 Trbounje; Slavko Matić, I. Aljinovića 11, 21311 Žrnovnica; Željko Matić, Ulica Put Kaluna 18, 22320 Drniš; Marija Matković, Šižgorićeva 20, 21000 Split; Ivan Melvan, Luke Botića 7, 21217 Kaštel Novi; Nikola Midenjak, Ulica 142. Brigade 16, 22320 Siverić; Pere Mihanović, Radičinka 12, 21311 Žrnovnica; Ana Mikulić, Čavoglave bb, 22320 Drniš; Mate Mikulić, Pauk 11, 22320 Čavoglave; Ivan Milaković, Strmoševica 3, 21222 Marina; Ivan Milanović, Terzićeva 17, 21000 Split; Zorka Miletić, Jajići 30, 21210 Solin; Milan Miljuš, Kranjčevićeva 35, 21000 Split; Đorđe Mirčetić, Pokvasica 2, 22320 Miočić; Tonči Mišković, Jelsa 667, 21465 Jelsa; Ana Moro, Vukovarska 80, 21000 Split; Slavko Moro, Muklače 23, 21203 Crivac; Tomi Moscatello, Ploča 17, Dol, 21460 Stari Grad; Marija Munitić, Mažuranićevo šetalište 48, 21000 Split; Ljubomir Muslim, Imotska 60, 21000 Split; Mijo Nožina, PUT NOŽINA - MALJKOVIĆA 11 (ranije: PRGOMET, PRGOMET, 0), 21201 Prgomet; Jurica Oman, Ive Tijardovića 10, 21000 Split; Mirko Oman, Tijardovićeva 10, 21000 Split; Janja Orošnjak, Gorice 2, 21212 Kaštel Sućurac; Mila Palada, Odeska 4, 21000 Split; Ivan Pandža, ULICA KORIOLANA ĆIPIKA 7 (ranije: KAŠTEL STARI, ULICA KARIOLANA ČIPIKA, 9), 21217 Kaštel Stari; Asija Papić, Dr. Ante Starčevića 55, 21220 Trogir; Mijo Papić, Getaldićeva 5, 21000 Split; Tereza Papić, M. Getaldićeva 5, 21000 Split; Rajko Parać, Paraći 3, 22320 Ružić; Tatjana Parać, Vrlička 43, 21000 Split; Đurđica Parat, Boksitno naselje 19, 22320 Drniš; Ivan Pastuović, Pastuovića 3, 22320 Ružić; Jurica Pavela, Poljana Kneza Trpimira 6, 21000 Split; Roki Pavičić, Drugi Donji Dvori 6, 21460 Stari Grad; Ivan Pažanin, Biokovska 6, 21000 Split; Luka Peko, Terzićeva 5, 21000 Split; Neda Penga, Sv.lovre 23, 21311 Stobreč; Ante Perko, Don Petra Peroša 5, 21210 Mravince; Ivana Perko, Don Petra Peroša 5, 21210 Mravince; Gordana Perković, Vukovarska 43, 21000 Split; Marica Perković, Perkovići 15, 22320 Kljake; Nediljko Perković, Vukovarska 43, 21000 Split; Nila Peroš, Terzićeva 3, 21000 Split; Dragica Peša, Jeretova 7, 21000 Split; Iris Peša, Rikarda Katalinića Jeretova 7, 21000 Split; Nikša Petrić, Kod Sv. Stjepana 23, 21460 Stari Grad; Matko Pezo, Hercegovačka 30, 21000 Split; Zlatko Piperković, Dinka Šimunovića 17, 21000 Split; Joško Pivac, Varaždinska 43, 21000 Split; Luka Pjevac, Omiška 18, 21000 Split; Anka Plazonja, Uskočka 7, 21000 Split; Robert Plazonja, Uskočka 7, 21000 Split; Gordan Poparić, ULICA GRGURA NINSKOG 29 A (ranije: KAŠTEL NOVI, ŽRTAVA RATA, 29 A), 21217 Kaštel Novi; Ante Popović, J. Palmotića 2, 21000 Split; Milanka Pranić, Mosećka Ulica 4, 22320 Drniš; Miroslav Primorac, I. Paštrića Poljičanina 19, 21311 Podstrana; Iva Punda, Bistrička 29, 21204 Kotlenice; Drago Radić, Na rudini 3, 20207 Čibača; Mladen Radmilović, Gorička 4, 21000 Split; Petar Radonić, Jelsa 98, 21465 Jelsa; Jagoda Radošević, Vrh Lučca 35, 21000 Split; Ante Rajčić, Velebitska 97, 21000 Split; Marko Ralica, Benkovačka 3, 21000 Split; Ivan Raos, MANDIĆEVA 66 (ranije: STOBREČ, MANDIĆEVA, 66), 21000 Split; Zdenka Razlog, Kod Pošte 33, 22320 Siverić; Mila Rebić, Marka M. 20A, 21210 Mravince; Marija Reljanović, Otavice 30, 22320 Otavice; Mara Režić, Kliški Put 48, 21210 Solin; Marija Rizvan, Bilice 12, 21000 Split; Anđelko Rogulj, Gomile 38, 21217 Kaštel Stari; Berislava Roša, Zvonimirova 29 B, 22300 Knin; Sofija Ruić, Getaldićeva 19, 21000 Split; Ana Runjić, Hrvatskih vitezova 46, 21000 Split; Gordan Ruščić, Putaljski put bb, 21212 Kaštel Sućurac; Sanja Ružić, Šižgorićeva 7, 21000 Split; Svjetlana Samac, Samci 14, 22320 Brištane; Miljenko Samardžić, Šižegorićeva 20, 21000 Split; Dinka Sanseović, KUNIČIĆA DVOR 4 (ranije: DOL, DOL, 0), Dol; Ante Sarić, Neorić bb, 21203 Neorić; Ivan Sarić, DONJA MALA-CENTAR 47 (ranije: NEORIĆ, NEORIĆ, 0), 21203 Neorić; Marija Sedlar, Ostravska 1, 21000 Split; Ljubica Sekelez, Mitnička 1, 21000 Split; Kristina Serdarević, Put Jokića-kalčina 8, 21203 Neorić; Aleksandra Sever-Muhar, Karamanova 7, 21000 Split; Boško Sikavica, Kričke bb, 22320 Ružić; Snježana Sikavica, Domovinskog rata 12, 21210 Solin; Dragan Simić, Sarajevska 76, 21000 Split; Tanja Sinovčić, Trondheimska 10, 21000 Split; Ljiljana Sirić, Put Vele Meje 10, 21212 Kaštel Sućurac; Dijana Skelin, Vručine II 12, 21217 Kaštel Novi; Kata Sočo, CENTAR - DUBRAVA 21 (ranije: NEORIĆ, NEORIĆ, 0), 21203 Neorić; Marija Stančić, Petra Krešimira IV 10, 21460 Stari Grad; Đani Stanić, Matoševa Ulica 131, 21210 Solin; Danica Stipović, Put Dragočeva 54, 21212 Kaštel Sućurac; Milorad Stojsavljević, Šimićeva 58, 21000 Split; Petar Strinić, Pazdigradska 16, 21000 Split; Luca Strunje, Kralja Tomislava 18, 22300 Knin; Slavka Svalina, Crivac bb, 21203 Crivac; Marijan Šamija, Trstenik 2, 21000 Split; Marinka Šamija, Vrgoračka 8, 22300 Knin; Katica Šeparović, Kupreška 92, 21000 Split; Nenad Ševo, Triljska 1, 21000 Split; Krasna Šiklić, Hercegovačka 88, 21000 Split; Mili Šimig, Šibenska 27, 21000 Split; Vesna Škare, Ruđera Boškovića 12, 21000 Split; Ljubica Škopljanac, TIKVARIN 14 (ranije: KAŠTEL KAMBELOVAC, TIKVARIN, 8), 21214 Kaštel Kambelovac; Milica Špar, Mašogradska Ulica 16, 21212 Kaštel Sućurac; Eleana Šubat, Mosorska 26, 21311 Podstrana; Ivan Šuljug, Ivaniševićeva 45, 21000 Split; Vesna Šunjić, Šimićeva 14, 21000 Split; Ljubica Tarle, Tarle 12, 22320 Velušić; Nada Teklić, Zgon 80, 21210 Solin; Lada Terzić, Puntarska 5, 21000 Split; Ivan Tomić, Tomići 1, 22320 Siverić; Ivan Topić, Vrlička 21, 21000 Split; Jelica Topić, Mosećka 50A, 21000 Split; Tvrtko Topić, Ulica 142. Brigade 37 A, 22320 Siverić; Anđelka Torlak, Radunica 29, 21000 Split; Ivan Torlak, Radunica 29, 21000 Split; Marko Torlak, Radmilovića 20, 21000 Split; Damir Tot, Šimićeva 12, 21000 Split; Anka Treskavica, Dubrovačka 35, 21000 Split; Anka Tukić, Šime Ljubića 13, 21000 Split; Nediljko Ugrin, Sv. Ivana 33, 21311 Donje Sitno; Marinko Uvodić, Zgon 32, 21210 Solin; Nedjeljka Uvodić, Vinkovačka 51, 21000 Split; Marko Validžić, Validžići 4, 22320 Ružić; Ivanka Varnica, Imotska 69, 21000 Split; Milica Varvodić, Kozjačka 24, 21210 Solin; Kristina Velić, Papandopulova 11, 21000 Split; Ljiljana Vesković, Fausta Vrančića 8, 21000 Split; Milka Veštić, Čavale 11, 22323 Sedramić; Ante Vidan, Gundulićeva 44, 21000 Split; Marko Vidović, Ružić bb, 22320 Gradac; Matko Vidović, Gradac bb, 22320 Gradac; Nevenka Vidović, Pastuovići 4, 22320 Gradac; Ankica Vilibić, Marina Getaldića 33, 21000 Split; Anđelko Vilić, RADOBILJSKA CESTA 41 (ranije: KREŠEVO, KREŠEVO, 24), 21250 Kreševo; Normela Visković, Jelsa 1005, 21465 Jelsa; Tonči Visković, Jelsa 1005, 21465 Jelsa; Marica Vlaić, Ulica Nikole Tesle 16, 22320 Drniš; Dubravka Vlainić, Jelsa 357, 21465 Jelsa; Ivo Vodanović, Pavičića dvori 11, 21460 Stari Grad; Josip Vogleš, CESTA DR. FRANJE TUĐMANA 550 (ranije: KAŠTEL KAMBELOVAC, CESTA DR. FRANJE TUĐMANA, 80), 21214 Kaštel Kambelovac; Vinko Vranković, JELSA 129 (ranije: JELSA, JELSA, 0), 21465 Jelsa; Ivan Vrdoljak, DONJA MALA-CENTAR 31 (ranije: NEORIĆ, NEORIĆ, 0), 21203 Neorić; Mirjana Vrdoljak, Put Kule 12, 21210 Solin; Marija Vrgoč, Velebitska 34, 21000 Split; Bože Vuco, Starčevićeva 10, 21212 Kaštel Sućurac; Mirjana Vučković, Ruđera Boškovića 23, 21000 Split; Višnja Vučković, Put Smokovika 26, 21000 Split; Ivan Vugdelija, Don Frane Bulića 38, 21217 Kaštel Novi; Dubravka Vukas, Markov Put 8, 21000 Split; Anđelka Vukičević, Badanj bb, 22320 Drniš; Zora Vuković, Plitvička 1A, 21000 Split; Ivan Vukušić, Dobrilina 6, 21000 Split; Jadran Vukušić, Put Sv. Klementa 19, 21311 Gornje Sitno; Nevenka Vukušić, Cerje 2, 22320 Mirlović Polje; Vjera Vukušić, Kralja Petra Krešimira IV 8, 22320 Drniš; Zvonimir Vukušić, Vinodolska 10, 21000 Split; Nevenka Vuleta, Markov put 33, 21311 Stobreč; Vinka Zekić, Mostarska 7, 21000 Split; Dinko Zenčić, Račić bb, 21465 Jelsa; Borislav Zokić, Fra Bone Razmilovića 1, 21000 Split; Dolina Zokić, Pojišanska 18, 21000 Split; Margita Zokić, Fra Bone Razmilovića 1, 21000 Split; Luca Zolota, Gospin Put 38, 21212 Kaštel Sućurac; Milan Žarković, Parčić bb, 22320 Siverić; Nevenka Živko, M. Čačića 3, 22300 Knin; Davorka Živković, Živkovići 12, 22320 Badanj; Ivica Živković, Badanj bb, 22320 Badanj; Ivo Živković, Put Kule 27, 21210 Solin; Siniša Ivančić, Lovački Put 13, 21000 Split; Iva Jelić, Benkovačka 3, 21000 Split; Marko Kavelj, Alojzija Stepinca 11, 21000 Split; Ivan Koljanin, Kupreška 82, 21000 Split; Željko Kovač, Dravska 4, 31000 Osijek; Zvonko Kruneš, Ulica Slobode 36, 21000 Split; Nikola Lacmanović, Sukoišanska 19, 21000 Split; Vesna Lepetić, Tršćanska 12, 21000 Split; Jelica Ljubica, Velebitska 105, 21000 Split; Darko Lulić, Vežarovice 18, 21214 Kaštel Lukšić; Vesna Lulić, Vežarovice 18, 21214 Kaštel Lukšić; Marija Mamić, Kroz Meterize 26, 22000 Šibenik; Radojka Marijanović, Marijanovići Iznad Crkve 10, 22320 Gradac; Meri Cabadaj, Trg Bana Josipa Jelačića 10, 31000 Osijek; Mate Markotić, Put Starog Sela 23, 21311 Podstrana; Ante Marović, Lička 3, 21000 Split; Ivan Marušić, Poljičkih Knezova 87, 21311 Podstrana; Iva Melvan, Doverska 31, 21000 Split; Goran Merkel, Mutvoranska Ulica 3, 52100 Pula; Ivan Mornar, Miroslava Krleže 24, 21000 Split; Miodrag Munjiza, Put Miluša 7, 21311 Stobreč; Ante Nožina, Put Nožina-maljkovića 5, 21201 Prgomet; Anica Pandža, Hercegovačka 46, 21000 Split; Nikica Pavlović, Gornji Kono 37, 20000 Dubrovnik; Silvana Perić, Table 31, 21000 Split; Nediljka Perišić, Ruđera Boškovića 8a, 21204 Dugopolje; Elvira Dračevac, Lumbarda 678, 20260 Lumbarda; Mara Dobrota, Trondheimska 9, 21000 Split; Neda-lidia Buljević, Put Crkve 8, 22320 Gradac; Ivan Bugarin, Grab 114, 21238 Grab; Maja Bučić, Ruđera Boškovića 11, 21000 Split; Mira Božić, Bilice Ii 38, 21000 Split; Sandra Borić, Mosećka 56, 21000 Split; Marija Davidović, Gašpini 88, 21210 Solin; Petar Adjanski, Osječka Ulica 1, 21214 Kaštel Gomilica; Ana Čatlak, Put Sv. Ante Padovanskog 14, 21214 Kaštel Kambelovac; Marinko Buškulić, Ivana Gundulića 13, 21000 Split; Marinko Galić, Kamenita 99, 21000 Split; Luca Gabela, Kneza Lj. Posavskog 7, 21000 Split; Tomislav Frankić, Grljevačka 41, 21311 Podstrana; Elias Erceg, Vrbanj 132, 21460 Vrbanj; Jakov Elez, Donje Ogorje 0, 21206 Donje Ogorje; Sretan Bajalo, Poljana Kneza Trpimira 4, 21000 Split; Mario Tomić, Ulica Svetega Križica 26, 21450 Hvar; Ranko Vuleta, Sv. Ivana 20, 21311 Donje Sitno; Zlatko Balić, K. Višeslava 1, 21204 Dugopolje; Boško Barać, Bajagić 13a, 21238 Bajagić; Milan Vukić, Doverska 5, 21000 Split; Mara Vukorepa, Zgon 30, 21210 Solin; Bare Vujina, Vujinova 4, 21217 Kaštel Štafilić; Milenko Bašić, Sv.nikole 46, 21207 Podgrađe; Diana Blažević, Mejaši I 3b, 21000 Split; Jozo Bogić, Put Blata 132, 21217 Kaštel Stari; Stjepko Bojanić, Duvanjska 7, 21000 Split; Miroslav Trečić, Ulica Domovinskog Rata 1c, 21210 Solin; Neda Tukić, Trondheimska 10, 21000 Split; Vinka Ukić, Dinka Šimunovića 5, 22300 Knin; Mira Velić, Bernarda Vukasa 32, 21000 Split; Ivan Vrdoljak, Donja Mala-centar 31, 21203 Neorić; Iva Vrdoljak, Kukuljevićeva 19, 21000 Split; Dražen Todorović, Hercegovačka 70, 21000 Split; Dubravka Stojanovska, Put Plokita 75, 21000 Split; Josip Strniša, Ivana Gundulića 9, 22300 Knin; Ivica Sviličić, Kneza Mutimira 3, 21000 Split; Ana Rogošić, Komjate 0, 21214 Kaštel Lukšić; Ivica Stipinović, Sukoišanska 25, 21000 Split; Darko Topić, Put Sv. Ižidora 92, 21000 Split; Marija Trečić, Ulica Domovinskog Rata 1c, 21210 Solin; Milica Zorić, Pujanke 53, 21000 Split; Ivo Rajčić, Radunićeva 19, 21217 Kaštel Novi; Ivan Radoš, Drniški Put 9, 21000 Kamen; Željka Vučemilović-šimunović, Alkarska 26, 21000 Split; Slaven Tukić, Šime Ljubića 13, 21000 Split; Bartul Barišić, Stjepana Radića 11, 20207 Cavtat; Tajana Domazet, Mosećka 50a, 21000 Split; Velinka Runjić, Marina Getaldića 17, 21000 Split; Niko Dujić, Don Petra Peroša 107, 21210 Mravince; Teo Mandić, Krešimirova 26, 21210 Vranjic; Mevlida Armanda, Vranjički Put 18, 21000 Split; Renata Kalčić, Brajšina 26, 51000 Rijeka; Juraj Lešković, Matenci 142, 49240 Matenci; VRGORKA-VINARIJA dioničko društvo za proizvodnju pića, poljoprivredu i trgovinu, Fra Ivana Rožića 35, 21276 Vrgorac; Milivoj Vidas, Starčevićeva 26, 21000 Split; BURA l d.o.o. za trgovinu i usluge - u stečaju, Koturaška 51, Zagreb; AUTO CENTAR LOZIĆ d.o.o. trgovina vozilima u stečaju, Županijska 21, 31000 Osijek; NET MEDIA SISTEMI d.o.o. za informatički inženjering, Kvaternikova 12, 21000 Split; BASLER OSIGURANJE ZAGREB dioničko društvo za osiguranje, Radnička cesta 37/b, Zagreb; NASTAVNI ZAVOD ZA JAVNO ZDRAVSTVO SPLITSKO-DALMATINSKE ŽUPANIJE, Vukovarska Ulica 46, 21000 Split; Joško Pavlov, Primorska Ulica 54, 21214 Kaštel Gomilica; Tina Trajković, Doverska 11, 21000 Split; Nada Dujmić, Aljinovića 95, 21311 Žrnovnica; Nada Baković, Kroz Selo 6, 22321 Parčić; Marija Duvančić, Duvančići 40, 22320 Razvođe</derivirana_varijabla>
  </DomainObject.Predmet.StrankaFormatedWithAdress>
  <DomainObject.Predmet.StrankaFormatedWithAdressOIB>
    <izvorni_sadrzaj> REPUBLIKA HRVATSKA, OIB 18683136487 zastupanog po punomoćniku ŽUPANIJSKO DRŽAVNO ODVJETNIŠTVO U SPLITU; LUKA dioničko društvo, OIB 34440814040, Kopilica 47 B, Split; RAD, d.o.o. za vodoopskrbu i ostale komunalne djelatnosti, OIB 71304592430, Ul.Stjepana Radića 69, Drniš; HEP-Operator distribucijskog sustava d.o.o. za distribuciju i opskrbu električne energije ELEKTRA ŠIBENI, OIB 46830600751, Ulica grada Vukovara 37, 10000 Zagreb; Mara Jukić, OIB 37710339746, Čavoglave bb, 22322 Ružić zastupanog po punomoćniku Mijo Jeličić; Ivica Bašić, OIB 14595893401, Vukovarska 170, 21000 Split zastupanog po punomoćniku Mijo Jeličić; GASTRO GRUPA d.o.o. za trgovinu i usluge, OIB 39228456312, Grada Vukovara 271, 10000 Zagreb; AUTO HRVATSKA dioničko društvo, OIB 32709834358, Dubrovačka Ulica 1, Split; JADRANSKO OSIGURANJE d.d., OIB 94472454976, Listopadska 2, 10000 Zagreb zastupanog po punomoćniku Grgić &amp; Partneri odvjetničko društvo j.t.d.; CITY EX d.o.o. za prijenos poslovne dokumentacije, OIB 99406899243, Donje Svetice 40, 10 000 Zagreb zastupanog po punomoćniku Antonio Zujić; Hrvatski Telekom d.d., OIB 81793146560, Savska cesta 32, 10000 Zagreb; CODEX SORTIUM društvo s ograničenom odgovornošću za pružanje kompleksnih konzalting usluga, OIB 83918065246, Ivana Šibla 9, 10000 Zagreb; SUNCE osiguranje d.d., OIB 12012147571, Trnjanska cesta 108, 10000 Zagreb; HRVATSKA IZVJEŠTAJNA NOVINSKA AGENCIJA, OIB 41387373932, Marulićev trg 16, 10000 Zagreb; ČISTOĆA d.o.o. za komunalnu djelatnost, održavanje čistoće i odlaganje komunalnog otpada, OIB 16912997621, Put od Republike 14, Dubrovnik; TEXT-PAPIR d.o.o. za trgovinu i usluge, OIB 45878059290, Stinice 12, Split; SLOBODNA DALMACIJA izdavačka i tiskarska djelatnost, dioničko društvo, OIB 35075764438, Ulica Hrvatske Mornarice 4, Split; ČISTOĆA društvo s ograničenom odgovornošću za obavljanje komunalnih djelatnosti održavanja čistoće i odlaganja komunaln, OIB 38812451417, Put Plokita 81, Split; OPĆINA JELSA Jedinstveni upravni odjel, OIB 94187441810, Riba bb, 21465 Jelsa; AUTOKUĆA BOSNIĆ d.o.o. za trgovinu, servis i remont, OIB 62890333516, Rakite 27, Žrnovnica; TISKARA MALENICA d.o.o., OIB 21268596817, 113. Šibenske brigade HV-a 193, Šibenik zastupanog po punomoćniku Jasmin Avdagić; Ivan Marijan, OIB 35721802898, Strossmayerovo šetalište bb, 21465 JELSA, Otok Hvar zastupanog po punomoćniku Zdravko Bojanić; HEP-Operator distribucijskog sustava d.o.o. za distribuciju i opskrbu električne energije, OIB 46830600751, Ulica grada Vukovara 37, 10000 Zagreb; Rikard Pavlović, OIB 16829467929, Gundulićeva 26, 21000 Split; LUČKA UPRAVA SPLIT, OIB 06992092556, Gat Sv. Duje 1, Split; TINA ALATI društvo s ograničenom odgovorošću za trgovinu i usluge, OIB 72232886006, Trg Francuske Repub. 14, 10000 Zagreb; PLOVPUT trgovačko društvo s ograničenom odgovornošću za održavanje pomorskih plovnih putova i radijske službe, OIB 14480721492, Obala Lazareta 1, Split; Regionalna veletržnica Benkovac dioničko društvo za trgovinu i usluge "u stečaju", OIB 16205687638, Benkovačke bojne 17, Benkovac; MESSER CROATIA PLIN Poduzeće za proizvodnju i prodaju tehničkih plinova d.o.o., OIB 32179081874, Industrijska 1, Zaprešić; ZAVOD ZA JAVNO ZDRAVSTVO DR. ANDRIJA ŠTAMPAR, OIB 33392005961, Mirogojska Cesta 16, 10000 Zagreb; Zagrebačka burza d.d., OIB 84368186611, Ivana Lučića 2a/22, 10000 Zagreb zastupanog po punomoćniku MAĐARIĆ &amp; LUI - odvjetničko društvo d.o.o.; METRONET TELEKOMUNIKACIJE d.d. za telekomunikacijske usluge, OIB 23269006802, Ulica Grada Vukovara 269/d, 10000 Zagreb; RELAX, d.o.o. za proizvodnju i trgovinu, OIB 24543050439, Tijardovićeva 4/II, Split; MINISTARSTVO GOSPODARSTVA, RAVNETELJSTVO ZA ROBNE ZALIHE, OIB 22413472900, Ul.Grada Vukovara 78/VI, 10000 Zagreb zastupanog po punomoćniku ŽUPANIJSKO DRŽAVNO ODVJETNIŠTVO U SPLITU; PUĆO d.o.o. za trgovinu, ugostiteljstvo i cestovni prijevoz, OIB 33417474295, Puće 2, Ružić; ITEM, d.o.o. informatičke usluge, OIB 71527463594, Put Supavla 39, Split; ŠKARE TRADE, d.o.o. za trgovinu i ugostiteljstvo, OIB 88448992592, Sarajevska Ulica 64, Split; CROATIA osiguranje d.d. FILIJALA SPLIT, OIB 26187994862, Miramarska 22, 10000 Zagreb; MIRJANA BARIĆ, OIB 91861480870, D.Farlatija 92, 23000 Zadar; SREDIŠNJE KLIRINŠKO DEPOZITARNO DRUŠTVO, dioničko društvo, OIB 64406809162, Heinzelova 62/a, 10000 Zagreb; MILENKO BUŠLJETA, OIB 63433937940, P. Bonifacije 30, 23000 Zadar; MILICA UGARKOVIĆ, OIB 03462724779, 23000 Zadar; FABIJAN PERONJA, OIB 19033633778, Banski dolac bb, 21465 Jelsa zastupanog po punomoćniku KRUNO PERONJA; Agencija za upravljanje državnom imovinom, OIB 75666130770, Ivana Lučića 6, 10000 Zagreb; COMENG, društvo s ograničenom odgovornošću za informatički inženjering, OIB 42122172362, A. Starčevića 11, Solin; AMEROPA AG, OIB 38272342702, Rebgasse 108, BINNINGEN zastupanog po punomoćniku Odvjetničko društvo Hanžeković &amp; Partneri društvo s ograničenom odgovornošću; GRAFOPLEX, društvo s ograničenom odgovornošću, za trgovinu i usluge, OIB 71142152777, Hektorovićeva 47, Split; HP - Hrvatska pošta d.d., OIB 87311810356, Jurišićeva 13, 10000 Zagreb; Financijska agencija, OIB 85821130368, Vrtni put 3, 10000 Zagreb; NIKOLA LACMANOVIĆ, OIB 50670282682, Sukoišanska 19, 21000 Split zastupanog po punomoćniku DORIS KOŠTA; HEP-Operator distribucijskog sustava d.o.o. za distribuciju i opskrbu električne energije, OIB 46830600751, Ulica grada Vukovara 37, 10000 Zagreb; VODOVOD I KANALIZACIJA, društvo s ograničenom odgovornošću za vodoopskrbu, odvodnju i pročišćavanje otpadnih voda, OIB 56826138353, Biokovska 3, Split; JELKOM, društvo s ograničenom odgovornošću za komunalnu djelatnost, OIB 92345732468, Vrboska; DALMACIJAVINO d.d. za proizvodnju i promet alkoholnih i bezalkoholnih pića "u stečaju", OIB 07837847925, Obala kneza Domagoja 15, Split; EUROLEASING d.o.o., OIB 48922277230, Remetinečka cesta 98, 10000 Zagreb zastupanog po punomoćniku Grgić &amp; Partneri odvjetničko društvo j.t.d.; Rino Barbić, odvjetnik, OIB 04402974520, Vrsina 0, 21465 Jelsa; HVARSKI VODOVOD d.o.o., OIB 96577868636, Radičina 0, 21465 Jelsa zastupanog po punomoćniku Rino Barbić; IVAN MILAT, OIB 89865160390, Ulica br. 7, 20271 BLATO NA KORČULI; DIONOVA - DIONA d.o.o., OIB 41112127430, Donje Svetice 127, 10000 Zagreb; TEHNOPLAST d.o.o. za građevinarstvo, trgovinu, ugostiteljstvo, turizam i uslužne djelatnosti, OIB 70676517267, Ulica Slobode 5, 21000 Split; VIPnet, društvo s ograničenom odgovornošću za usluge javnih telekomunikacija, OIB 29524210204, Vrtni put 1, 10000 Zagreb; BILIĆ-ERIĆ d.o.o. za privatnu zaštitu, OIB 68580128211, Ljudevita Posavskog 3, Trgovački centar Millennijum, Sesvete; DALMACIJAVINO - ZAGREB društvo sograničenom odgovornošću za trgovinu, ugostiteljstvo i prijevoz, OIB 93269876765, Gajeva 26, 10000 Zagreb; GRAD DRNIŠ, OIB 38309740312, Trg kralja Tomislava 1, 22320 Drniš; Vetropack Straža tvornica stakla d.d. Hum na Sutli, OIB 74210066591, Hum na Sutli, Hum na Sutli 203, Hum Na Sutli; CAPRICORNO, društvo s ograničenom odgovornošću za trgovinu, OIB 09517317411, Hercegovačka 57/A, Split; PELJEŠKI VRHOVI, POLJOPRIVREDNA ZADRUGA, OIB 49398931487, Janjina 68, Janjina; Toma Šurjak, OIB 66049692921, Sansovića dvori 29, 21465 JELSA, DOL zastupanog po punomoćniku Rino Barbić; Jakov Peronja, OIB 07373599239, Jelsa 0, 21465 Jelsa zastupanog po punomoćniku Rino Barbić; TIGAR d.o.o. za usluge, OIB 65051360088, Put Supavla 1, Split zastupanog po punomoćniku Zoran Iviš; POREZNA UPRAVA Područni ured Split, OIB 18683136487, Trg dr. Franje Tuđmana 4, 21000 Split zastupanog po punomoćniku ŽUPANIJSKO DRŽAVNO ODVJETNIŠTVO; BURA I TRAMUNTANA d.o.o. za trgovinu i usluge, OIB 78359961331, Don Frane Bulića 205, Solin; TRAST međunarodno otpremništvo, dioničko društvo, OIB 93225891495,  Gat Sv.Duje 4, Split zastupanog po punomoćniku Marina Tončić-Bota; CHROMOS AGRO dioničko društvo proizvodnja sredstava za zaštitu bilja, OIB 82790074844, Radnička cesta 173/n, 10000 Zagreb; VODOVOD I KANALIZACIJA, društvo s ograničenom odgovornošću za vodoopskrbu, odvodnju i pročišćavanje otpadnih voda, OIB 56826138353, Biokovska 3, Split; AUTOTRANS d. o. o. za javni prijevoz putnika u cestovonom prometu, trgovinu, usluge i turistička agencija, OIB 19819724166, Trg Žabica 1, Rijeka; BRTVILA BREZIĆ d.o.o. za proizvodnju brtvila, trgovinu i zastupanje, OIB 47897946377, Starotrnjanska 46/A, 10000 Zagreb; IREKS AROMA društvo s ograničenom odgovornošću, OIB 36709757659, Radnička Cesta 37, 10000 Zagreb zastupanog po punomoćniku Odvjetničko društvo GLAMUZINA &amp; GROŠETA; Marin Mileteta, odvjetnik, OIB 37476644793, Gorjanska 26, 10000 Zagreb zastupanog po punomoćniku Antonia Selak; HEP - Opskrba d.o.o. za opskrbu potrošača električnom, toplinskom energijom i plinom, OIB 63073332379, Ulica grada Vukovara 37, 10000 Zagreb; ING-ATEST d.o.o. za trgovinu i usluge, OIB 21777333810, Hrvatske mornarice 1/a, Split; Hrvatske vode, pravna osoba za upravljanje vodama, OIB 28921383001, Grada Vukovara 220, 10000 Zagreb; BASLER OSIGURANJE ZAGREB dioničko društvo za osiguranje, OIB 59706054982, Radnička cesta 37/b, 10000 Zagreb; NARODNI TRGOVAČKI LANAC d.o.o. za trgovinu i usluge, OIB 78344221376, Soblinec, Soblinečka 55, Sesvete; MANTIS, d.o.o. za trgovinu i usluge, OIB 41274793973, Varaždinska 51, Split; Vinko Paina, OIB 51203688235, Malo selo, 21460 Stari Grad; TRANSADRIA, međunarodna špedicija d. d. u stečaju, OIB 47965841018, Riva Boduli 1, Rijeka; Hrvatska radiotelevizija, OIB 68419124305, Prisavlje 3, 10000 Zagreb; BRODOMERKUR trgovina i usluge, dioničko društvo, OIB 33956120458, Poljička Cesta 35, Split; ZAGREBAČKI HOLDING, društvo s ograničenom odgovornošću za javni prijevoz, opskrbu vodom, održavanje čistoće, putnička a, OIB 85584865987, Ulica grada Vukovara 41, 10000 Zagreb; NASTAVNI ZAVOD ZA JAVNO ZDRAVSTVO SPLITSKO-DALMATINSKE ŽUPANIJE, OIB 54948902275, Vukovarska Ulica 46, Split; BRODOSPLIT-BRODOGRADILIŠTE društvo s ograničenom odgovornošću, OIB 05532178397, Put Supavla 21, Split; COPAN ZAGREB društvo s ograničenom odgovornošću za trgovinu i zastupanje, OIB 43698579132, Selnica Šćitarjevska 25, 10410 Velika Gorica; DUHAN društvo s ograničenom odgovornošću, OIB 84143469050, Vukovarska 30, Dubrovnik; Ivica Maleš vl. autoservis "UNO", OIB 89917595934, Put Blata bb, 21216 Kaštel Stari; Teo Palaversić, OIB 21074825891, Mala Banda 166, 21465 Jelsa; HRVATSKA POŠTANSKA BANKA, dioničko društvo, OIB 87939104217, Jurišićeva 4, 10000 Zagreb; OTIS DIZALA, društvo s ograničenom odgovornošću za proizvodnju, montažu, remont i održavanje dizala, OIB 76080865307, Prilaz Vladislava Brajkovića 15, 10000 Zagreb; Fabijan Roić, OIB 55646544786, Domobranska 26, 21460 Stari Grad; Ivo Družević, OIB 59608054089, Družević Dvor 20, 21460 Stari Grad, Dol; Ivo Roić, OIB 73872839985, Zbora Narodne garde 2, 21460 Stari Grad; Josip Kovačević, OIB 24407104693, M.Ivanića 26, 21460 Stari Grad; Tedi-Tadija Maroević, OIB 75901351091, Out Rudine 4, 21460 Stari Grad; Jakica Lupi, OIB 73236308888, Vrbanj 0, 21462 Vrbanj; Joza Bratanić, OIB 08011374888, Vrbanj 0, 21462 Vrbanj; Antun Pavičić, OIB 65866256737, Pavičića dvor 13, 21460 Stari Grad, Dol; Juraj Pavičić, OIB 09529542053, Ceratorij 0, 21462 Vrbanj; Cvjetko Matković, OIB 10443683019, Matije Ivanića 0, 21460 Stari Grad; Katica Kovačević, OIB 33120980772, Dol 0, 21460 Dol; Nikša Dužević, OIB 66241675982, Dol 0, 21460 Dol; Milovan Kombura, OIB 30770175855, F. Vrančića 13, 21000 Split; Jelisava Pavičić, OIB 83980708087, Vrbanj 0, 21462 Vrbanj; Matko Carić, OIB 35189247498, Dol 0, 21460 Dol; Marinko Dužević, OIB 12242231071, Dol  0, 21460 Stari Grad, Dol; Margarita Radonić, OIB 28025722533, Dol 0, 21460 Dol; Dinko Pavičić Tribunol, OIB 99243667034, Žrtava Rata  2, 21460 Stari Grad; Tonči Šurjak, OIB 60785268681, Stari Grad 0, 21460 Stari Grad; Duško Pavičić Ivelja, OIB 25982798589, Bassina 0, 21462 Vrbanj; Pero Dulčić Sušak, OIB 55533277123, Malo Selo 63, 21460 Stari Grad; Ivan Tadić, OIB 00384008152, Vagonj 32, 21460 Stari Grad; Ivica Pavičić, OIB 72332556277, Vrbanj 0, 21462 Vrbanj; Mihovil-Mile Pavičić, OIB 24835949834, Vrbanj 0, 21462 Vrbanj; Tomi Moscatello, OIB 28508820612, Dol, 21460 Dol; Nikola Vodanović, OIB 74845370223, Vrbanj 0, 21462 Vrbanj; Margarita Marica Stančić, OIB 08101100980, Kod Sv. Petra 0, 21460 Stari Grad; Vjekoslav Radonić, OIB 33204721839, Dol 0, 21460 Dol; Marinko Sanseović, OIB 45513941394, Dol 0, 21460 Dol; Tadija Moškatelo, OIB 31188799731, B.Kašića 9, 21460 Stari Grad; Damir Petrić, OIB 86091667582, Stari Grad 0, 21460 Stari Grad; Louis Petrić, OIB 16074465250, Srinjo kola 2, 21460 Stari Grad; Ivica Ljubić, OIB 56655610557, Stari Grad 0, 21460 Stari Grad; Vinko Lupi, OIB 35451219902, Sv. Magdalene 7, 21460 Stari Grad; Ivan Tadić Šilo, OIB 70114227603, Stari Grad 0, 21460 Stari Grad; Ivan Tadić, OIB 70114227603, Stari Grad 0, 21460 Stari Grad; Vinko Maroević, OIB 76848533915, Stari Grad, 21460 Stari Grad; Ivan Buratović, OIB 47859397279, Vrbanj 13, 21462 Vrbanj; Mijo Mili Pavičić, OIB 88915921313, Vrbanj 0, 21460 Vrbanj; Marija Vodanović, OIB 55757464937, Stari Grad 0, 21460 Stari Grad; Jakov Fredotović, OIB 46839149373, Vrbanj 297, 21462 Vrbanj; Miljenko Srhoj, OIB 83488729434, Krešimirova 5, 21460 Stari Grad; Nikola Haladić, OIB 44890767273, Stari Grad 0, 21460 Stari Grad; Janez Jelušić, OIB 53424861114, Sv. Petra 0, 21460 Stari Grad; Nikola Sansević, OIB 77925554696, Dol 0, 21460 Stari Grad; Nikola Buratović, OIB 63461897206, Vrbanj 0, 21462 Vrbanj; Cvjetko Buratović, OIB 68271062216, Put Križa 4, 21460 Stari Grad; Nikola Buratović, OIB 83296807791, Vrbanj 0, 21462 Vrbanj; Nikola Stipišić, OIB 40730811746, Vrbanj 0, 21462 Vrbanj; Prošper Moškatelo, OIB 30735770287, Dol 0, 21460 Dol; Tonko Maroević, OIB 09539101243, Šiberija 6, 21460 Stari Grad; Ivo Pavičić, OIB 10571584537, Dol 0, 21460 Dol; Pavao Čubre, OIB 53903728630, Vrbanj 0, 21462 Vrbanj; Luka Šurjak, OIB 94878152360, Dol 0, 21460 Dol; Luka Franetović, OIB 70961784599, C. Škarpe 17, 21460 Stari Grad; Ivan Miloš Mile, OIB 62291039145, Dol 0, 21460 Dol; Jure Moškatelo, OIB 82967525191, Ploča 2, 21460 Dol; Vjekoslav Bogdanić, OIB 94391191426, J.B.Jelačića 9, 21460 Stari Grad; Petro Šoljan, OIB 76350894229, Donja kola 0, 21460 Stari Grad; Juraj Dužević, OIB 99909425440, Radošića dvor 4, 21460 Dol; Damir Šurjak, OIB 27457530614, Šurokovića dvor 5, 21460 Dol; Jakov Tresić, OIB 60663993622, Vrbanj 0, 21462 Vrbanj; Juraj Moškatelo Stariji, OIB 12577877147, Ploča 27, 21460 Stari Grad; Ruža Roić, OIB 27524265061, Pod jugo 10, 21460 Dol; Rade Čavić, OIB 74420229729, Malo Selo 0, 21460 Stari Grad; Matilda Buratović, OIB 24198956638, Vrbanj 0, 21462 Vrbanj; Ivo Šurjak, OIB 90776404563, Ostravska 8, 21000 Split; Dražica Matković Ljubo, OIB 38484140872, Vrbanj 0, 21462 Vrbanj; Dinko Račić, OIB 02437704848, Vrbanj 173, 21462 Vrbanj; Mila Franetović Dužević, OIB 02539671010, Vrankovića dvor 5, 21460 Stari Grad; Luka Stančić, OIB 91475365556, Stančića dvor 0, 21460 Dol; Meri Petrić, OIB 49953370209, Stari Grad 0, 21460 Stari Grad; Ivan Moškatelo, OIB 16048013538, Ploča 29, 21460 Dol; Vinko Moškatelo, OIB 57771107058, Ploča 23, 21460 Dol; Nikola Šimunović, OIB 24630749503, K. Zvonimira 35, 21460 Stari Grad; Mirko Radonić, OIB 28025722533, Pod jugo 19, 21460 Dol; Antun Sansević, OIB 80183811492, Sansevića dvor 43, 21460 Dol; Nikša Moškatelo, OIB 98307576243, Ploča 4, 21460 Dol; Antun Vodanović Stariji, OIB 43563335947, Vrbanj  0, 21460 Vrbanj; Ivo Bojanić, OIB 00897882683, Šiberija 19, 21460 Stari Grad; Cvjetko Miličić, OIB 44230808110, T. Buzolića 8, 21450 Hvar; Marija Trbuhović, OIB 38712300010, Vrbanj 0, 21462 Vrbanj; Neno Šoljan, OIB 04419572654, Molo Selo 0, 21460 Stari Grad; Juraj Tomi Moškatelo, OIB 80968217347, Ploča 2, 21460 Dol; Ivo Račić Kapetanić, OIB 70008404713, Vrbanj 0, 21462 Vrbanj; Đuro Caratan, OIB 81898965125, Zavala 0, 21465 Zavala; Ante Tonči Drinković, OIB 92836065068, Bonski Dolac, 21465 Jelsa; Kata Duboković, OIB 93006547119, Pitve bb, 21465 Pitve; Boris Carić, OIB 46466426123, Ivan Dolac 0, 21465 Ivan Dolac, Jelsa; Tonko Ivčević Bakulić, OIB 62293366608, Šiberija 29, 21460 Stari Grad; Marko Huljić, OIB 99873701212, Račić 860, 21465 Jelsa; Lenka Roić, OIB 57371012596, Dol, 21460 Dol; Stjepan Jerković, OIB 25876380285, Zastražišće 0, 21466 Zastražišće; Boris Borović, OIB 51193036454, Poljica, 21466 Poljica; Niko Salamunić, OIB 76231208532, Jelsa bb, 21465 Jelsa; File Vranković, OIB 44132340384, Dol 0, 21460 Dol; Juraj Šperka, OIB 79176257167, Zastražišće 0, 21466 Zastražišće; Mili Razović, OIB 03291272208, Vinkovačka 51, 21000 Split; Ante Mihojević, OIB 08852465695, Vrboska, 21463 Vrboska; Ljubica Stipišić, OIB 53136752678, Vrbanj 0, 21462 Vrbanj; Stjepan Hujo Huljić, OIB 06947019866, Vrsina bb, 21465 Jelsa; Nikola Grgičević, OIB 72806517394, Vrisnik 0, 21465 Vrisnik; Tonči Gurdulić, OIB 88962507191, Jelsa 0, 21465 Jelsa; Prošperino Milevčić, OIB 45533211549, Jelsa 0, 21465 Jelsa; Boris Rubinić, OIB 69242251733, V rbanj  0, 21462 Vrbanj; Jakov Račić, OIB 31621777587, Vrbanj 302 A, 21462 Vrbanj; Jakša Radonić, OIB 11727504421, Jelsa 0, 21465 Jelsa; Vinko Palaversić, OIB 66878442541, Jelsa, 21465 Jelsa; Fabijan Kunčić, OIB 51005536058, Dol 0, 21460 Dol; Dušan Salamunić, OIB 67690387290, Račić bb, 21465 Jelsa; Margarita Stančić, OIB 77283348907, Dol 0, 21460 Dol; Josip Crnčić, OIB 78272535399, Pitve 0, 21465 Pitve; Luka Moškatelo, OIB 37611216898, Dol 0, 21460 Dol; Lucija Milatić-Bričolić, OIB 72454967005, Svirče 0, 21462 Svirče; Fabijan Dužević, OIB 65516171063, Domobranska 31, 21460 Stari Grad; Vjeko Jakas, OIB 99530955280, Zvala bb, 21465 Zavala; Pavo Bunčuga, OIB 76824484181, Banski Dolac bb, 21465 Jelsa; Marko Buratović, OIB 96637597848, Svirče 0, 21462 Svirče; Antun Lučić, OIB 23239072373, Poljica, 21466 Poljica; Marin Parun Barbić, OIB 39599282196, Pitve 0, 21465 Pitve; Stjepan Tomislav Huljić, OIB 97499130016, Lučica bb, 21465 Jelsa; Cvjetka Cvita Milevčić, OIB 75708915913, Jelsa 0, 21465 Jelsa; Marinko Radonić, OIB 89514038279, Pitve 72, 21465 Pitve; Antun Gurdulić, OIB 55215862622, Vrsina bb, 21465 Jelsa; Blaženko Jakas, OIB 38730295070, Zavala 0, 21465 Zavala; Braco Jakas, OIB 76920975322, Zavala 136, 21465 Zavala; Ivan Makjanić, OIB 86091321106, Svirče 0, 21462 Svirče; Ante Rubinić, OIB 15201258693, Vrsina  307, 21465 Jelsa; Dražica Vicenca Matković, OIB 67149132840, Vrbanj 117, 21462 Vrbanj; Jakov Radonić, OIB 93729454627, Jelsa bb, 21465 Jelsa; Slobodan Radičić, OIB 46777889915, Pitve bb, 21465 Pitve; Jurko Lučić, OIB 16439489089, Vrboska 0, 21463 Vrboska; Mate Antičević, OIB 55268785640, Zavala 0, 21465 Zavala; Josip Franičević, OIB 43547284113, Burkovo bb, 21465 Jelsa; Asija Bojanić, OIB 14798986072, Burkovo, 21465 Jelsa; Milivoj Vidas vl. Servisa instrumenata, mjerne i regulacione opreme, OIB 56342789123, Starčevićeva 26, 21000 Split; BURA l d.o.o. za trgovinu i usluge - u stečaju, OIB 79000721319, Koturaška 51, 10000 Zagreb; NET MEDIA SISTEMI d.o.o. za informatički inženjering, OIB 03380490457, Kvaternikova 12, Split; Financijska agencija, OIB 85821130368, Vrtni put 3, 10000 Zagreb; Hrvatski registar brodova, OIB 04601923208, Marasovića 67, Split; Nenad Ševo, OIB 88234857624, Teiljska 1, 21000 Split; Meri Stipinović, OIB 64965084141, Sukoišanska 25, 21000 Split; Fond za zaštitu okoliša i energetsku učinkovitost, OIB 85828625994, Ksaver 208, 10000 Zagreb; Zlatko Balić, OIB 07837847925, Obala kneza Domagoja 15, 21204 Dugopolje; Galić Ante, OIB 90017639391, Odeska 16, 21000 Split; Dean Prelević, odvjetnik, OIB 10098946497, Gundulićeva 22, 21000 Split; Želimir Miletić, OIB 86888847404, Put Kotlara 31, 23000 Zadar; Luči Roić, OIB 24743587539, Pavičića dvor 7, 21460 Dol; Nade Pavičić-ivelja, OIB 33508911717, Vrbanj 365, 21460 Vrbanj; Dujko Čubre, OIB 91478009603, Vrbanj 0, 21460 Vrbanj; Antun Bratanić, OIB 52392458213, Zvonimirova 27, 21460 Stari Grad; Andrija Matković, OIB 72332556277, Domobranska 22, 21460 Stari Grad; Antun Vune Bratanić, OIB 44890767273, Vrbanj 0, 21460 Vrbanj; Dinko Lušić, OIB 23131390669, Vrbanj 0, 21460 Vrbanj; Nikica Nikola Matijević, OIB 21094494613, Dol 0, 21460 Stari Grad; Ivan Sanseović, OIB 08563467932, Dol, Kunčića dvor 4, 21460 Stari Grad; Marija Kovačević Lolotović, OIB 69060952354, Vukovarska 23, 21460 Stari Grad; Petar Zlatan Vodanović, OIB 11403397863, Vrbanj 126, 21460 Vrbanj; Ivan Stančić, OIB 31497688270, Dol, Stančića dvor 0, 21460 Stari Grad; Stjepan Moškatelo, OIB 92020885489, Dol Sv. Marije 1, 21460 Stari Grad; Toma Dužević, OIB 08830644469, Dol Sv. Marije 0, 21460 Stari Grad; Ivica Račić, OIB 28123794048, Vrbanj 0, 21460 Vrbanj; Kuzma Pavičić Aleluja, OIB 33120197409, Vrbanj 0, 21460 Vrbanj; Vinka Salamunić, OIB 91445751353, Jelsa 0, 21465 Jelsa; Teo Huljić, OIB 56034797647, Jelsa 0, 21465 Jelsa; Dejan Šperka, OIB 10054205030, Jelsa 0, 21465 Jelsa; Juraj Caratan, OIB 29357565225, Zavala 0, 21465 Zavala; Matko Antičević, OIB 42034643125, Pitve 0, 21465 Pitve; Dinko Rubinić ( Vjera ), OIB 69863599942, Vrisnik 73, 21465 Vrisnik; Vjera Rubinić, OIB 98825603309, Vrinsnik 73, 21465 Vrisnik; Abraham Bojanić, OIB 79576557482, Jelsa 1, 21465 Jelsa; Vedran Nevešćanin, OIB 34969575575, Smiljanićeva 2, 21000 Split zastupanog po punomoćniku Jadranko Vidović; Marija Pjevac, OIB 82096480140, Omiška 18, 21000 Split; Carinska uprava, OIB 18683136487, Zrinsko Frankopanska 60, 21000 Split; Općinski sud u Starom Gradu - ZK odjel, Ulica Novo Riva 3, 21460 Stari Grad; Nada Akrap, OIB 50608806627, Put Sirobuje 37, 21000 Split; Jasminka Antunović, OIB 74697035343, Ulica Luke Botića 24, 21210 Solin; Nediljka Armanda, OIB 09033661295, Vranjički put 18, 21000 Split; Ana Babić, OIB 99777361372, Krilava 8, 21000 Split; Gordana Babić, Šulavi bb, 21214 Kaštel Lukšić; Ivan Babić, OIB 39364629552, Doverska 7, 21000 Split; Katica Babić, OIB 49371248632, Zvonimirova 16, 21210 Solin; Jure Bacelj, OIB 68175280792, Bacelji 9, 21206 Bračević; Ana Bačić, OIB 18080781553, Umljanovići bb, 22320 Drniš; Nediljka Bajić, OIB 00893712988, Jurja Križanića 7, 21000 Split; Žarka Bakotić, OIB 36917498674, Mosorska Ulica 11 A, 21214 Kaštel Gomilica; Marko Baković, OIB 05569494546, Kroz Selo 2, 22300 Kistanje; Ivica Ban, OIB 07285230342, Braće Radića 7, 21212 Kaštel Sućurac; Srđanka Banovac, OIB 50974371502, Sikavice - Banovci 5, Parčić; Božidar Barać, OIB 80639746410, Maslinska 22, 21000 Split; Vedran Barbarić, OIB 18526555730, Šimićeva 8, 21000 Split; Marija Barbir, OIB 43799885260, Vukovarska 175, 21000 Split; Petar Barbir, OIB 94965914070, Vukovarska 175, 21000 Split; Anica Baričević, OIB 06811970314, Put blata bb, 21217 Kaštel Novi; Damira Barišić, OIB 88385690941, Barišići 10, 22320 Žitnić; Ivan Barišić, OIB 38311171100, Kornatska 31, 31000 Osijek; Manda Bašić, OIB 23944179531, Put Majdana 29, 21210 Solin; Aleksandar Bauk, OIB 97860316263, Alojzija Stepinca 16, 21000 Split; Marina Zečić, OIB 62683960216, Alojzija Stepinca 16, 21000 Split; Ivo Bavčević, OIB 18609350440, Šibenska 3, 21000 Split; Nataša Bazina, OIB 67925940620, PUT STRMA 67 (ranije: NEORIĆ, NEORIĆ, 0), 21203 Neorić; Mirjana Begonja, OIB 73001510209, Džale 2, 22323 Sedramić; Jelena Belić, OIB 77723253899, Jelsa 627, 21465 Jelsa; Niko Belić, OIB 18977071620, Jelsa 627, 21465 Jelsa; Jagoda Bešker, OIB 29966440390, Gašpini 23, 21210 Solin; Nedo Bešker, OIB 56588665795, Gašpini 23, 21210 Solin; Zorica Bilić, OIB 99810426480, Ulica Predraga Bogdanića 13, 21460 Stari Grad; Sanja Bilić-pavlinović, OIB 45845212026, Vukovarska 80, 21000 Split; Jela Bilobrk, OIB 63402483386, Stepinčeva 32, 21000 Split; Antun Blažević, OIB 90714609552, Meštrovića šetalište 96, 21000 Split; Hrvoje Blažević, OIB 12287964630, Blaževići bb, 22320 Čavoglave; Damir Bojčić, OIB 41258960204, Kralja Zvonimira 24, 22320 Drniš; Željko Bojčić, OIB 09291034408, P. Preradovića 4, 22320 Drniš; Denis Boljat, OIB 33725767264, Karlovo 46, 21214 Kaštel Kambelovac; Srećko Boras, OIB 94339540336, ULICA BISKUPA PAVLA ŽANIĆA 20 (ranije: KAŠTEL NOVI, PUT GROBLJA, 0), 21217 Kaštel Novi; Robert Borić, OIB 38057391892, Mosećka 56, 21000 Split; Goran Bosančić, OIB 33007404175, Ulica Braski Dolac 40, 21212 Kaštel Sućurac; Pava Botić, OIB 34296544282, Kosorova 7, 22300 Knin; Ljuba Božanić, OIB 04083001132, Dobrilina 11, 21000 Split; Anka Božić, OIB 84941173128, Šibenksa 9, 21000 Split; Anica Božić-Bakušić, OIB 89654935153, Katalinića prilaz 5, 21000 Split; Ivica Bratić, OIB 86080104106, Neorić bb, 21203 Neorić; Nikša Bratić, OIB 49290967945, Put Svete Mande 18, 21000 Split; Vencislav Brizić, OIB 29265973045, Ulica Kralja Zvonimira 56, 21460 Stari Grad; Zlata Brizić, OIB 73389614517, Ulica Kralja Zvonimira 56, 21460 Stari Grad; Mate Brstilo, OIB 97701748344, Krešimirova 25, 21311 Žrnovnica; Zora Budimir, OIB 65069642793, Cesta Domovinskog rata 36, 22300 Knin; Miranda Budiša, OIB 35557811513, Ulica Kralja Zvonimira 18, 22320 Drniš; Nediljko Bugarin, OIB 69239215555, Doverska 7, 21000 Split; Željka Vučemilović-šimunović, OIB 19390672750, Alkarska Ulica 26, 21000 Split; Gordana Buljević, OIB 32937631192, Trondheimska 10, 21000 Split; Marina Burić, OIB 93570683955, Mirlović Zagora, 22323 Unešić; Mario Buzov, OIB 93519007247, Cerje 35, 22320 Mirlović Polje; Đuro Caratan, OIB 81898965125, Stara zavala 58, 21465 Jelsa; Toni Caratan, OIB 68762006562, ZAVALA 58 (ranije: ZAVALA, ZAVALA, 0), 21465 Zavala; Boris Carić, OIB 46466426123, IVAN DOLAC 179 (ranije: IVAN DOLAC, IVAN DOLAC, 0), 21465 Ivan Dolac; Paulo Carić, OIB 15402538356, SVIRČE 145 (ranije: SVIRČE, SVIRČE, 0), 21460 Svirče; Dinka Cezareo, OIB 08033901183, Marina Šabića 4, 21460 Stari Grad; Nevenka Cukrov, OIB 17311242164, Domovinskog rata 6, 21210 Solin; Dijana Czwik, OIB 09675579569, Matoševa Ulica 96, 21210 Solin; Vinka Čavala, OIB 72189149878, ULICA PETRA ZRINSKOG 23 (ranije: KAŠTEL GOMILICA, UZ VODOVOD, 0), 21214 Kaštel Gomilica; Silva Černak Lojić, OIB 21589065823, Lojići 1, 22320 Drniš; Diana Čović, OIB 59401221926, Duće-Glavica, 21310 Omiš; Ante Čulo, OIB 58219699024, Hrvatskih knezova bb, 21214 Kaštel Gomilica; Blaž Ćapin, OIB 67223092915, Odakova 9, 21000 Split; Filip Delać, OIB 82167098700, Grge Novaka 6, 22300 Knin; Ankica Delić, OIB 80719299509, Kaštelanska cesta 42, 21212 Kaštel Sućurac; Marko Delić, OIB 05763270433, Gašpini 108, 21210 Solin; Nediljka Delić, OIB 99568210497, Donji Muć bb, 21203 Donji Muć; Gordana Didak, OIB 78878339902, Kroz Smrdečac 5, 21000 Split; Mili Divić, OIB 35555990248, Radobiljska Cesta 12, 21250 Katuni; Ljiljana Dragan Jelušić, OIB 50973171038, Antuna Branka Šimića 54, 21000 Split; Milka Drlje, OIB 15738553325, Kitožer 9, 21311 Stobreč; Mato Drmić, OIB 39636384582, Put Plokita 40, 21000 Split; Jozo Družianić, OIB 63604163211, Pujanke 15, 21000 Split; Stanko Duvančić, OIB 41476060687, Duvančići 9, 22320 Razvođe; Damir Duvnjak, OIB 63781484968, Križine 15A, 21000 Split; Nives Džanko, OIB 90598357164, Ulica Fra Pavla Melade 24 A, 21217 Kaštel Štafilić; Ante Đurđević, OIB 72594587030, Jadranska 12, 21400 Supetar; Ljubica Elez, OIB 71000445833, Donji Moseć 14, 22320 Moseć; Ankica Ezgeta, OIB 18659409558, Kaštelanska cesta 12, 21217 Kaštel Stari; Lenka Franić, OIB 62951288048, Sedam Kaštela 6, 21000 Split; Ivica Gabelić, OIB 70468304794, Vrboska 387, 21465 Vrboska; Marija Galešić, OIB 47387004597, Neorić 61, 21203 Neorić; Petar Galić, OIB 09903259382, MERZOVA 12 (ranije: SPLIT, TEŽAČKI PUT, 40 E), 21000 Split; Silvana Galić, OIB 02726524452, Trondheimska 5, 21000 Split; Kazimir Garić, OIB 83662319172, Ulica Matija Ivanića 35, 21460 Stari Grad; Vencel Gašpar, OIB 46863766369, Hercegovačka 24, 21000 Split; Vinko Gašpar, OIB 21657975586, Sinjska 9, 21000 Split; Ana Goreta, OIB 91749079767, Put željezničke stanice, 22320 Drniš; Zorka Goreta, OIB 78206251147, Donje Gorete 21, 22320 Drniš; Josip Gotovac, OIB 16838023061, Vukovarska 113, 21000 Split; Vjekoslav Grbčić, OIB 00132520638, Gajeva 11A, 21000 Split; Divna Grbeša, OIB 74813693236, FRANKOPANSKA ULICA 20 (ranije: SOLIN, FRANKOPANSKA ULICA, 60), 21210 Solin; Ana Grubišić, OIB 49854875039, Put Sirobuje 10, 21311 Stobreč; Gordana Grubišić, OIB 49873220891, Braće Radića 3, 21210 Solin; Nikola Grubišić, OIB 97693442104, VUKOVARSKA ULICA 5 (ranije: DRNIŠ, KRALJA ZVONIMIRA, 41), 22320 Drniš; Sanja Grubišić, OIB 26638303946, Ulica Kralja Zvonimira 41, 22320 Drniš; Antonio Gudelj, OIB 83686976296, Put Dragovoda 17, 21000 Split; Kata Gugić, OIB 97696546556, Sarajevska 42, 21000 Split; Mirjana Gugić, OIB 69438273166, Luke Botića 6, 21210 Solin; Ivica Hajder, OIB 67907347725, Cigići 1, 22320 Otavice; Željko Hajder, OIB 70330715284, Cigići 1, 22320 Otavice; Silvana Hajduk, OIB 33507058945, Varoš 1, 21231 Klis; Tomislav Herceg, OIB 78714538239, Sinjska 46, 22300 Knin; Mira Ikica, OIB 11849010850, Vlaka Vi 2, 22303 Oklaj; Franjo Ivčević, OIB 49917991796, Sv. Petra od Klob. 1, 21217 Kaštel Novi; Jelena Ivčević, OIB 74901888496, Ulica Sv. Petra Od Klobuka 16, 21217 Kaštel Novi; Damir Jakus, OIB 87272819238, Stepinčeva 67, 21000 Split; Gospova Jakus, OIB 04209324873, Poljička Cesta 84, Poljica; Marica Jakus, OIB 74750176046, PUT MAJDANA 31 (ranije: SOLIN, PUT MAJDANA, 31), 21231 Klis; Petar Jakus, OIB 67345729042, Put Majdana 31, 21210 Solin; Marko Janković, OIB 19997991153, Bisko 39, 21232 Bisko; Matija Jeličić, OIB 98976446888, Vinkovačka 5, 21000 Split; Ante Jeličić, OIB 91949654327, Trondheimska 7, 21000 Split; Marija Jocić, OIB 87687857774, Vojka Krstulovića 21, 21000 Split; Ante Jolić, OIB 30924166560, Jolići 2, 22320 Gradac; Marica Jukić, OIB 19856164686, Perivoj A. Roje 5, 21000 Split; Marko Jukić, OIB 72590351524, Perivoj Ane Roje 5, 21000 Split; Renata Jukić, OIB 09827250222, Put Župića 33, 21230 Sinj; Jadranka Jurić, OIB 52705592800, Bufaline II 29, 21217 Kaštel Novi; Marija Jurić, OIB 31016018881, Put Kruševika bb, 21214 Kaštel Kambelovac; Ankica Kainić, OIB 80409745726, Prominski Put 11, 22300 Knin; Jelena Kalinić, OIB 02401555720, Magistrala Solin 67, 21000 Split; Petar Kalinić, OIB 76156352997, Mosećka 114, 21000 Split; Anamarija Kalinić Radović, OIB 92738597282, Vukovarska 57, 21000 Split; Stipan Kamber, OIB 84681628783, Sesartići 20, 21210 Solin; Đuro Kapoši, OIB 55675650848, Južno predgrađe 51, 31000 Osijek; Željko Karin, OIB 70824276539, Zgon 80, 21210 Solin; Marijana Karin Prnjak, OIB 61576258120, Zgon 80, 21210 Solin; Neda Kasalo, OIB 11081458098, CESTA DR. FRANJE TUĐMANA 409 (ranije: KAŠTEL KAMBELOVAC, CESTA DR. FRANJE TUĐMANA, 109), 21214 Kaštel Kambelovac; Zvonimir Kasalo, OIB 07885551191, CESTA DR. FRANJE TUĐMANA 409 (ranije: KAŠTEL KAMBELOVAC, CESTA DR. FRANJE TUĐMANA, 109), 21214 Kaštel Kambelovac; Suzana Kašić, OIB 59974477956, Ulica 142. Brigade 2, 22320 Drniš; Ivana Katalinić Jerčić, OIB 27192920551, Put Vrila 6, 21310 Omiš; Josip Katušić, OIB 17394409236, Luke Botića 11, 21210 Solin; Ljiljana Kegalj, OIB 44567225674, Istarska 5, 21000 Split; Ante Kekez, OIB 82341180529, Dubrovačka 35, 21000 Split; Ivanko Kekez, OIB 69257203171, Sukoišanska 29, 21000 Split; Petrica Kekez, OIB 01138031201, Dubrovačka 35, 21000 Split; Boško Kevo, OIB 58881798829, Stipe Pensa 5, 21217 Kaštel Štafilić; Antiša Kliškinić, OIB 54591476829, Ulica Petra Krešimira Iv 108, 21210 Solin; Veljko Knezović, OIB 29953576092, Zagrebačka 6, 21311 Stobreč; Stjepan Kokeza, OIB 45375542461, Čopova 8, 21000 Split; Petar Kolega, OIB 41344179016, ZVONIMIROVA 121 (ranije: SOLIN, ANTIŠE VUČIČIĆA, 149), 21210 Solin; Daniela Kovač, OIB 73917202839, Cesta dr. Franje Tuđmana 238a, 21212 Kaštel Sućurac; Željka Kovač, OIB 49269171098, Mažuranićevo šetalište 26, 21000 Split; Ivan Kraljić, OIB 34937918610, Put Balabana 7, 21203 Neorić; Inga Krnjaić, OIB 00968558935, Požeška 6, 21000 Split; Anka Krstić, OIB 50194808421, Odeska 19, 21000 Split; Ivan Kundid, OIB 95397541786, Gradišćanskih Hrvata 1, 21000 Split; Ivana Kundid, OIB 65152954463, Dinarska 11, 21000 Split; Ružica Kundid, OIB 62510013110, Dinarska 11, 21000 Split; Deni Kuvačić, OIB 86909984538, Mažuranićevo Šetalište 10 B, 21000 Split; Anka Landikušić, OIB 18023655586, Gradac 19 A, 21311 Podstrana; Ivan Lasić, OIB 23248459290, Konjsko bb, 21231 Konjsko; Dražen Lazić, OIB 10307450473, Šime Ljubića 9, 21000 Split; Nenad Leskur, OIB 79369933858, Ulica Stjepana Radića 14, 21210 Solin; Ivana Lilić, OIB 24212828078, Put Brodarice 7, 21000 Split; Ivo Lipanović, OIB 56508525212, M. Getaldića 31, 21000 Split; Marko Lojić, OIB 38337274260, Lojići 1, 22320 Drniš; Mile Lovrić, OIB 87317474850, Fra Grge Martića 41, 21000 Split; Ana Lovrinčević, OIB 37389823251, Vrh Visoke 121, 21000 Split; Dejan Lukavac, OIB 85205650926, Ćirići 3, 22320 Tepljuh; Nela Madžar, OIB 92085359240, Poljička 2, 21311 Podstrana; Alenka Malinić, OIB 44061509536, Pujanke 79, 21000 Split; Pavao Marasović, OIB 32681502260, Put Jokića-kalčina 8, 21203 Neorić; Anto Marijan, OIB 32989170521, Ulica Mate Lovraka 2, 10410 Velika Gorica; Cvita Marijanović, OIB 33573858243, Marjanovići Iznad Crkve 11, 22320 Gradac; Dobrinka Marijanović, OIB 03673706981, Put Smokovika 35, 21000 Split; Tomislav Marijanović, OIB 87726686946, Put Smokovika 35, 21000 Split; Jasna Marin, OIB 24544706980, Petra Svačića 99, 22320 Drniš; Marina Marin, OIB 96155411085, Trbounje bb, 22320 Drniš; Željko Marinac, OIB 53959056974, Varaždinska 3, 21000 Split; Božidar Marinković, OIB 12351935621, Dosud 9, 21000 Split; Jakov Mateta, OIB 14390943845, ULICA KORIOLANA ĆIPIKA 10 (ranije: KAŠTEL STARI, ULICA KARIOLANA ČIPIKA, 10), 21217 Kaštel Stari; Ivan Matić, OIB 23355936969, Kopilica 33, 21000 Split; Ružica Matić, OIB 42779808936, Gornji Matići Kod Bunara 1, 22320 Trbounje; Slavko Matić, OIB 28602503915, I. Aljinovića 11, 21311 Žrnovnica; Željko Matić, OIB 66582117749, Ulica Put Kaluna 18, 22320 Drniš; Marija Matković, OIB 79153132638, Šižgorićeva 20, 21000 Split; Ivan Melvan, OIB 80843491669, Luke Botića 7, 21217 Kaštel Novi; Nikola Midenjak, OIB 88248589366, Ulica 142. Brigade 16, 22320 Siverić; Pere Mihanović, OIB 49545684243, Radičinka 12, 21311 Žrnovnica; Ana Mikulić, OIB 54712970747, Čavoglave bb, 22320 Drniš; Mate Mikulić, OIB 87811623322, Pauk 11, 22320 Čavoglave; Ivan Milaković, OIB 91056811857, Strmoševica 3, 21222 Marina; Ivan Milanović, OIB 75286000064, Terzićeva 17, 21000 Split; Zorka Miletić, OIB 48042737399, Jajići 30, 21210 Solin; Milan Miljuš, OIB 35675614034, Kranjčevićeva 35, 21000 Split; Đorđe Mirčetić, OIB 27370139872, Pokvasica 2, 22320 Miočić; Tonči Mišković, OIB 74628173475, Jelsa 667, 21465 Jelsa; Ana Moro, OIB 64571848035, Vukovarska 80, 21000 Split; Slavko Moro, OIB 30868427553, Muklače 23, 21203 Crivac; Tomi Moscatello, OIB 28508820612, Ploča 17, Dol, 21460 Stari Grad; Marija Munitić, OIB 68535764041, Mažuranićevo šetalište 48, 21000 Split; Ljubomir Muslim, OIB 17589644925, Imotska 60, 21000 Split; Mijo Nožina, OIB 79046275268, PUT NOŽINA - MALJKOVIĆA 11 (ranije: PRGOMET, PRGOMET, 0), 21201 Prgomet; Jurica Oman, OIB 78517901315, Ive Tijardovića 10, 21000 Split; Mirko Oman, OIB 68766264149, Tijardovićeva 10, 21000 Split; Janja Orošnjak, OIB 49619386391, Gorice 2, 21212 Kaštel Sućurac; Mila Palada, OIB 10163841708, Odeska 4, 21000 Split; Ivan Pandža, OIB 63327603131, ULICA KORIOLANA ĆIPIKA 7 (ranije: KAŠTEL STARI, ULICA KARIOLANA ČIPIKA, 9), 21217 Kaštel Stari; Asija Papić, OIB 36844611036, Dr. Ante Starčevića 55, 21220 Trogir; Mijo Papić, OIB 90436045680, Getaldićeva 5, 21000 Split; Tereza Papić, OIB 79546057657, M. Getaldićeva 5, 21000 Split; Rajko Parać, OIB 14695878450, Paraći 3, 22320 Ružić; Tatjana Parać, OIB 45662446398, Vrlička 43, 21000 Split; Đurđica Parat, OIB 21781090554, Boksitno naselje 19, 22320 Drniš; Ivan Pastuović, OIB 39126309445, Pastuovića 3, 22320 Ružić; Jurica Pavela, OIB 06763759506, Poljana Kneza Trpimira 6, 21000 Split; Roki Pavičić, OIB 01089958101, Drugi Donji Dvori 6, 21460 Stari Grad; Ivan Pažanin, OIB 47030103613, Biokovska 6, 21000 Split; Luka Peko, OIB 89771272445, Terzićeva 5, 21000 Split; Neda Penga, OIB 76197116887, Sv.lovre 23, 21311 Stobreč; Ante Perko, OIB 58528189918, Don Petra Peroša 5, 21210 Mravince; Ivana Perko, OIB 72532024891, Don Petra Peroša 5, 21210 Mravince; Gordana Perković, OIB 48186805492, Vukovarska 43, 21000 Split; Marica Perković, OIB 69926366099, Perkovići 15, 22320 Kljake; Nediljko Perković, OIB 66481146396, Vukovarska 43, 21000 Split; Nila Peroš, OIB 48544328267, Terzićeva 3, 21000 Split; Dragica Peša, OIB 47913512214, Jeretova 7, 21000 Split; Iris Peša, OIB 06010961010, Rikarda Katalinića Jeretova 7, 21000 Split; Nikša Petrić, OIB 98862228387, Kod Sv. Stjepana 23, 21460 Stari Grad; Matko Pezo, OIB 51619560640, Hercegovačka 30, 21000 Split; Zlatko Piperković, OIB 91173398058, Dinka Šimunovića 17, 21000 Split; Joško Pivac, OIB 34978148355, Varaždinska 43, 21000 Split; Luka Pjevac, OIB 52683808409, Omiška 18, 21000 Split; Anka Plazonja, OIB 92736733656, Uskočka 7, 21000 Split; Robert Plazonja, OIB 75774016292, Uskočka 7, 21000 Split; Gordan Poparić, OIB 98826275620, ULICA GRGURA NINSKOG 29 A (ranije: KAŠTEL NOVI, ŽRTAVA RATA, 29 A), 21217 Kaštel Novi; Ante Popović, OIB 03185976635, J. Palmotića 2, 21000 Split; Milanka Pranić, OIB 03263396290, Mosećka Ulica 4, 22320 Drniš; Miroslav Primorac, OIB 42998076332, I. Paštrića Poljičanina 19, 21311 Podstrana; Iva Punda, OIB 03796593117, Bistrička 29, 21204 Kotlenice; Drago Radić, OIB 29691845355, Na rudini 3, 20207 Čibača; Mladen Radmilović, OIB 32330076899, Gorička 4, 21000 Split; Petar Radonić, OIB 09324740808, Jelsa 98, 21465 Jelsa; Jagoda Radošević, OIB 26353444269, Vrh Lučca 35, 21000 Split; Ante Rajčić, OIB 16954022739, Velebitska 97, 21000 Split; Marko Ralica, OIB 43858024645, Benkovačka 3, 21000 Split; Ivan Raos, OIB 51516687457, MANDIĆEVA 66 (ranije: STOBREČ, MANDIĆEVA, 66), 21000 Split; Zdenka Razlog, OIB 03030085275, Kod Pošte 33, 22320 Siverić; Mila Rebić, OIB 40304138585, Marka M. 20A, 21210 Mravince; Marija Reljanović, OIB 34147480025, Otavice 30, 22320 Otavice; Mara Režić, OIB 03502691709, Kliški Put 48, 21210 Solin; Marija Rizvan, OIB 81852427870, Bilice 12, 21000 Split; Anđelko Rogulj, OIB 86920054956, Gomile 38, 21217 Kaštel Stari; Berislava Roša, OIB 03031267329, Zvonimirova 29 B, 22300 Knin; Sofija Ruić, OIB 32252086462, Getaldićeva 19, 21000 Split; Ana Runjić, OIB 01784422133, Hrvatskih vitezova 46, 21000 Split; Gordan Ruščić, OIB 53119078542, Putaljski put bb, 21212 Kaštel Sućurac; Sanja Ružić, OIB 04871127862, Šižgorićeva 7, 21000 Split; Svjetlana Samac, OIB 00231948560, Samci 14, 22320 Brištane; Miljenko Samardžić, OIB 48154982931, Šižegorićeva 20, 21000 Split; Dinka Sanseović, OIB 27313861620, KUNIČIĆA DVOR 4 (ranije: DOL, DOL, 0), Dol; Ante Sarić, OIB 37671686952, Neorić bb, 21203 Neorić; Ivan Sarić, OIB 25772566590, DONJA MALA-CENTAR 47 (ranije: NEORIĆ, NEORIĆ, 0), 21203 Neorić; Marija Sedlar, OIB 77476367069, Ostravska 1, 21000 Split; Ljubica Sekelez, OIB 37811046307, Mitnička 1, 21000 Split; Kristina Serdarević, OIB 96208368856, Put Jokića-kalčina 8, 21203 Neorić; Aleksandra Sever-Muhar, OIB 46981853030, Karamanova 7, 21000 Split; Boško Sikavica, OIB 62904573776, Kričke bb, 22320 Ružić; Snježana Sikavica, OIB 04571043319, Domovinskog rata 12, 21210 Solin; Dragan Simić, OIB 11440453978, Sarajevska 76, 21000 Split; Tanja Sinovčić, OIB 15724160128, Trondheimska 10, 21000 Split; Ljiljana Sirić, OIB 13682411690, Put Vele Meje 10, 21212 Kaštel Sućurac; Dijana Skelin, OIB 67771387421, Vručine II 12, 21217 Kaštel Novi; Kata Sočo, OIB 12244754061, CENTAR - DUBRAVA 21 (ranije: NEORIĆ, NEORIĆ, 0), 21203 Neorić; Marija Stančić, OIB 24488999707, Petra Krešimira IV 10, 21460 Stari Grad; Đani Stanić, OIB 01952579328, Matoševa Ulica 131, 21210 Solin; Danica Stipović, OIB 14428054555, Put Dragočeva 54, 21212 Kaštel Sućurac; Milorad Stojsavljević, OIB 70694448376, Šimićeva 58, 21000 Split; Petar Strinić, OIB 82064030568, Pazdigradska 16, 21000 Split; Luca Strunje, OIB 39917579317, Kralja Tomislava 18, 22300 Knin; Slavka Svalina, OIB 20916812996, Crivac bb, 21203 Crivac; Marijan Šamija, OIB 81559542363, Trstenik 2, 21000 Split; Marinka Šamija, OIB 26187211202, Vrgoračka 8, 22300 Knin; Katica Šeparović, OIB 89096228977, Kupreška 92, 21000 Split; Nenad Ševo, OIB 88234857624, Triljska 1, 21000 Split; Krasna Šiklić, OIB 53374014167, Hercegovačka 88, 21000 Split; Mili Šimig, OIB 94704411458, Šibenska 27, 21000 Split; Vesna Škare, OIB 71821692373, Ruđera Boškovića 12, 21000 Split; Ljubica Škopljanac, OIB 09408788504, TIKVARIN 14 (ranije: KAŠTEL KAMBELOVAC, TIKVARIN, 8), 21214 Kaštel Kambelovac; Milica Špar, OIB 07038339077, Mašogradska Ulica 16, 21212 Kaštel Sućurac; Eleana Šubat, OIB 38900880602, Mosorska 26, 21311 Podstrana; Ivan Šuljug, OIB 45192577645, Ivaniševićeva 45, 21000 Split; Vesna Šunjić, OIB 05247958818, Šimićeva 14, 21000 Split; Ljubica Tarle, OIB 28166909018, Tarle 12, 22320 Velušić; Nada Teklić, OIB 80645998554, Zgon 80, 21210 Solin; Lada Terzić, OIB 31496851195, Puntarska 5, 21000 Split; Ivan Tomić, OIB 55633242961, Tomići 1, 22320 Siverić; Ivan Topić, OIB 63353072185, Vrlička 21, 21000 Split; Jelica Topić, OIB 84009834780, Mosećka 50A, 21000 Split; Tvrtko Topić, OIB 15832739048, Ulica 142. Brigade 37 A, 22320 Siverić; Anđelka Torlak, OIB 94366468246, Radunica 29, 21000 Split; Ivan Torlak, OIB 36758209001, Radunica 29, 21000 Split; Marko Torlak, OIB 25141930670, Radmilovića 20, 21000 Split; Damir Tot, OIB 97869422869, Šimićeva 12, 21000 Split; Anka Treskavica, OIB 89998355619, Dubrovačka 35, 21000 Split; Anka Tukić, OIB 95095320611, Šime Ljubića 13, 21000 Split; Nediljko Ugrin, OIB 61713318858, Sv. Ivana 33, 21311 Donje Sitno; Marinko Uvodić, OIB 86857726322, Zgon 32, 21210 Solin; Nedjeljka Uvodić, OIB 30483848227, Vinkovačka 51, 21000 Split; Marko Validžić, OIB 09167064985, Validžići 4, 22320 Ružić; Ivanka Varnica, OIB 95864491355, Imotska 69, 21000 Split; Milica Varvodić, OIB 73723486062, Kozjačka 24, 21210 Solin; Kristina Velić, OIB 77384310693, Papandopulova 11, 21000 Split; Ljiljana Vesković, OIB 43910221929, Fausta Vrančića 8, 21000 Split; Milka Veštić, OIB 06357620254, Čavale 11, 22323 Sedramić; Ante Vidan, OIB 08079634276, Gundulićeva 44, 21000 Split; Marko Vidović, OIB 01091360979, Ružić bb, 22320 Gradac; Matko Vidović, OIB 91655777185, Gradac bb, 22320 Gradac; Nevenka Vidović, OIB 50708267696, Pastuovići 4, 22320 Gradac; Ankica Vilibić, OIB 41935131740, Marina Getaldića 33, 21000 Split; Anđelko Vilić, OIB 46303939151, RADOBILJSKA CESTA 41 (ranije: KREŠEVO, KREŠEVO, 24), 21250 Kreševo; Normela Visković, OIB 93848978885, Jelsa 1005, 21465 Jelsa; Tonči Visković, OIB 57207922181, Jelsa 1005, 21465 Jelsa; Marica Vlaić, OIB 45120406456, Ulica Nikole Tesle 16, 22320 Drniš; Dubravka Vlainić, OIB 89412859402, Jelsa 357, 21465 Jelsa; Ivo Vodanović, OIB 61288856543, Pavičića dvori 11, 21460 Stari Grad; Josip Vogleš, OIB 78979895187, CESTA DR. FRANJE TUĐMANA 550 (ranije: KAŠTEL KAMBELOVAC, CESTA DR. FRANJE TUĐMANA, 80), 21214 Kaštel Kambelovac; Vinko Vranković, OIB 28469423878, JELSA 129 (ranije: JELSA, JELSA, 0), 21465 Jelsa; Ivan Vrdoljak, OIB 58654492314, DONJA MALA-CENTAR 31 (ranije: NEORIĆ, NEORIĆ, 0), 21203 Neorić; Mirjana Vrdoljak, OIB 00849791179, Put Kule 12, 21210 Solin; Marija Vrgoč, Velebitska 34, 21000 Split; Bože Vuco, OIB 57170132138, Starčevićeva 10, 21212 Kaštel Sućurac; Mirjana Vučković, OIB 77198987590, Ruđera Boškovića 23, 21000 Split; Višnja Vučković, OIB 65331626489, Put Smokovika 26, 21000 Split; Ivan Vugdelija, OIB 84315022246, Don Frane Bulića 38, 21217 Kaštel Novi; Dubravka Vukas, OIB 08519715626, Markov Put 8, 21000 Split; Anđelka Vukičević, OIB 72508288201, Badanj bb, 22320 Drniš; Zora Vuković, OIB 33099880685, Plitvička 1A, 21000 Split; Ivan Vukušić, OIB 52615536531, Dobrilina 6, 21000 Split; Jadran Vukušić, OIB 16315354223, Put Sv. Klementa 19, 21311 Gornje Sitno; Nevenka Vukušić, OIB 24889115799, Cerje 2, 22320 Mirlović Polje; Vjera Vukušić, OIB 63442370123, Kralja Petra Krešimira IV 8, 22320 Drniš; Zvonimir Vukušić, OIB 28097018986, Vinodolska 10, 21000 Split; Nevenka Vuleta, OIB 13567782306, Markov put 33, 21311 Stobreč; Vinka Zekić, OIB 91815577545, Mostarska 7, 21000 Split; Dinko Zenčić, OIB 65189931544, Račić bb, 21465 Jelsa; Borislav Zokić, OIB 51253879731, Fra Bone Razmilovića 1, 21000 Split; Dolina Zokić, OIB 75688399939, Pojišanska 18, 21000 Split; Margita Zokić, OIB 85982645988, Fra Bone Razmilovića 1, 21000 Split; Luca Zolota, OIB 57479376750, Gospin Put 38, 21212 Kaštel Sućurac; Milan Žarković, Parčić bb, 22320 Siverić; Nevenka Živko, OIB 40723467363, M. Čačića 3, 22300 Knin; Davorka Živković, OIB 80590033491, Živkovići 12, 22320 Badanj; Ivica Živković, OIB 18562262384, Badanj bb, 22320 Badanj; Ivo Živković, OIB 81034283040, Put Kule 27, 21210 Solin; Siniša Ivančić, OIB 26067778479, Lovački Put 13, 21000 Split; Iva Jelić, OIB 44484653228, Benkovačka 3, 21000 Split; Marko Kavelj, OIB 02369489649, Alojzija Stepinca 11, 21000 Split; Ivan Koljanin, OIB 21918343692, Kupreška 82, 21000 Split; Željko Kovač, OIB 11925765994, Dravska 4, 31000 Osijek; Zvonko Kruneš, OIB 55906727777, Ulica Slobode 36, 21000 Split; Nikola Lacmanović, OIB 50670282682, Sukoišanska 19, 21000 Split; Vesna Lepetić, OIB 84143512273, Tršćanska 12, 21000 Split; Jelica Ljubica, OIB 08611982578, Velebitska 105, 21000 Split; Darko Lulić, OIB 19997474853, Vežarovice 18, 21214 Kaštel Lukšić; Vesna Lulić, OIB 31024530599, Vežarovice 18, 21214 Kaštel Lukšić; Marija Mamić, OIB 82920304679, Kroz Meterize 26, 22000 Šibenik; Radojka Marijanović, OIB 75956845709, Marijanovići Iznad Crkve 10, 22320 Gradac; Meri Cabadaj, OIB 90828303800, Trg Bana Josipa Jelačića 10, 31000 Osijek; Mate Markotić, OIB 40858158040, Put Starog Sela 23, 21311 Podstrana; Ante Marović, OIB 68871210232, Lička 3, 21000 Split; Ivan Marušić, OIB 38554028146, Poljičkih Knezova 87, 21311 Podstrana; Iva Melvan, OIB 03677154609, Doverska 31, 21000 Split; Goran Merkel, OIB 20105696184, Mutvoranska Ulica 3, 52100 Pula; Ivan Mornar, OIB 99253273877, Miroslava Krleže 24, 21000 Split; Miodrag Munjiza, OIB 45836749093, Put Miluša 7, 21311 Stobreč; Ante Nožina, OIB 63957170679, Put Nožina-maljkovića 5, 21201 Prgomet; Anica Pandža, OIB 13489275071, Hercegovačka 46, 21000 Split; Nikica Pavlović, OIB 49276013054, Gornji Kono 37, 20000 Dubrovnik; Silvana Perić, OIB 13586987904, Table 31, 21000 Split; Nediljka Perišić, OIB 60970664434, Ruđera Boškovića 8a, 21204 Dugopolje; Elvira Dračevac, OIB 02336991708, Lumbarda 678, 20260 Lumbarda; Mara Dobrota, OIB 21943772484, Trondheimska 9, 21000 Split; Neda-lidia Buljević, OIB 14338735105, Put Crkve 8, 22320 Gradac; Ivan Bugarin, OIB 77317760491, Grab 114, 21238 Grab; Maja Bučić, OIB 03739843191, Ruđera Boškovića 11, 21000 Split; Mira Božić, OIB 22986331166, Bilice Ii 38, 21000 Split; Sandra Borić, OIB 36571760060, Mosećka 56, 21000 Split; Marija Davidović, OIB 45482063767, Gašpini 88, 21210 Solin; Petar Adjanski, OIB 59639817186, Osječka Ulica 1, 21214 Kaštel Gomilica; Ana Čatlak, OIB 78110711892, Put Sv. Ante Padovanskog 14, 21214 Kaštel Kambelovac; Marinko Buškulić, OIB 08200114705, Ivana Gundulića 13, 21000 Split; Marinko Galić, OIB 96762020666, Kamenita 99, 21000 Split; Luca Gabela, OIB 68629820074, Kneza Lj. Posavskog 7, 21000 Split; Tomislav Frankić, OIB 69745327532, Grljevačka 41, 21311 Podstrana; Elias Erceg, OIB 27105475264, Vrbanj 132, 21460 Vrbanj; Jakov Elez, OIB 36735285579, Donje Ogorje 0, 21206 Donje Ogorje; Sretan Bajalo, OIB 77606115521, Poljana Kneza Trpimira 4, 21000 Split; Mario Tomić, OIB 12822553870, Ulica Svetega Križica 26, 21450 Hvar; Ranko Vuleta, OIB 75885216649, Sv. Ivana 20, 21311 Donje Sitno; Zlatko Balić, OIB 07556207031, K. Višeslava 1, 21204 Dugopolje; Boško Barać, OIB 00526661882, Bajagić 13a, 21238 Bajagić; Milan Vukić, OIB 34302227455, Doverska 5, 21000 Split; Mara Vukorepa, OIB 56814423724, Zgon 30, 21210 Solin; Bare Vujina, OIB 23922325811, Vujinova 4, 21217 Kaštel Štafilić; Milenko Bašić, OIB 71120573278, Sv.nikole 46, 21207 Podgrađe; Diana Blažević, OIB 12578026353, Mejaši I 3b, 21000 Split; Jozo Bogić, OIB 35027187093, Put Blata 132, 21217 Kaštel Stari; Stjepko Bojanić, OIB 25751926536, Duvanjska 7, 21000 Split; Miroslav Trečić, OIB 50880474980, Ulica Domovinskog Rata 1c, 21210 Solin; Neda Tukić, OIB 70924511514, Trondheimska 10, 21000 Split; Vinka Ukić, OIB 42081497162, Dinka Šimunovića 5, 22300 Knin; Mira Velić, OIB 31812224044, Bernarda Vukasa 32, 21000 Split; Ivan Vrdoljak, OIB 58654492314, Donja Mala-centar 31, 21203 Neorić; Iva Vrdoljak, OIB 63554079953, Kukuljevićeva 19, 21000 Split; Dražen Todorović, OIB 98584327843, Hercegovačka 70, 21000 Split; Dubravka Stojanovska, OIB 87171204134, Put Plokita 75, 21000 Split; Josip Strniša, OIB 95889329970, Ivana Gundulića 9, 22300 Knin; Ivica Sviličić, OIB 30978785630, Kneza Mutimira 3, 21000 Split; Ana Rogošić, OIB 63013573312, Komjate 0, 21214 Kaštel Lukšić; Ivica Stipinović, OIB 04756380103, Sukoišanska 25, 21000 Split; Darko Topić, OIB 09297890199, Put Sv. Ižidora 92, 21000 Split; Marija Trečić, OIB 54951995215, Ulica Domovinskog Rata 1c, 21210 Solin; Milica Zorić, OIB 00140332153, Pujanke 53, 21000 Split; Ivo Rajčić, OIB 52467354389, Radunićeva 19, 21217 Kaštel Novi; Ivan Radoš, OIB 36063141303, Drniški Put 9, 21000 Kamen; Željka Vučemilović-šimunović, OIB 19390672750, Alkarska 26, 21000 Split; Slaven Tukić, OIB 33403885817, Šime Ljubića 13, 21000 Split; Bartul Barišić, OIB 12686040110, Stjepana Radića 11, 20207 Cavtat; Tajana Domazet, OIB 31101575725, Mosećka 50a, 21000 Split; Velinka Runjić, OIB 16188516711, Marina Getaldića 17, 21000 Split; Niko Dujić, OIB 75216071342, Don Petra Peroša 107, 21210 Mravince; Teo Mandić, OIB 13212109596, Krešimirova 26, 21210 Vranjic; Mevlida Armanda, OIB 52353697771, Vranjički Put 18, 21000 Split; Renata Kalčić, OIB 57885132100, Brajšina 26, 51000 Rijeka; Juraj Lešković, OIB 69602776663, Matenci 142, 49240 Matenci; VRGORKA-VINARIJA dioničko društvo za proizvodnju pića, poljoprivredu i trgovinu, OIB 68329484134, Fra Ivana Rožića 35, 21276 Vrgorac; Milivoj Vidas, OIB 56342789123, Starčevićeva 26, 21000 Split; BURA l d.o.o. za trgovinu i usluge - u stečaju, OIB 79000721319, Koturaška 51, Zagreb; AUTO CENTAR LOZIĆ d.o.o. trgovina vozilima u stečaju, OIB 30382973961, Županijska 21, 31000 Osijek; NET MEDIA SISTEMI d.o.o. za informatički inženjering, OIB 03380490457, Kvaternikova 12, 21000 Split; BASLER OSIGURANJE ZAGREB dioničko društvo za osiguranje, OIB 59706054982, Radnička cesta 37/b, Zagreb; NASTAVNI ZAVOD ZA JAVNO ZDRAVSTVO SPLITSKO-DALMATINSKE ŽUPANIJE, OIB 54948902275, Vukovarska Ulica 46, 21000 Split; Joško Pavlov, OIB 35141086138, Primorska Ulica 54, 21214 Kaštel Gomilica; Tina Trajković, OIB 65331410683, Doverska 11, 21000 Split; Nada Dujmić, OIB 98309510309, Aljinovića 95, 21311 Žrnovnica; Nada Baković, OIB 16994220173, Kroz Selo 6, 22321 Parčić; Marija Duvančić, OIB 22739898593, Duvančići 40, 22320 Razvođe</izvorni_sadrzaj>
    <derivirana_varijabla naziv="DomainObject.Predmet.StrankaFormatedWithAdressOIB_1"> REPUBLIKA HRVATSKA, OIB 18683136487 zastupanog po punomoćniku ŽUPANIJSKO DRŽAVNO ODVJETNIŠTVO U SPLITU; LUKA dioničko društvo, OIB 34440814040, Kopilica 47 B, Split; RAD, d.o.o. za vodoopskrbu i ostale komunalne djelatnosti, OIB 71304592430, Ul.Stjepana Radića 69, Drniš; HEP-Operator distribucijskog sustava d.o.o. za distribuciju i opskrbu električne energije ELEKTRA ŠIBENI, OIB 46830600751, Ulica grada Vukovara 37, 10000 Zagreb; Mara Jukić, OIB 37710339746, Čavoglave bb, 22322 Ružić zastupanog po punomoćniku Mijo Jeličić; Ivica Bašić, OIB 14595893401, Vukovarska 170, 21000 Split zastupanog po punomoćniku Mijo Jeličić; GASTRO GRUPA d.o.o. za trgovinu i usluge, OIB 39228456312, Grada Vukovara 271, 10000 Zagreb; AUTO HRVATSKA dioničko društvo, OIB 32709834358, Dubrovačka Ulica 1, Split; JADRANSKO OSIGURANJE d.d., OIB 94472454976, Listopadska 2, 10000 Zagreb zastupanog po punomoćniku Grgić &amp; Partneri odvjetničko društvo j.t.d.; CITY EX d.o.o. za prijenos poslovne dokumentacije, OIB 99406899243, Donje Svetice 40, 10 000 Zagreb zastupanog po punomoćniku Antonio Zujić; Hrvatski Telekom d.d., OIB 81793146560, Savska cesta 32, 10000 Zagreb; CODEX SORTIUM društvo s ograničenom odgovornošću za pružanje kompleksnih konzalting usluga, OIB 83918065246, Ivana Šibla 9, 10000 Zagreb; SUNCE osiguranje d.d., OIB 12012147571, Trnjanska cesta 108, 10000 Zagreb; HRVATSKA IZVJEŠTAJNA NOVINSKA AGENCIJA, OIB 41387373932, Marulićev trg 16, 10000 Zagreb; ČISTOĆA d.o.o. za komunalnu djelatnost, održavanje čistoće i odlaganje komunalnog otpada, OIB 16912997621, Put od Republike 14, Dubrovnik; TEXT-PAPIR d.o.o. za trgovinu i usluge, OIB 45878059290, Stinice 12, Split; SLOBODNA DALMACIJA izdavačka i tiskarska djelatnost, dioničko društvo, OIB 35075764438, Ulica Hrvatske Mornarice 4, Split; ČISTOĆA društvo s ograničenom odgovornošću za obavljanje komunalnih djelatnosti održavanja čistoće i odlaganja komunaln, OIB 38812451417, Put Plokita 81, Split; OPĆINA JELSA Jedinstveni upravni odjel, OIB 94187441810, Riba bb, 21465 Jelsa; AUTOKUĆA BOSNIĆ d.o.o. za trgovinu, servis i remont, OIB 62890333516, Rakite 27, Žrnovnica; TISKARA MALENICA d.o.o., OIB 21268596817, 113. Šibenske brigade HV-a 193, Šibenik zastupanog po punomoćniku Jasmin Avdagić; Ivan Marijan, OIB 35721802898, Strossmayerovo šetalište bb, 21465 JELSA, Otok Hvar zastupanog po punomoćniku Zdravko Bojanić; HEP-Operator distribucijskog sustava d.o.o. za distribuciju i opskrbu električne energije, OIB 46830600751, Ulica grada Vukovara 37, 10000 Zagreb; Rikard Pavlović, OIB 16829467929, Gundulićeva 26, 21000 Split; LUČKA UPRAVA SPLIT, OIB 06992092556, Gat Sv. Duje 1, Split; TINA ALATI društvo s ograničenom odgovorošću za trgovinu i usluge, OIB 72232886006, Trg Francuske Repub. 14, 10000 Zagreb; PLOVPUT trgovačko društvo s ograničenom odgovornošću za održavanje pomorskih plovnih putova i radijske službe, OIB 14480721492, Obala Lazareta 1, Split; Regionalna veletržnica Benkovac dioničko društvo za trgovinu i usluge "u stečaju", OIB 16205687638, Benkovačke bojne 17, Benkovac; MESSER CROATIA PLIN Poduzeće za proizvodnju i prodaju tehničkih plinova d.o.o., OIB 32179081874, Industrijska 1, Zaprešić; ZAVOD ZA JAVNO ZDRAVSTVO DR. ANDRIJA ŠTAMPAR, OIB 33392005961, Mirogojska Cesta 16, 10000 Zagreb; Zagrebačka burza d.d., OIB 84368186611, Ivana Lučića 2a/22, 10000 Zagreb zastupanog po punomoćniku MAĐARIĆ &amp; LUI - odvjetničko društvo d.o.o.; METRONET TELEKOMUNIKACIJE d.d. za telekomunikacijske usluge, OIB 23269006802, Ulica Grada Vukovara 269/d, 10000 Zagreb; RELAX, d.o.o. za proizvodnju i trgovinu, OIB 24543050439, Tijardovićeva 4/II, Split; MINISTARSTVO GOSPODARSTVA, RAVNETELJSTVO ZA ROBNE ZALIHE, OIB 22413472900, Ul.Grada Vukovara 78/VI, 10000 Zagreb zastupanog po punomoćniku ŽUPANIJSKO DRŽAVNO ODVJETNIŠTVO U SPLITU; PUĆO d.o.o. za trgovinu, ugostiteljstvo i cestovni prijevoz, OIB 33417474295, Puće 2, Ružić; ITEM, d.o.o. informatičke usluge, OIB 71527463594, Put Supavla 39, Split; ŠKARE TRADE, d.o.o. za trgovinu i ugostiteljstvo, OIB 88448992592, Sarajevska Ulica 64, Split; CROATIA osiguranje d.d. FILIJALA SPLIT, OIB 26187994862, Miramarska 22, 10000 Zagreb; MIRJANA BARIĆ, OIB 91861480870, D.Farlatija 92, 23000 Zadar; SREDIŠNJE KLIRINŠKO DEPOZITARNO DRUŠTVO, dioničko društvo, OIB 64406809162, Heinzelova 62/a, 10000 Zagreb; MILENKO BUŠLJETA, OIB 63433937940, P. Bonifacije 30, 23000 Zadar; MILICA UGARKOVIĆ, OIB 03462724779, 23000 Zadar; FABIJAN PERONJA, OIB 19033633778, Banski dolac bb, 21465 Jelsa zastupanog po punomoćniku KRUNO PERONJA; Agencija za upravljanje državnom imovinom, OIB 75666130770, Ivana Lučića 6, 10000 Zagreb; COMENG, društvo s ograničenom odgovornošću za informatički inženjering, OIB 42122172362, A. Starčevića 11, Solin; AMEROPA AG, OIB 38272342702, Rebgasse 108, BINNINGEN zastupanog po punomoćniku Odvjetničko društvo Hanžeković &amp; Partneri društvo s ograničenom odgovornošću; GRAFOPLEX, društvo s ograničenom odgovornošću, za trgovinu i usluge, OIB 71142152777, Hektorovićeva 47, Split; HP - Hrvatska pošta d.d., OIB 87311810356, Jurišićeva 13, 10000 Zagreb; Financijska agencija, OIB 85821130368, Vrtni put 3, 10000 Zagreb; NIKOLA LACMANOVIĆ, OIB 50670282682, Sukoišanska 19, 21000 Split zastupanog po punomoćniku DORIS KOŠTA; HEP-Operator distribucijskog sustava d.o.o. za distribuciju i opskrbu električne energije, OIB 46830600751, Ulica grada Vukovara 37, 10000 Zagreb; VODOVOD I KANALIZACIJA, društvo s ograničenom odgovornošću za vodoopskrbu, odvodnju i pročišćavanje otpadnih voda, OIB 56826138353, Biokovska 3, Split; JELKOM, društvo s ograničenom odgovornošću za komunalnu djelatnost, OIB 92345732468, Vrboska; DALMACIJAVINO d.d. za proizvodnju i promet alkoholnih i bezalkoholnih pića "u stečaju", OIB 07837847925, Obala kneza Domagoja 15, Split; EUROLEASING d.o.o., OIB 48922277230, Remetinečka cesta 98, 10000 Zagreb zastupanog po punomoćniku Grgić &amp; Partneri odvjetničko društvo j.t.d.; Rino Barbić, odvjetnik, OIB 04402974520, Vrsina 0, 21465 Jelsa; HVARSKI VODOVOD d.o.o., OIB 96577868636, Radičina 0, 21465 Jelsa zastupanog po punomoćniku Rino Barbić; IVAN MILAT, OIB 89865160390, Ulica br. 7, 20271 BLATO NA KORČULI; DIONOVA - DIONA d.o.o., OIB 41112127430, Donje Svetice 127, 10000 Zagreb; TEHNOPLAST d.o.o. za građevinarstvo, trgovinu, ugostiteljstvo, turizam i uslužne djelatnosti, OIB 70676517267, Ulica Slobode 5, 21000 Split; VIPnet, društvo s ograničenom odgovornošću za usluge javnih telekomunikacija, OIB 29524210204, Vrtni put 1, 10000 Zagreb; BILIĆ-ERIĆ d.o.o. za privatnu zaštitu, OIB 68580128211, Ljudevita Posavskog 3, Trgovački centar Millennijum, Sesvete; DALMACIJAVINO - ZAGREB društvo sograničenom odgovornošću za trgovinu, ugostiteljstvo i prijevoz, OIB 93269876765, Gajeva 26, 10000 Zagreb; GRAD DRNIŠ, OIB 38309740312, Trg kralja Tomislava 1, 22320 Drniš; Vetropack Straža tvornica stakla d.d. Hum na Sutli, OIB 74210066591, Hum na Sutli, Hum na Sutli 203, Hum Na Sutli; CAPRICORNO, društvo s ograničenom odgovornošću za trgovinu, OIB 09517317411, Hercegovačka 57/A, Split; PELJEŠKI VRHOVI, POLJOPRIVREDNA ZADRUGA, OIB 49398931487, Janjina 68, Janjina; Toma Šurjak, OIB 66049692921, Sansovića dvori 29, 21465 JELSA, DOL zastupanog po punomoćniku Rino Barbić; Jakov Peronja, OIB 07373599239, Jelsa 0, 21465 Jelsa zastupanog po punomoćniku Rino Barbić; TIGAR d.o.o. za usluge, OIB 65051360088, Put Supavla 1, Split zastupanog po punomoćniku Zoran Iviš; POREZNA UPRAVA Područni ured Split, OIB 18683136487, Trg dr. Franje Tuđmana 4, 21000 Split zastupanog po punomoćniku ŽUPANIJSKO DRŽAVNO ODVJETNIŠTVO; BURA I TRAMUNTANA d.o.o. za trgovinu i usluge, OIB 78359961331, Don Frane Bulića 205, Solin; TRAST međunarodno otpremništvo, dioničko društvo, OIB 93225891495,  Gat Sv.Duje 4, Split zastupanog po punomoćniku Marina Tončić-Bota; CHROMOS AGRO dioničko društvo proizvodnja sredstava za zaštitu bilja, OIB 82790074844, Radnička cesta 173/n, 10000 Zagreb; VODOVOD I KANALIZACIJA, društvo s ograničenom odgovornošću za vodoopskrbu, odvodnju i pročišćavanje otpadnih voda, OIB 56826138353, Biokovska 3, Split; AUTOTRANS d. o. o. za javni prijevoz putnika u cestovonom prometu, trgovinu, usluge i turistička agencija, OIB 19819724166, Trg Žabica 1, Rijeka; BRTVILA BREZIĆ d.o.o. za proizvodnju brtvila, trgovinu i zastupanje, OIB 47897946377, Starotrnjanska 46/A, 10000 Zagreb; IREKS AROMA društvo s ograničenom odgovornošću, OIB 36709757659, Radnička Cesta 37, 10000 Zagreb zastupanog po punomoćniku Odvjetničko društvo GLAMUZINA &amp; GROŠETA; Marin Mileteta, odvjetnik, OIB 37476644793, Gorjanska 26, 10000 Zagreb zastupanog po punomoćniku Antonia Selak; HEP - Opskrba d.o.o. za opskrbu potrošača električnom, toplinskom energijom i plinom, OIB 63073332379, Ulica grada Vukovara 37, 10000 Zagreb; ING-ATEST d.o.o. za trgovinu i usluge, OIB 21777333810, Hrvatske mornarice 1/a, Split; Hrvatske vode, pravna osoba za upravljanje vodama, OIB 28921383001, Grada Vukovara 220, 10000 Zagreb; BASLER OSIGURANJE ZAGREB dioničko društvo za osiguranje, OIB 59706054982, Radnička cesta 37/b, 10000 Zagreb; NARODNI TRGOVAČKI LANAC d.o.o. za trgovinu i usluge, OIB 78344221376, Soblinec, Soblinečka 55, Sesvete; MANTIS, d.o.o. za trgovinu i usluge, OIB 41274793973, Varaždinska 51, Split; Vinko Paina, OIB 51203688235, Malo selo, 21460 Stari Grad; TRANSADRIA, međunarodna špedicija d. d. u stečaju, OIB 47965841018, Riva Boduli 1, Rijeka; Hrvatska radiotelevizija, OIB 68419124305, Prisavlje 3, 10000 Zagreb; BRODOMERKUR trgovina i usluge, dioničko društvo, OIB 33956120458, Poljička Cesta 35, Split; ZAGREBAČKI HOLDING, društvo s ograničenom odgovornošću za javni prijevoz, opskrbu vodom, održavanje čistoće, putnička a, OIB 85584865987, Ulica grada Vukovara 41, 10000 Zagreb; NASTAVNI ZAVOD ZA JAVNO ZDRAVSTVO SPLITSKO-DALMATINSKE ŽUPANIJE, OIB 54948902275, Vukovarska Ulica 46, Split; BRODOSPLIT-BRODOGRADILIŠTE društvo s ograničenom odgovornošću, OIB 05532178397, Put Supavla 21, Split; COPAN ZAGREB društvo s ograničenom odgovornošću za trgovinu i zastupanje, OIB 43698579132, Selnica Šćitarjevska 25, 10410 Velika Gorica; DUHAN društvo s ograničenom odgovornošću, OIB 84143469050, Vukovarska 30, Dubrovnik; Ivica Maleš vl. autoservis "UNO", OIB 89917595934, Put Blata bb, 21216 Kaštel Stari; Teo Palaversić, OIB 21074825891, Mala Banda 166, 21465 Jelsa; HRVATSKA POŠTANSKA BANKA, dioničko društvo, OIB 87939104217, Jurišićeva 4, 10000 Zagreb; OTIS DIZALA, društvo s ograničenom odgovornošću za proizvodnju, montažu, remont i održavanje dizala, OIB 76080865307, Prilaz Vladislava Brajkovića 15, 10000 Zagreb; Fabijan Roić, OIB 55646544786, Domobranska 26, 21460 Stari Grad; Ivo Družević, OIB 59608054089, Družević Dvor 20, 21460 Stari Grad, Dol; Ivo Roić, OIB 73872839985, Zbora Narodne garde 2, 21460 Stari Grad; Josip Kovačević, OIB 24407104693, M.Ivanića 26, 21460 Stari Grad; Tedi-Tadija Maroević, OIB 75901351091, Out Rudine 4, 21460 Stari Grad; Jakica Lupi, OIB 73236308888, Vrbanj 0, 21462 Vrbanj; Joza Bratanić, OIB 08011374888, Vrbanj 0, 21462 Vrbanj; Antun Pavičić, OIB 65866256737, Pavičića dvor 13, 21460 Stari Grad, Dol; Juraj Pavičić, OIB 09529542053, Ceratorij 0, 21462 Vrbanj; Cvjetko Matković, OIB 10443683019, Matije Ivanića 0, 21460 Stari Grad; Katica Kovačević, OIB 33120980772, Dol 0, 21460 Dol; Nikša Dužević, OIB 66241675982, Dol 0, 21460 Dol; Milovan Kombura, OIB 30770175855, F. Vrančića 13, 21000 Split; Jelisava Pavičić, OIB 83980708087, Vrbanj 0, 21462 Vrbanj; Matko Carić, OIB 35189247498, Dol 0, 21460 Dol; Marinko Dužević, OIB 12242231071, Dol  0, 21460 Stari Grad, Dol; Margarita Radonić, OIB 28025722533, Dol 0, 21460 Dol; Dinko Pavičić Tribunol, OIB 99243667034, Žrtava Rata  2, 21460 Stari Grad; Tonči Šurjak, OIB 60785268681, Stari Grad 0, 21460 Stari Grad; Duško Pavičić Ivelja, OIB 25982798589, Bassina 0, 21462 Vrbanj; Pero Dulčić Sušak, OIB 55533277123, Malo Selo 63, 21460 Stari Grad; Ivan Tadić, OIB 00384008152, Vagonj 32, 21460 Stari Grad; Ivica Pavičić, OIB 72332556277, Vrbanj 0, 21462 Vrbanj; Mihovil-Mile Pavičić, OIB 24835949834, Vrbanj 0, 21462 Vrbanj; Tomi Moscatello, OIB 28508820612, Dol, 21460 Dol; Nikola Vodanović, OIB 74845370223, Vrbanj 0, 21462 Vrbanj; Margarita Marica Stančić, OIB 08101100980, Kod Sv. Petra 0, 21460 Stari Grad; Vjekoslav Radonić, OIB 33204721839, Dol 0, 21460 Dol; Marinko Sanseović, OIB 45513941394, Dol 0, 21460 Dol; Tadija Moškatelo, OIB 31188799731, B.Kašića 9, 21460 Stari Grad; Damir Petrić, OIB 86091667582, Stari Grad 0, 21460 Stari Grad; Louis Petrić, OIB 16074465250, Srinjo kola 2, 21460 Stari Grad; Ivica Ljubić, OIB 56655610557, Stari Grad 0, 21460 Stari Grad; Vinko Lupi, OIB 35451219902, Sv. Magdalene 7, 21460 Stari Grad; Ivan Tadić Šilo, OIB 70114227603, Stari Grad 0, 21460 Stari Grad; Ivan Tadić, OIB 70114227603, Stari Grad 0, 21460 Stari Grad; Vinko Maroević, OIB 76848533915, Stari Grad, 21460 Stari Grad; Ivan Buratović, OIB 47859397279, Vrbanj 13, 21462 Vrbanj; Mijo Mili Pavičić, OIB 88915921313, Vrbanj 0, 21460 Vrbanj; Marija Vodanović, OIB 55757464937, Stari Grad 0, 21460 Stari Grad; Jakov Fredotović, OIB 46839149373, Vrbanj 297, 21462 Vrbanj; Miljenko Srhoj, OIB 83488729434, Krešimirova 5, 21460 Stari Grad; Nikola Haladić, OIB 44890767273, Stari Grad 0, 21460 Stari Grad; Janez Jelušić, OIB 53424861114, Sv. Petra 0, 21460 Stari Grad; Nikola Sansević, OIB 77925554696, Dol 0, 21460 Stari Grad; Nikola Buratović, OIB 63461897206, Vrbanj 0, 21462 Vrbanj; Cvjetko Buratović, OIB 68271062216, Put Križa 4, 21460 Stari Grad; Nikola Buratović, OIB 83296807791, Vrbanj 0, 21462 Vrbanj; Nikola Stipišić, OIB 40730811746, Vrbanj 0, 21462 Vrbanj; Prošper Moškatelo, OIB 30735770287, Dol 0, 21460 Dol; Tonko Maroević, OIB 09539101243, Šiberija 6, 21460 Stari Grad; Ivo Pavičić, OIB 10571584537, Dol 0, 21460 Dol; Pavao Čubre, OIB 53903728630, Vrbanj 0, 21462 Vrbanj; Luka Šurjak, OIB 94878152360, Dol 0, 21460 Dol; Luka Franetović, OIB 70961784599, C. Škarpe 17, 21460 Stari Grad; Ivan Miloš Mile, OIB 62291039145, Dol 0, 21460 Dol; Jure Moškatelo, OIB 82967525191, Ploča 2, 21460 Dol; Vjekoslav Bogdanić, OIB 94391191426, J.B.Jelačića 9, 21460 Stari Grad; Petro Šoljan, OIB 76350894229, Donja kola 0, 21460 Stari Grad; Juraj Dužević, OIB 99909425440, Radošića dvor 4, 21460 Dol; Damir Šurjak, OIB 27457530614, Šurokovića dvor 5, 21460 Dol; Jakov Tresić, OIB 60663993622, Vrbanj 0, 21462 Vrbanj; Juraj Moškatelo Stariji, OIB 12577877147, Ploča 27, 21460 Stari Grad; Ruža Roić, OIB 27524265061, Pod jugo 10, 21460 Dol; Rade Čavić, OIB 74420229729, Malo Selo 0, 21460 Stari Grad; Matilda Buratović, OIB 24198956638, Vrbanj 0, 21462 Vrbanj; Ivo Šurjak, OIB 90776404563, Ostravska 8, 21000 Split; Dražica Matković Ljubo, OIB 38484140872, Vrbanj 0, 21462 Vrbanj; Dinko Račić, OIB 02437704848, Vrbanj 173, 21462 Vrbanj; Mila Franetović Dužević, OIB 02539671010, Vrankovića dvor 5, 21460 Stari Grad; Luka Stančić, OIB 91475365556, Stančića dvor 0, 21460 Dol; Meri Petrić, OIB 49953370209, Stari Grad 0, 21460 Stari Grad; Ivan Moškatelo, OIB 16048013538, Ploča 29, 21460 Dol; Vinko Moškatelo, OIB 57771107058, Ploča 23, 21460 Dol; Nikola Šimunović, OIB 24630749503, K. Zvonimira 35, 21460 Stari Grad; Mirko Radonić, OIB 28025722533, Pod jugo 19, 21460 Dol; Antun Sansević, OIB 80183811492, Sansevića dvor 43, 21460 Dol; Nikša Moškatelo, OIB 98307576243, Ploča 4, 21460 Dol; Antun Vodanović Stariji, OIB 43563335947, Vrbanj  0, 21460 Vrbanj; Ivo Bojanić, OIB 00897882683, Šiberija 19, 21460 Stari Grad; Cvjetko Miličić, OIB 44230808110, T. Buzolića 8, 21450 Hvar; Marija Trbuhović, OIB 38712300010, Vrbanj 0, 21462 Vrbanj; Neno Šoljan, OIB 04419572654, Molo Selo 0, 21460 Stari Grad; Juraj Tomi Moškatelo, OIB 80968217347, Ploča 2, 21460 Dol; Ivo Račić Kapetanić, OIB 70008404713, Vrbanj 0, 21462 Vrbanj; Đuro Caratan, OIB 81898965125, Zavala 0, 21465 Zavala; Ante Tonči Drinković, OIB 92836065068, Bonski Dolac, 21465 Jelsa; Kata Duboković, OIB 93006547119, Pitve bb, 21465 Pitve; Boris Carić, OIB 46466426123, Ivan Dolac 0, 21465 Ivan Dolac, Jelsa; Tonko Ivčević Bakulić, OIB 62293366608, Šiberija 29, 21460 Stari Grad; Marko Huljić, OIB 99873701212, Račić 860, 21465 Jelsa; Lenka Roić, OIB 57371012596, Dol, 21460 Dol; Stjepan Jerković, OIB 25876380285, Zastražišće 0, 21466 Zastražišće; Boris Borović, OIB 51193036454, Poljica, 21466 Poljica; Niko Salamunić, OIB 76231208532, Jelsa bb, 21465 Jelsa; File Vranković, OIB 44132340384, Dol 0, 21460 Dol; Juraj Šperka, OIB 79176257167, Zastražišće 0, 21466 Zastražišće; Mili Razović, OIB 03291272208, Vinkovačka 51, 21000 Split; Ante Mihojević, OIB 08852465695, Vrboska, 21463 Vrboska; Ljubica Stipišić, OIB 53136752678, Vrbanj 0, 21462 Vrbanj; Stjepan Hujo Huljić, OIB 06947019866, Vrsina bb, 21465 Jelsa; Nikola Grgičević, OIB 72806517394, Vrisnik 0, 21465 Vrisnik; Tonči Gurdulić, OIB 88962507191, Jelsa 0, 21465 Jelsa; Prošperino Milevčić, OIB 45533211549, Jelsa 0, 21465 Jelsa; Boris Rubinić, OIB 69242251733, V rbanj  0, 21462 Vrbanj; Jakov Račić, OIB 31621777587, Vrbanj 302 A, 21462 Vrbanj; Jakša Radonić, OIB 11727504421, Jelsa 0, 21465 Jelsa; Vinko Palaversić, OIB 66878442541, Jelsa, 21465 Jelsa; Fabijan Kunčić, OIB 51005536058, Dol 0, 21460 Dol; Dušan Salamunić, OIB 67690387290, Račić bb, 21465 Jelsa; Margarita Stančić, OIB 77283348907, Dol 0, 21460 Dol; Josip Crnčić, OIB 78272535399, Pitve 0, 21465 Pitve; Luka Moškatelo, OIB 37611216898, Dol 0, 21460 Dol; Lucija Milatić-Bričolić, OIB 72454967005, Svirče 0, 21462 Svirče; Fabijan Dužević, OIB 65516171063, Domobranska 31, 21460 Stari Grad; Vjeko Jakas, OIB 99530955280, Zvala bb, 21465 Zavala; Pavo Bunčuga, OIB 76824484181, Banski Dolac bb, 21465 Jelsa; Marko Buratović, OIB 96637597848, Svirče 0, 21462 Svirče; Antun Lučić, OIB 23239072373, Poljica, 21466 Poljica; Marin Parun Barbić, OIB 39599282196, Pitve 0, 21465 Pitve; Stjepan Tomislav Huljić, OIB 97499130016, Lučica bb, 21465 Jelsa; Cvjetka Cvita Milevčić, OIB 75708915913, Jelsa 0, 21465 Jelsa; Marinko Radonić, OIB 89514038279, Pitve 72, 21465 Pitve; Antun Gurdulić, OIB 55215862622, Vrsina bb, 21465 Jelsa; Blaženko Jakas, OIB 38730295070, Zavala 0, 21465 Zavala; Braco Jakas, OIB 76920975322, Zavala 136, 21465 Zavala; Ivan Makjanić, OIB 86091321106, Svirče 0, 21462 Svirče; Ante Rubinić, OIB 15201258693, Vrsina  307, 21465 Jelsa; Dražica Vicenca Matković, OIB 67149132840, Vrbanj 117, 21462 Vrbanj; Jakov Radonić, OIB 93729454627, Jelsa bb, 21465 Jelsa; Slobodan Radičić, OIB 46777889915, Pitve bb, 21465 Pitve; Jurko Lučić, OIB 16439489089, Vrboska 0, 21463 Vrboska; Mate Antičević, OIB 55268785640, Zavala 0, 21465 Zavala; Josip Franičević, OIB 43547284113, Burkovo bb, 21465 Jelsa; Asija Bojanić, OIB 14798986072, Burkovo, 21465 Jelsa; Milivoj Vidas vl. Servisa instrumenata, mjerne i regulacione opreme, OIB 56342789123, Starčevićeva 26, 21000 Split; BURA l d.o.o. za trgovinu i usluge - u stečaju, OIB 79000721319, Koturaška 51, 10000 Zagreb; NET MEDIA SISTEMI d.o.o. za informatički inženjering, OIB 03380490457, Kvaternikova 12, Split; Financijska agencija, OIB 85821130368, Vrtni put 3, 10000 Zagreb; Hrvatski registar brodova, OIB 04601923208, Marasovića 67, Split; Nenad Ševo, OIB 88234857624, Teiljska 1, 21000 Split; Meri Stipinović, OIB 64965084141, Sukoišanska 25, 21000 Split; Fond za zaštitu okoliša i energetsku učinkovitost, OIB 85828625994, Ksaver 208, 10000 Zagreb; Zlatko Balić, OIB 07837847925, Obala kneza Domagoja 15, 21204 Dugopolje; Galić Ante, OIB 90017639391, Odeska 16, 21000 Split; Dean Prelević, odvjetnik, OIB 10098946497, Gundulićeva 22, 21000 Split; Želimir Miletić, OIB 86888847404, Put Kotlara 31, 23000 Zadar; Luči Roić, OIB 24743587539, Pavičića dvor 7, 21460 Dol; Nade Pavičić-ivelja, OIB 33508911717, Vrbanj 365, 21460 Vrbanj; Dujko Čubre, OIB 91478009603, Vrbanj 0, 21460 Vrbanj; Antun Bratanić, OIB 52392458213, Zvonimirova 27, 21460 Stari Grad; Andrija Matković, OIB 72332556277, Domobranska 22, 21460 Stari Grad; Antun Vune Bratanić, OIB 44890767273, Vrbanj 0, 21460 Vrbanj; Dinko Lušić, OIB 23131390669, Vrbanj 0, 21460 Vrbanj; Nikica Nikola Matijević, OIB 21094494613, Dol 0, 21460 Stari Grad; Ivan Sanseović, OIB 08563467932, Dol, Kunčića dvor 4, 21460 Stari Grad; Marija Kovačević Lolotović, OIB 69060952354, Vukovarska 23, 21460 Stari Grad; Petar Zlatan Vodanović, OIB 11403397863, Vrbanj 126, 21460 Vrbanj; Ivan Stančić, OIB 31497688270, Dol, Stančića dvor 0, 21460 Stari Grad; Stjepan Moškatelo, OIB 92020885489, Dol Sv. Marije 1, 21460 Stari Grad; Toma Dužević, OIB 08830644469, Dol Sv. Marije 0, 21460 Stari Grad; Ivica Račić, OIB 28123794048, Vrbanj 0, 21460 Vrbanj; Kuzma Pavičić Aleluja, OIB 33120197409, Vrbanj 0, 21460 Vrbanj; Vinka Salamunić, OIB 91445751353, Jelsa 0, 21465 Jelsa; Teo Huljić, OIB 56034797647, Jelsa 0, 21465 Jelsa; Dejan Šperka, OIB 10054205030, Jelsa 0, 21465 Jelsa; Juraj Caratan, OIB 29357565225, Zavala 0, 21465 Zavala; Matko Antičević, OIB 42034643125, Pitve 0, 21465 Pitve; Dinko Rubinić ( Vjera ), OIB 69863599942, Vrisnik 73, 21465 Vrisnik; Vjera Rubinić, OIB 98825603309, Vrinsnik 73, 21465 Vrisnik; Abraham Bojanić, OIB 79576557482, Jelsa 1, 21465 Jelsa; Vedran Nevešćanin, OIB 34969575575, Smiljanićeva 2, 21000 Split zastupanog po punomoćniku Jadranko Vidović; Marija Pjevac, OIB 82096480140, Omiška 18, 21000 Split; Carinska uprava, OIB 18683136487, Zrinsko Frankopanska 60, 21000 Split; Općinski sud u Starom Gradu - ZK odjel, Ulica Novo Riva 3, 21460 Stari Grad; Nada Akrap, OIB 50608806627, Put Sirobuje 37, 21000 Split; Jasminka Antunović, OIB 74697035343, Ulica Luke Botića 24, 21210 Solin; Nediljka Armanda, OIB 09033661295, Vranjički put 18, 21000 Split; Ana Babić, OIB 99777361372, Krilava 8, 21000 Split; Gordana Babić, Šulavi bb, 21214 Kaštel Lukšić; Ivan Babić, OIB 39364629552, Doverska 7, 21000 Split; Katica Babić, OIB 49371248632, Zvonimirova 16, 21210 Solin; Jure Bacelj, OIB 68175280792, Bacelji 9, 21206 Bračević; Ana Bačić, OIB 18080781553, Umljanovići bb, 22320 Drniš; Nediljka Bajić, OIB 00893712988, Jurja Križanića 7, 21000 Split; Žarka Bakotić, OIB 36917498674, Mosorska Ulica 11 A, 21214 Kaštel Gomilica; Marko Baković, OIB 05569494546, Kroz Selo 2, 22300 Kistanje; Ivica Ban, OIB 07285230342, Braće Radića 7, 21212 Kaštel Sućurac; Srđanka Banovac, OIB 50974371502, Sikavice - Banovci 5, Parčić; Božidar Barać, OIB 80639746410, Maslinska 22, 21000 Split; Vedran Barbarić, OIB 18526555730, Šimićeva 8, 21000 Split; Marija Barbir, OIB 43799885260, Vukovarska 175, 21000 Split; Petar Barbir, OIB 94965914070, Vukovarska 175, 21000 Split; Anica Baričević, OIB 06811970314, Put blata bb, 21217 Kaštel Novi; Damira Barišić, OIB 88385690941, Barišići 10, 22320 Žitnić; Ivan Barišić, OIB 38311171100, Kornatska 31, 31000 Osijek; Manda Bašić, OIB 23944179531, Put Majdana 29, 21210 Solin; Aleksandar Bauk, OIB 97860316263, Alojzija Stepinca 16, 21000 Split; Marina Zečić, OIB 62683960216, Alojzija Stepinca 16, 21000 Split; Ivo Bavčević, OIB 18609350440, Šibenska 3, 21000 Split; Nataša Bazina, OIB 67925940620, PUT STRMA 67 (ranije: NEORIĆ, NEORIĆ, 0), 21203 Neorić; Mirjana Begonja, OIB 73001510209, Džale 2, 22323 Sedramić; Jelena Belić, OIB 77723253899, Jelsa 627, 21465 Jelsa; Niko Belić, OIB 18977071620, Jelsa 627, 21465 Jelsa; Jagoda Bešker, OIB 29966440390, Gašpini 23, 21210 Solin; Nedo Bešker, OIB 56588665795, Gašpini 23, 21210 Solin; Zorica Bilić, OIB 99810426480, Ulica Predraga Bogdanića 13, 21460 Stari Grad; Sanja Bilić-pavlinović, OIB 45845212026, Vukovarska 80, 21000 Split; Jela Bilobrk, OIB 63402483386, Stepinčeva 32, 21000 Split; Antun Blažević, OIB 90714609552, Meštrovića šetalište 96, 21000 Split; Hrvoje Blažević, OIB 12287964630, Blaževići bb, 22320 Čavoglave; Damir Bojčić, OIB 41258960204, Kralja Zvonimira 24, 22320 Drniš; Željko Bojčić, OIB 09291034408, P. Preradovića 4, 22320 Drniš; Denis Boljat, OIB 33725767264, Karlovo 46, 21214 Kaštel Kambelovac; Srećko Boras, OIB 94339540336, ULICA BISKUPA PAVLA ŽANIĆA 20 (ranije: KAŠTEL NOVI, PUT GROBLJA, 0), 21217 Kaštel Novi; Robert Borić, OIB 38057391892, Mosećka 56, 21000 Split; Goran Bosančić, OIB 33007404175, Ulica Braski Dolac 40, 21212 Kaštel Sućurac; Pava Botić, OIB 34296544282, Kosorova 7, 22300 Knin; Ljuba Božanić, OIB 04083001132, Dobrilina 11, 21000 Split; Anka Božić, OIB 84941173128, Šibenksa 9, 21000 Split; Anica Božić-Bakušić, OIB 89654935153, Katalinića prilaz 5, 21000 Split; Ivica Bratić, OIB 86080104106, Neorić bb, 21203 Neorić; Nikša Bratić, OIB 49290967945, Put Svete Mande 18, 21000 Split; Vencislav Brizić, OIB 29265973045, Ulica Kralja Zvonimira 56, 21460 Stari Grad; Zlata Brizić, OIB 73389614517, Ulica Kralja Zvonimira 56, 21460 Stari Grad; Mate Brstilo, OIB 97701748344, Krešimirova 25, 21311 Žrnovnica; Zora Budimir, OIB 65069642793, Cesta Domovinskog rata 36, 22300 Knin; Miranda Budiša, OIB 35557811513, Ulica Kralja Zvonimira 18, 22320 Drniš; Nediljko Bugarin, OIB 69239215555, Doverska 7, 21000 Split; Željka Vučemilović-šimunović, OIB 19390672750, Alkarska Ulica 26, 21000 Split; Gordana Buljević, OIB 32937631192, Trondheimska 10, 21000 Split; Marina Burić, OIB 93570683955, Mirlović Zagora, 22323 Unešić; Mario Buzov, OIB 93519007247, Cerje 35, 22320 Mirlović Polje; Đuro Caratan, OIB 81898965125, Stara zavala 58, 21465 Jelsa; Toni Caratan, OIB 68762006562, ZAVALA 58 (ranije: ZAVALA, ZAVALA, 0), 21465 Zavala; Boris Carić, OIB 46466426123, IVAN DOLAC 179 (ranije: IVAN DOLAC, IVAN DOLAC, 0), 21465 Ivan Dolac; Paulo Carić, OIB 15402538356, SVIRČE 145 (ranije: SVIRČE, SVIRČE, 0), 21460 Svirče; Dinka Cezareo, OIB 08033901183, Marina Šabića 4, 21460 Stari Grad; Nevenka Cukrov, OIB 17311242164, Domovinskog rata 6, 21210 Solin; Dijana Czwik, OIB 09675579569, Matoševa Ulica 96, 21210 Solin; Vinka Čavala, OIB 72189149878, ULICA PETRA ZRINSKOG 23 (ranije: KAŠTEL GOMILICA, UZ VODOVOD, 0), 21214 Kaštel Gomilica; Silva Černak Lojić, OIB 21589065823, Lojići 1, 22320 Drniš; Diana Čović, OIB 59401221926, Duće-Glavica, 21310 Omiš; Ante Čulo, OIB 58219699024, Hrvatskih knezova bb, 21214 Kaštel Gomilica; Blaž Ćapin, OIB 67223092915, Odakova 9, 21000 Split; Filip Delać, OIB 82167098700, Grge Novaka 6, 22300 Knin; Ankica Delić, OIB 80719299509, Kaštelanska cesta 42, 21212 Kaštel Sućurac; Marko Delić, OIB 05763270433, Gašpini 108, 21210 Solin; Nediljka Delić, OIB 99568210497, Donji Muć bb, 21203 Donji Muć; Gordana Didak, OIB 78878339902, Kroz Smrdečac 5, 21000 Split; Mili Divić, OIB 35555990248, Radobiljska Cesta 12, 21250 Katuni; Ljiljana Dragan Jelušić, OIB 50973171038, Antuna Branka Šimića 54, 21000 Split; Milka Drlje, OIB 15738553325, Kitožer 9, 21311 Stobreč; Mato Drmić, OIB 39636384582, Put Plokita 40, 21000 Split; Jozo Družianić, OIB 63604163211, Pujanke 15, 21000 Split; Stanko Duvančić, OIB 41476060687, Duvančići 9, 22320 Razvođe; Damir Duvnjak, OIB 63781484968, Križine 15A, 21000 Split; Nives Džanko, OIB 90598357164, Ulica Fra Pavla Melade 24 A, 21217 Kaštel Štafilić; Ante Đurđević, OIB 72594587030, Jadranska 12, 21400 Supetar; Ljubica Elez, OIB 71000445833, Donji Moseć 14, 22320 Moseć; Ankica Ezgeta, OIB 18659409558, Kaštelanska cesta 12, 21217 Kaštel Stari; Lenka Franić, OIB 62951288048, Sedam Kaštela 6, 21000 Split; Ivica Gabelić, OIB 70468304794, Vrboska 387, 21465 Vrboska; Marija Galešić, OIB 47387004597, Neorić 61, 21203 Neorić; Petar Galić, OIB 09903259382, MERZOVA 12 (ranije: SPLIT, TEŽAČKI PUT, 40 E), 21000 Split; Silvana Galić, OIB 02726524452, Trondheimska 5, 21000 Split; Kazimir Garić, OIB 83662319172, Ulica Matija Ivanića 35, 21460 Stari Grad; Vencel Gašpar, OIB 46863766369, Hercegovačka 24, 21000 Split; Vinko Gašpar, OIB 21657975586, Sinjska 9, 21000 Split; Ana Goreta, OIB 91749079767, Put željezničke stanice, 22320 Drniš; Zorka Goreta, OIB 78206251147, Donje Gorete 21, 22320 Drniš; Josip Gotovac, OIB 16838023061, Vukovarska 113, 21000 Split; Vjekoslav Grbčić, OIB 00132520638, Gajeva 11A, 21000 Split; Divna Grbeša, OIB 74813693236, FRANKOPANSKA ULICA 20 (ranije: SOLIN, FRANKOPANSKA ULICA, 60), 21210 Solin; Ana Grubišić, OIB 49854875039, Put Sirobuje 10, 21311 Stobreč; Gordana Grubišić, OIB 49873220891, Braće Radića 3, 21210 Solin; Nikola Grubišić, OIB 97693442104, VUKOVARSKA ULICA 5 (ranije: DRNIŠ, KRALJA ZVONIMIRA, 41), 22320 Drniš; Sanja Grubišić, OIB 26638303946, Ulica Kralja Zvonimira 41, 22320 Drniš; Antonio Gudelj, OIB 83686976296, Put Dragovoda 17, 21000 Split; Kata Gugić, OIB 97696546556, Sarajevska 42, 21000 Split; Mirjana Gugić, OIB 69438273166, Luke Botića 6, 21210 Solin; Ivica Hajder, OIB 67907347725, Cigići 1, 22320 Otavice; Željko Hajder, OIB 70330715284, Cigići 1, 22320 Otavice; Silvana Hajduk, OIB 33507058945, Varoš 1, 21231 Klis; Tomislav Herceg, OIB 78714538239, Sinjska 46, 22300 Knin; Mira Ikica, OIB 11849010850, Vlaka Vi 2, 22303 Oklaj; Franjo Ivčević, OIB 49917991796, Sv. Petra od Klob. 1, 21217 Kaštel Novi; Jelena Ivčević, OIB 74901888496, Ulica Sv. Petra Od Klobuka 16, 21217 Kaštel Novi; Damir Jakus, OIB 87272819238, Stepinčeva 67, 21000 Split; Gospova Jakus, OIB 04209324873, Poljička Cesta 84, Poljica; Marica Jakus, OIB 74750176046, PUT MAJDANA 31 (ranije: SOLIN, PUT MAJDANA, 31), 21231 Klis; Petar Jakus, OIB 67345729042, Put Majdana 31, 21210 Solin; Marko Janković, OIB 19997991153, Bisko 39, 21232 Bisko; Matija Jeličić, OIB 98976446888, Vinkovačka 5, 21000 Split; Ante Jeličić, OIB 91949654327, Trondheimska 7, 21000 Split; Marija Jocić, OIB 87687857774, Vojka Krstulovića 21, 21000 Split; Ante Jolić, OIB 30924166560, Jolići 2, 22320 Gradac; Marica Jukić, OIB 19856164686, Perivoj A. Roje 5, 21000 Split; Marko Jukić, OIB 72590351524, Perivoj Ane Roje 5, 21000 Split; Renata Jukić, OIB 09827250222, Put Župića 33, 21230 Sinj; Jadranka Jurić, OIB 52705592800, Bufaline II 29, 21217 Kaštel Novi; Marija Jurić, OIB 31016018881, Put Kruševika bb, 21214 Kaštel Kambelovac; Ankica Kainić, OIB 80409745726, Prominski Put 11, 22300 Knin; Jelena Kalinić, OIB 02401555720, Magistrala Solin 67, 21000 Split; Petar Kalinić, OIB 76156352997, Mosećka 114, 21000 Split; Anamarija Kalinić Radović, OIB 92738597282, Vukovarska 57, 21000 Split; Stipan Kamber, OIB 84681628783, Sesartići 20, 21210 Solin; Đuro Kapoši, OIB 55675650848, Južno predgrađe 51, 31000 Osijek; Željko Karin, OIB 70824276539, Zgon 80, 21210 Solin; Marijana Karin Prnjak, OIB 61576258120, Zgon 80, 21210 Solin; Neda Kasalo, OIB 11081458098, CESTA DR. FRANJE TUĐMANA 409 (ranije: KAŠTEL KAMBELOVAC, CESTA DR. FRANJE TUĐMANA, 109), 21214 Kaštel Kambelovac; Zvonimir Kasalo, OIB 07885551191, CESTA DR. FRANJE TUĐMANA 409 (ranije: KAŠTEL KAMBELOVAC, CESTA DR. FRANJE TUĐMANA, 109), 21214 Kaštel Kambelovac; Suzana Kašić, OIB 59974477956, Ulica 142. Brigade 2, 22320 Drniš; Ivana Katalinić Jerčić, OIB 27192920551, Put Vrila 6, 21310 Omiš; Josip Katušić, OIB 17394409236, Luke Botića 11, 21210 Solin; Ljiljana Kegalj, OIB 44567225674, Istarska 5, 21000 Split; Ante Kekez, OIB 82341180529, Dubrovačka 35, 21000 Split; Ivanko Kekez, OIB 69257203171, Sukoišanska 29, 21000 Split; Petrica Kekez, OIB 01138031201, Dubrovačka 35, 21000 Split; Boško Kevo, OIB 58881798829, Stipe Pensa 5, 21217 Kaštel Štafilić; Antiša Kliškinić, OIB 54591476829, Ulica Petra Krešimira Iv 108, 21210 Solin; Veljko Knezović, OIB 29953576092, Zagrebačka 6, 21311 Stobreč; Stjepan Kokeza, OIB 45375542461, Čopova 8, 21000 Split; Petar Kolega, OIB 41344179016, ZVONIMIROVA 121 (ranije: SOLIN, ANTIŠE VUČIČIĆA, 149), 21210 Solin; Daniela Kovač, OIB 73917202839, Cesta dr. Franje Tuđmana 238a, 21212 Kaštel Sućurac; Željka Kovač, OIB 49269171098, Mažuranićevo šetalište 26, 21000 Split; Ivan Kraljić, OIB 34937918610, Put Balabana 7, 21203 Neorić; Inga Krnjaić, OIB 00968558935, Požeška 6, 21000 Split; Anka Krstić, OIB 50194808421, Odeska 19, 21000 Split; Ivan Kundid, OIB 95397541786, Gradišćanskih Hrvata 1, 21000 Split; Ivana Kundid, OIB 65152954463, Dinarska 11, 21000 Split; Ružica Kundid, OIB 62510013110, Dinarska 11, 21000 Split; Deni Kuvačić, OIB 86909984538, Mažuranićevo Šetalište 10 B, 21000 Split; Anka Landikušić, OIB 18023655586, Gradac 19 A, 21311 Podstrana; Ivan Lasić, OIB 23248459290, Konjsko bb, 21231 Konjsko; Dražen Lazić, OIB 10307450473, Šime Ljubića 9, 21000 Split; Nenad Leskur, OIB 79369933858, Ulica Stjepana Radića 14, 21210 Solin; Ivana Lilić, OIB 24212828078, Put Brodarice 7, 21000 Split; Ivo Lipanović, OIB 56508525212, M. Getaldića 31, 21000 Split; Marko Lojić, OIB 38337274260, Lojići 1, 22320 Drniš; Mile Lovrić, OIB 87317474850, Fra Grge Martića 41, 21000 Split; Ana Lovrinčević, OIB 37389823251, Vrh Visoke 121, 21000 Split; Dejan Lukavac, OIB 85205650926, Ćirići 3, 22320 Tepljuh; Nela Madžar, OIB 92085359240, Poljička 2, 21311 Podstrana; Alenka Malinić, OIB 44061509536, Pujanke 79, 21000 Split; Pavao Marasović, OIB 32681502260, Put Jokića-kalčina 8, 21203 Neorić; Anto Marijan, OIB 32989170521, Ulica Mate Lovraka 2, 10410 Velika Gorica; Cvita Marijanović, OIB 33573858243, Marjanovići Iznad Crkve 11, 22320 Gradac; Dobrinka Marijanović, OIB 03673706981, Put Smokovika 35, 21000 Split; Tomislav Marijanović, OIB 87726686946, Put Smokovika 35, 21000 Split; Jasna Marin, OIB 24544706980, Petra Svačića 99, 22320 Drniš; Marina Marin, OIB 96155411085, Trbounje bb, 22320 Drniš; Željko Marinac, OIB 53959056974, Varaždinska 3, 21000 Split; Božidar Marinković, OIB 12351935621, Dosud 9, 21000 Split; Jakov Mateta, OIB 14390943845, ULICA KORIOLANA ĆIPIKA 10 (ranije: KAŠTEL STARI, ULICA KARIOLANA ČIPIKA, 10), 21217 Kaštel Stari; Ivan Matić, OIB 23355936969, Kopilica 33, 21000 Split; Ružica Matić, OIB 42779808936, Gornji Matići Kod Bunara 1, 22320 Trbounje; Slavko Matić, OIB 28602503915, I. Aljinovića 11, 21311 Žrnovnica; Željko Matić, OIB 66582117749, Ulica Put Kaluna 18, 22320 Drniš; Marija Matković, OIB 79153132638, Šižgorićeva 20, 21000 Split; Ivan Melvan, OIB 80843491669, Luke Botića 7, 21217 Kaštel Novi; Nikola Midenjak, OIB 88248589366, Ulica 142. Brigade 16, 22320 Siverić; Pere Mihanović, OIB 49545684243, Radičinka 12, 21311 Žrnovnica; Ana Mikulić, OIB 54712970747, Čavoglave bb, 22320 Drniš; Mate Mikulić, OIB 87811623322, Pauk 11, 22320 Čavoglave; Ivan Milaković, OIB 91056811857, Strmoševica 3, 21222 Marina; Ivan Milanović, OIB 75286000064, Terzićeva 17, 21000 Split; Zorka Miletić, OIB 48042737399, Jajići 30, 21210 Solin; Milan Miljuš, OIB 35675614034, Kranjčevićeva 35, 21000 Split; Đorđe Mirčetić, OIB 27370139872, Pokvasica 2, 22320 Miočić; Tonči Mišković, OIB 74628173475, Jelsa 667, 21465 Jelsa; Ana Moro, OIB 64571848035, Vukovarska 80, 21000 Split; Slavko Moro, OIB 30868427553, Muklače 23, 21203 Crivac; Tomi Moscatello, OIB 28508820612, Ploča 17, Dol, 21460 Stari Grad; Marija Munitić, OIB 68535764041, Mažuranićevo šetalište 48, 21000 Split; Ljubomir Muslim, OIB 17589644925, Imotska 60, 21000 Split; Mijo Nožina, OIB 79046275268, PUT NOŽINA - MALJKOVIĆA 11 (ranije: PRGOMET, PRGOMET, 0), 21201 Prgomet; Jurica Oman, OIB 78517901315, Ive Tijardovića 10, 21000 Split; Mirko Oman, OIB 68766264149, Tijardovićeva 10, 21000 Split; Janja Orošnjak, OIB 49619386391, Gorice 2, 21212 Kaštel Sućurac; Mila Palada, OIB 10163841708, Odeska 4, 21000 Split; Ivan Pandža, OIB 63327603131, ULICA KORIOLANA ĆIPIKA 7 (ranije: KAŠTEL STARI, ULICA KARIOLANA ČIPIKA, 9), 21217 Kaštel Stari; Asija Papić, OIB 36844611036, Dr. Ante Starčevića 55, 21220 Trogir; Mijo Papić, OIB 90436045680, Getaldićeva 5, 21000 Split; Tereza Papić, OIB 79546057657, M. Getaldićeva 5, 21000 Split; Rajko Parać, OIB 14695878450, Paraći 3, 22320 Ružić; Tatjana Parać, OIB 45662446398, Vrlička 43, 21000 Split; Đurđica Parat, OIB 21781090554, Boksitno naselje 19, 22320 Drniš; Ivan Pastuović, OIB 39126309445, Pastuovića 3, 22320 Ružić; Jurica Pavela, OIB 06763759506, Poljana Kneza Trpimira 6, 21000 Split; Roki Pavičić, OIB 01089958101, Drugi Donji Dvori 6, 21460 Stari Grad; Ivan Pažanin, OIB 47030103613, Biokovska 6, 21000 Split; Luka Peko, OIB 89771272445, Terzićeva 5, 21000 Split; Neda Penga, OIB 76197116887, Sv.lovre 23, 21311 Stobreč; Ante Perko, OIB 58528189918, Don Petra Peroša 5, 21210 Mravince; Ivana Perko, OIB 72532024891, Don Petra Peroša 5, 21210 Mravince; Gordana Perković, OIB 48186805492, Vukovarska 43, 21000 Split; Marica Perković, OIB 69926366099, Perkovići 15, 22320 Kljake; Nediljko Perković, OIB 66481146396, Vukovarska 43, 21000 Split; Nila Peroš, OIB 48544328267, Terzićeva 3, 21000 Split; Dragica Peša, OIB 47913512214, Jeretova 7, 21000 Split; Iris Peša, OIB 06010961010, Rikarda Katalinića Jeretova 7, 21000 Split; Nikša Petrić, OIB 98862228387, Kod Sv. Stjepana 23, 21460 Stari Grad; Matko Pezo, OIB 51619560640, Hercegovačka 30, 21000 Split; Zlatko Piperković, OIB 91173398058, Dinka Šimunovića 17, 21000 Split; Joško Pivac, OIB 34978148355, Varaždinska 43, 21000 Split; Luka Pjevac, OIB 52683808409, Omiška 18, 21000 Split; Anka Plazonja, OIB 92736733656, Uskočka 7, 21000 Split; Robert Plazonja, OIB 75774016292, Uskočka 7, 21000 Split; Gordan Poparić, OIB 98826275620, ULICA GRGURA NINSKOG 29 A (ranije: KAŠTEL NOVI, ŽRTAVA RATA, 29 A), 21217 Kaštel Novi; Ante Popović, OIB 03185976635, J. Palmotića 2, 21000 Split; Milanka Pranić, OIB 03263396290, Mosećka Ulica 4, 22320 Drniš; Miroslav Primorac, OIB 42998076332, I. Paštrića Poljičanina 19, 21311 Podstrana; Iva Punda, OIB 03796593117, Bistrička 29, 21204 Kotlenice; Drago Radić, OIB 29691845355, Na rudini 3, 20207 Čibača; Mladen Radmilović, OIB 32330076899, Gorička 4, 21000 Split; Petar Radonić, OIB 09324740808, Jelsa 98, 21465 Jelsa; Jagoda Radošević, OIB 26353444269, Vrh Lučca 35, 21000 Split; Ante Rajčić, OIB 16954022739, Velebitska 97, 21000 Split; Marko Ralica, OIB 43858024645, Benkovačka 3, 21000 Split; Ivan Raos, OIB 51516687457, MANDIĆEVA 66 (ranije: STOBREČ, MANDIĆEVA, 66), 21000 Split; Zdenka Razlog, OIB 03030085275, Kod Pošte 33, 22320 Siverić; Mila Rebić, OIB 40304138585, Marka M. 20A, 21210 Mravince; Marija Reljanović, OIB 34147480025, Otavice 30, 22320 Otavice; Mara Režić, OIB 03502691709, Kliški Put 48, 21210 Solin; Marija Rizvan, OIB 81852427870, Bilice 12, 21000 Split; Anđelko Rogulj, OIB 86920054956, Gomile 38, 21217 Kaštel Stari; Berislava Roša, OIB 03031267329, Zvonimirova 29 B, 22300 Knin; Sofija Ruić, OIB 32252086462, Getaldićeva 19, 21000 Split; Ana Runjić, OIB 01784422133, Hrvatskih vitezova 46, 21000 Split; Gordan Ruščić, OIB 53119078542, Putaljski put bb, 21212 Kaštel Sućurac; Sanja Ružić, OIB 04871127862, Šižgorićeva 7, 21000 Split; Svjetlana Samac, OIB 00231948560, Samci 14, 22320 Brištane; Miljenko Samardžić, OIB 48154982931, Šižegorićeva 20, 21000 Split; Dinka Sanseović, OIB 27313861620, KUNIČIĆA DVOR 4 (ranije: DOL, DOL, 0), Dol; Ante Sarić, OIB 37671686952, Neorić bb, 21203 Neorić; Ivan Sarić, OIB 25772566590, DONJA MALA-CENTAR 47 (ranije: NEORIĆ, NEORIĆ, 0), 21203 Neorić; Marija Sedlar, OIB 77476367069, Ostravska 1, 21000 Split; Ljubica Sekelez, OIB 37811046307, Mitnička 1, 21000 Split; Kristina Serdarević, OIB 96208368856, Put Jokića-kalčina 8, 21203 Neorić; Aleksandra Sever-Muhar, OIB 46981853030, Karamanova 7, 21000 Split; Boško Sikavica, OIB 62904573776, Kričke bb, 22320 Ružić; Snježana Sikavica, OIB 04571043319, Domovinskog rata 12, 21210 Solin; Dragan Simić, OIB 11440453978, Sarajevska 76, 21000 Split; Tanja Sinovčić, OIB 15724160128, Trondheimska 10, 21000 Split; Ljiljana Sirić, OIB 13682411690, Put Vele Meje 10, 21212 Kaštel Sućurac; Dijana Skelin, OIB 67771387421, Vručine II 12, 21217 Kaštel Novi; Kata Sočo, OIB 12244754061, CENTAR - DUBRAVA 21 (ranije: NEORIĆ, NEORIĆ, 0), 21203 Neorić; Marija Stančić, OIB 24488999707, Petra Krešimira IV 10, 21460 Stari Grad; Đani Stanić, OIB 01952579328, Matoševa Ulica 131, 21210 Solin; Danica Stipović, OIB 14428054555, Put Dragočeva 54, 21212 Kaštel Sućurac; Milorad Stojsavljević, OIB 70694448376, Šimićeva 58, 21000 Split; Petar Strinić, OIB 82064030568, Pazdigradska 16, 21000 Split; Luca Strunje, OIB 39917579317, Kralja Tomislava 18, 22300 Knin; Slavka Svalina, OIB 20916812996, Crivac bb, 21203 Crivac; Marijan Šamija, OIB 81559542363, Trstenik 2, 21000 Split; Marinka Šamija, OIB 26187211202, Vrgoračka 8, 22300 Knin; Katica Šeparović, OIB 89096228977, Kupreška 92, 21000 Split; Nenad Ševo, OIB 88234857624, Triljska 1, 21000 Split; Krasna Šiklić, OIB 53374014167, Hercegovačka 88, 21000 Split; Mili Šimig, OIB 94704411458, Šibenska 27, 21000 Split; Vesna Škare, OIB 71821692373, Ruđera Boškovića 12, 21000 Split; Ljubica Škopljanac, OIB 09408788504, TIKVARIN 14 (ranije: KAŠTEL KAMBELOVAC, TIKVARIN, 8), 21214 Kaštel Kambelovac; Milica Špar, OIB 07038339077, Mašogradska Ulica 16, 21212 Kaštel Sućurac; Eleana Šubat, OIB 38900880602, Mosorska 26, 21311 Podstrana; Ivan Šuljug, OIB 45192577645, Ivaniševićeva 45, 21000 Split; Vesna Šunjić, OIB 05247958818, Šimićeva 14, 21000 Split; Ljubica Tarle, OIB 28166909018, Tarle 12, 22320 Velušić; Nada Teklić, OIB 80645998554, Zgon 80, 21210 Solin; Lada Terzić, OIB 31496851195, Puntarska 5, 21000 Split; Ivan Tomić, OIB 55633242961, Tomići 1, 22320 Siverić; Ivan Topić, OIB 63353072185, Vrlička 21, 21000 Split; Jelica Topić, OIB 84009834780, Mosećka 50A, 21000 Split; Tvrtko Topić, OIB 15832739048, Ulica 142. Brigade 37 A, 22320 Siverić; Anđelka Torlak, OIB 94366468246, Radunica 29, 21000 Split; Ivan Torlak, OIB 36758209001, Radunica 29, 21000 Split; Marko Torlak, OIB 25141930670, Radmilovića 20, 21000 Split; Damir Tot, OIB 97869422869, Šimićeva 12, 21000 Split; Anka Treskavica, OIB 89998355619, Dubrovačka 35, 21000 Split; Anka Tukić, OIB 95095320611, Šime Ljubića 13, 21000 Split; Nediljko Ugrin, OIB 61713318858, Sv. Ivana 33, 21311 Donje Sitno; Marinko Uvodić, OIB 86857726322, Zgon 32, 21210 Solin; Nedjeljka Uvodić, OIB 30483848227, Vinkovačka 51, 21000 Split; Marko Validžić, OIB 09167064985, Validžići 4, 22320 Ružić; Ivanka Varnica, OIB 95864491355, Imotska 69, 21000 Split; Milica Varvodić, OIB 73723486062, Kozjačka 24, 21210 Solin; Kristina Velić, OIB 77384310693, Papandopulova 11, 21000 Split; Ljiljana Vesković, OIB 43910221929, Fausta Vrančića 8, 21000 Split; Milka Veštić, OIB 06357620254, Čavale 11, 22323 Sedramić; Ante Vidan, OIB 08079634276, Gundulićeva 44, 21000 Split; Marko Vidović, OIB 01091360979, Ružić bb, 22320 Gradac; Matko Vidović, OIB 91655777185, Gradac bb, 22320 Gradac; Nevenka Vidović, OIB 50708267696, Pastuovići 4, 22320 Gradac; Ankica Vilibić, OIB 41935131740, Marina Getaldića 33, 21000 Split; Anđelko Vilić, OIB 46303939151, RADOBILJSKA CESTA 41 (ranije: KREŠEVO, KREŠEVO, 24), 21250 Kreševo; Normela Visković, OIB 93848978885, Jelsa 1005, 21465 Jelsa; Tonči Visković, OIB 57207922181, Jelsa 1005, 21465 Jelsa; Marica Vlaić, OIB 45120406456, Ulica Nikole Tesle 16, 22320 Drniš; Dubravka Vlainić, OIB 89412859402, Jelsa 357, 21465 Jelsa; Ivo Vodanović, OIB 61288856543, Pavičića dvori 11, 21460 Stari Grad; Josip Vogleš, OIB 78979895187, CESTA DR. FRANJE TUĐMANA 550 (ranije: KAŠTEL KAMBELOVAC, CESTA DR. FRANJE TUĐMANA, 80), 21214 Kaštel Kambelovac; Vinko Vranković, OIB 28469423878, JELSA 129 (ranije: JELSA, JELSA, 0), 21465 Jelsa; Ivan Vrdoljak, OIB 58654492314, DONJA MALA-CENTAR 31 (ranije: NEORIĆ, NEORIĆ, 0), 21203 Neorić; Mirjana Vrdoljak, OIB 00849791179, Put Kule 12, 21210 Solin; Marija Vrgoč, Velebitska 34, 21000 Split; Bože Vuco, OIB 57170132138, Starčevićeva 10, 21212 Kaštel Sućurac; Mirjana Vučković, OIB 77198987590, Ruđera Boškovića 23, 21000 Split; Višnja Vučković, OIB 65331626489, Put Smokovika 26, 21000 Split; Ivan Vugdelija, OIB 84315022246, Don Frane Bulića 38, 21217 Kaštel Novi; Dubravka Vukas, OIB 08519715626, Markov Put 8, 21000 Split; Anđelka Vukičević, OIB 72508288201, Badanj bb, 22320 Drniš; Zora Vuković, OIB 33099880685, Plitvička 1A, 21000 Split; Ivan Vukušić, OIB 52615536531, Dobrilina 6, 21000 Split; Jadran Vukušić, OIB 16315354223, Put Sv. Klementa 19, 21311 Gornje Sitno; Nevenka Vukušić, OIB 24889115799, Cerje 2, 22320 Mirlović Polje; Vjera Vukušić, OIB 63442370123, Kralja Petra Krešimira IV 8, 22320 Drniš; Zvonimir Vukušić, OIB 28097018986, Vinodolska 10, 21000 Split; Nevenka Vuleta, OIB 13567782306, Markov put 33, 21311 Stobreč; Vinka Zekić, OIB 91815577545, Mostarska 7, 21000 Split; Dinko Zenčić, OIB 65189931544, Račić bb, 21465 Jelsa; Borislav Zokić, OIB 51253879731, Fra Bone Razmilovića 1, 21000 Split; Dolina Zokić, OIB 75688399939, Pojišanska 18, 21000 Split; Margita Zokić, OIB 85982645988, Fra Bone Razmilovića 1, 21000 Split; Luca Zolota, OIB 57479376750, Gospin Put 38, 21212 Kaštel Sućurac; Milan Žarković, Parčić bb, 22320 Siverić; Nevenka Živko, OIB 40723467363, M. Čačića 3, 22300 Knin; Davorka Živković, OIB 80590033491, Živkovići 12, 22320 Badanj; Ivica Živković, OIB 18562262384, Badanj bb, 22320 Badanj; Ivo Živković, OIB 81034283040, Put Kule 27, 21210 Solin; Siniša Ivančić, OIB 26067778479, Lovački Put 13, 21000 Split; Iva Jelić, OIB 44484653228, Benkovačka 3, 21000 Split; Marko Kavelj, OIB 02369489649, Alojzija Stepinca 11, 21000 Split; Ivan Koljanin, OIB 21918343692, Kupreška 82, 21000 Split; Željko Kovač, OIB 11925765994, Dravska 4, 31000 Osijek; Zvonko Kruneš, OIB 55906727777, Ulica Slobode 36, 21000 Split; Nikola Lacmanović, OIB 50670282682, Sukoišanska 19, 21000 Split; Vesna Lepetić, OIB 84143512273, Tršćanska 12, 21000 Split; Jelica Ljubica, OIB 08611982578, Velebitska 105, 21000 Split; Darko Lulić, OIB 19997474853, Vežarovice 18, 21214 Kaštel Lukšić; Vesna Lulić, OIB 31024530599, Vežarovice 18, 21214 Kaštel Lukšić; Marija Mamić, OIB 82920304679, Kroz Meterize 26, 22000 Šibenik; Radojka Marijanović, OIB 75956845709, Marijanovići Iznad Crkve 10, 22320 Gradac; Meri Cabadaj, OIB 90828303800, Trg Bana Josipa Jelačića 10, 31000 Osijek; Mate Markotić, OIB 40858158040, Put Starog Sela 23, 21311 Podstrana; Ante Marović, OIB 68871210232, Lička 3, 21000 Split; Ivan Marušić, OIB 38554028146, Poljičkih Knezova 87, 21311 Podstrana; Iva Melvan, OIB 03677154609, Doverska 31, 21000 Split; Goran Merkel, OIB 20105696184, Mutvoranska Ulica 3, 52100 Pula; Ivan Mornar, OIB 99253273877, Miroslava Krleže 24, 21000 Split; Miodrag Munjiza, OIB 45836749093, Put Miluša 7, 21311 Stobreč; Ante Nožina, OIB 63957170679, Put Nožina-maljkovića 5, 21201 Prgomet; Anica Pandža, OIB 13489275071, Hercegovačka 46, 21000 Split; Nikica Pavlović, OIB 49276013054, Gornji Kono 37, 20000 Dubrovnik; Silvana Perić, OIB 13586987904, Table 31, 21000 Split; Nediljka Perišić, OIB 60970664434, Ruđera Boškovića 8a, 21204 Dugopolje; Elvira Dračevac, OIB 02336991708, Lumbarda 678, 20260 Lumbarda; Mara Dobrota, OIB 21943772484, Trondheimska 9, 21000 Split; Neda-lidia Buljević, OIB 14338735105, Put Crkve 8, 22320 Gradac; Ivan Bugarin, OIB 77317760491, Grab 114, 21238 Grab; Maja Bučić, OIB 03739843191, Ruđera Boškovića 11, 21000 Split; Mira Božić, OIB 22986331166, Bilice Ii 38, 21000 Split; Sandra Borić, OIB 36571760060, Mosećka 56, 21000 Split; Marija Davidović, OIB 45482063767, Gašpini 88, 21210 Solin; Petar Adjanski, OIB 59639817186, Osječka Ulica 1, 21214 Kaštel Gomilica; Ana Čatlak, OIB 78110711892, Put Sv. Ante Padovanskog 14, 21214 Kaštel Kambelovac; Marinko Buškulić, OIB 08200114705, Ivana Gundulića 13, 21000 Split; Marinko Galić, OIB 96762020666, Kamenita 99, 21000 Split; Luca Gabela, OIB 68629820074, Kneza Lj. Posavskog 7, 21000 Split; Tomislav Frankić, OIB 69745327532, Grljevačka 41, 21311 Podstrana; Elias Erceg, OIB 27105475264, Vrbanj 132, 21460 Vrbanj; Jakov Elez, OIB 36735285579, Donje Ogorje 0, 21206 Donje Ogorje; Sretan Bajalo, OIB 77606115521, Poljana Kneza Trpimira 4, 21000 Split; Mario Tomić, OIB 12822553870, Ulica Svetega Križica 26, 21450 Hvar; Ranko Vuleta, OIB 75885216649, Sv. Ivana 20, 21311 Donje Sitno; Zlatko Balić, OIB 07556207031, K. Višeslava 1, 21204 Dugopolje; Boško Barać, OIB 00526661882, Bajagić 13a, 21238 Bajagić; Milan Vukić, OIB 34302227455, Doverska 5, 21000 Split; Mara Vukorepa, OIB 56814423724, Zgon 30, 21210 Solin; Bare Vujina, OIB 23922325811, Vujinova 4, 21217 Kaštel Štafilić; Milenko Bašić, OIB 71120573278, Sv.nikole 46, 21207 Podgrađe; Diana Blažević, OIB 12578026353, Mejaši I 3b, 21000 Split; Jozo Bogić, OIB 35027187093, Put Blata 132, 21217 Kaštel Stari; Stjepko Bojanić, OIB 25751926536, Duvanjska 7, 21000 Split; Miroslav Trečić, OIB 50880474980, Ulica Domovinskog Rata 1c, 21210 Solin; Neda Tukić, OIB 70924511514, Trondheimska 10, 21000 Split; Vinka Ukić, OIB 42081497162, Dinka Šimunovića 5, 22300 Knin; Mira Velić, OIB 31812224044, Bernarda Vukasa 32, 21000 Split; Ivan Vrdoljak, OIB 58654492314, Donja Mala-centar 31, 21203 Neorić; Iva Vrdoljak, OIB 63554079953, Kukuljevićeva 19, 21000 Split; Dražen Todorović, OIB 98584327843, Hercegovačka 70, 21000 Split; Dubravka Stojanovska, OIB 87171204134, Put Plokita 75, 21000 Split; Josip Strniša, OIB 95889329970, Ivana Gundulića 9, 22300 Knin; Ivica Sviličić, OIB 30978785630, Kneza Mutimira 3, 21000 Split; Ana Rogošić, OIB 63013573312, Komjate 0, 21214 Kaštel Lukšić; Ivica Stipinović, OIB 04756380103, Sukoišanska 25, 21000 Split; Darko Topić, OIB 09297890199, Put Sv. Ižidora 92, 21000 Split; Marija Trečić, OIB 54951995215, Ulica Domovinskog Rata 1c, 21210 Solin; Milica Zorić, OIB 00140332153, Pujanke 53, 21000 Split; Ivo Rajčić, OIB 52467354389, Radunićeva 19, 21217 Kaštel Novi; Ivan Radoš, OIB 36063141303, Drniški Put 9, 21000 Kamen; Željka Vučemilović-šimunović, OIB 19390672750, Alkarska 26, 21000 Split; Slaven Tukić, OIB 33403885817, Šime Ljubića 13, 21000 Split; Bartul Barišić, OIB 12686040110, Stjepana Radića 11, 20207 Cavtat; Tajana Domazet, OIB 31101575725, Mosećka 50a, 21000 Split; Velinka Runjić, OIB 16188516711, Marina Getaldića 17, 21000 Split; Niko Dujić, OIB 75216071342, Don Petra Peroša 107, 21210 Mravince; Teo Mandić, OIB 13212109596, Krešimirova 26, 21210 Vranjic; Mevlida Armanda, OIB 52353697771, Vranjički Put 18, 21000 Split; Renata Kalčić, OIB 57885132100, Brajšina 26, 51000 Rijeka; Juraj Lešković, OIB 69602776663, Matenci 142, 49240 Matenci; VRGORKA-VINARIJA dioničko društvo za proizvodnju pića, poljoprivredu i trgovinu, OIB 68329484134, Fra Ivana Rožića 35, 21276 Vrgorac; Milivoj Vidas, OIB 56342789123, Starčevićeva 26, 21000 Split; BURA l d.o.o. za trgovinu i usluge - u stečaju, OIB 79000721319, Koturaška 51, Zagreb; AUTO CENTAR LOZIĆ d.o.o. trgovina vozilima u stečaju, OIB 30382973961, Županijska 21, 31000 Osijek; NET MEDIA SISTEMI d.o.o. za informatički inženjering, OIB 03380490457, Kvaternikova 12, 21000 Split; BASLER OSIGURANJE ZAGREB dioničko društvo za osiguranje, OIB 59706054982, Radnička cesta 37/b, Zagreb; NASTAVNI ZAVOD ZA JAVNO ZDRAVSTVO SPLITSKO-DALMATINSKE ŽUPANIJE, OIB 54948902275, Vukovarska Ulica 46, 21000 Split; Joško Pavlov, OIB 35141086138, Primorska Ulica 54, 21214 Kaštel Gomilica; Tina Trajković, OIB 65331410683, Doverska 11, 21000 Split; Nada Dujmić, OIB 98309510309, Aljinovića 95, 21311 Žrnovnica; Nada Baković, OIB 16994220173, Kroz Selo 6, 22321 Parčić; Marija Duvančić, OIB 22739898593, Duvančići 40, 22320 Razvođe</derivirana_varijabla>
  </DomainObject.Predmet.StrankaFormatedWithAdressOIB>
  <DomainObject.Predmet.StrankaWithAdress>
    <izvorni_sadrzaj>REPUBLIKA HRVATSKA ,LUKA dioničko društvo Kopilica 47 B,Split,RAD, d.o.o. za vodoopskrbu i ostale komunalne djelatnosti Ul.Stjepana Radića 69,Drniš,HEP-Operator distribucijskog sustava d.o.o. za distribuciju i opskrbu električne energije ELEKTRA ŠIBENI Ulica grada Vukovara 37,10000 Zagreb,Mara Jukić Čavoglave bb,22322 Ružić,Ivica Bašić Vukovarska 170,21000 Split,GASTRO GRUPA d.o.o. za trgovinu i usluge Grada Vukovara 271,10000 Zagreb,AUTO HRVATSKA dioničko društvo Dubrovačka Ulica 1,Split,JADRANSKO OSIGURANJE d.d. Listopadska 2,10000 Zagreb,CITY EX d.o.o. za prijenos poslovne dokumentacije Donje Svetice 40,10 000 Zagreb,Hrvatski Telekom d.d. Savska cesta 32,10000 Zagreb,CODEX SORTIUM društvo s ograničenom odgovornošću za pružanje kompleksnih konzalting usluga Ivana Šibla 9,10000 Zagreb,SUNCE osiguranje d.d. Trnjanska cesta 108,10000 Zagreb,HRVATSKA IZVJEŠTAJNA NOVINSKA AGENCIJA Marulićev trg 16,10000 Zagreb,ČISTOĆA d.o.o. za komunalnu djelatnost, održavanje čistoće i odlaganje komunalnog otpada Put od Republike 14,Dubrovnik,TEXT-PAPIR d.o.o. za trgovinu i usluge Stinice 12,Split,SLOBODNA DALMACIJA izdavačka i tiskarska djelatnost, dioničko društvo Ulica Hrvatske Mornarice 4,Split,ČISTOĆA društvo s ograničenom odgovornošću za obavljanje komunalnih djelatnosti održavanja čistoće i odlaganja komunaln Put Plokita 81,Split,OPĆINA JELSA Jedinstveni upravni odjel Riba bb,21465 Jelsa,AUTOKUĆA BOSNIĆ d.o.o. za trgovinu, servis i remont Rakite 27,Žrnovnica,TISKARA MALENICA d.o.o. 113. Šibenske brigade HV-a 193,Šibenik,Ivan Marijan Strossmayerovo šetalište bb,21465 JELSA, Otok Hvar,HEP-Operator distribucijskog sustava d.o.o. za distribuciju i opskrbu električne energije Ulica grada Vukovara 37,10000 Zagreb,Rikard Pavlović Gundulićeva 26,21000 Split,LUČKA UPRAVA SPLIT Gat Sv. Duje 1,Split,TINA ALATI društvo s ograničenom odgovorošću za trgovinu i usluge Trg Francuske Repub. 14,10000 Zagreb,PLOVPUT trgovačko društvo s ograničenom odgovornošću za održavanje pomorskih plovnih putova i radijske službe Obala Lazareta 1,Split,Regionalna veletržnica Benkovac dioničko društvo za trgovinu i usluge "u stečaju" Benkovačke bojne 17,Benkovac,MESSER CROATIA PLIN Poduzeće za proizvodnju i prodaju tehničkih plinova d.o.o. Industrijska 1,Zaprešić,ZAVOD ZA JAVNO ZDRAVSTVO DR. ANDRIJA ŠTAMPAR Mirogojska Cesta 16,10000 Zagreb,Zagrebačka burza d.d. Ivana Lučića 2a/22,10000 Zagreb,METRONET TELEKOMUNIKACIJE d.d. za telekomunikacijske usluge Ulica Grada Vukovara 269/d,10000 Zagreb,RELAX, d.o.o. za proizvodnju i trgovinu Tijardovićeva 4/II,Split,MINISTARSTVO GOSPODARSTVA, RAVNETELJSTVO ZA ROBNE ZALIHE Ul.Grada Vukovara 78/VI,10000 Zagreb,PUĆO d.o.o. za trgovinu, ugostiteljstvo i cestovni prijevoz Puće 2,Ružić,ITEM, d.o.o. informatičke usluge Put Supavla 39,Split,ŠKARE TRADE, d.o.o. za trgovinu i ugostiteljstvo Sarajevska Ulica 64,Split,CROATIA osiguranje d.d. FILIJALA SPLIT Miramarska 22,10000 Zagreb,MIRJANA BARIĆ D.Farlatija 92,23000 Zadar,SREDIŠNJE KLIRINŠKO DEPOZITARNO DRUŠTVO, dioničko društvo Heinzelova 62/a,10000 Zagreb,MILENKO BUŠLJETA P. Bonifacije 30,23000 Zadar,MILICA UGARKOVIĆ 23000 Zadar,FABIJAN PERONJA Banski dolac bb,21465 Jelsa,Agencija za upravljanje državnom imovinom Ivana Lučića 6,10000 Zagreb,COMENG, društvo s ograničenom odgovornošću za informatički inženjering A. Starčevića 11,Solin,AMEROPA AG Rebgasse 108,BINNINGEN,GRAFOPLEX, društvo s ograničenom odgovornošću, za trgovinu i usluge Hektorovićeva 47,Split,HP - Hrvatska pošta d.d. Jurišićeva 13,10000 Zagreb,Financijska agencija Vrtni put 3,10000 Zagreb,NIKOLA LACMANOVIĆ Sukoišanska 19,21000 Split,HEP-Operator distribucijskog sustava d.o.o. za distribuciju i opskrbu električne energije Ulica grada Vukovara 37,10000 Zagreb,VODOVOD I KANALIZACIJA, društvo s ograničenom odgovornošću za vodoopskrbu, odvodnju i pročišćavanje otpadnih voda Biokovska 3,Split,JELKOM, društvo s ograničenom odgovornošću za komunalnu djelatnost Vrboska,DALMACIJAVINO d.d. za proizvodnju i promet alkoholnih i bezalkoholnih pića "u stečaju" Obala kneza Domagoja 15,Split,EUROLEASING d.o.o. Remetinečka cesta 98,10000 Zagreb,Rino Barbić, odvjetnik Vrsina 0,21465 Jelsa,HVARSKI VODOVOD d.o.o. Radičina 0,21465 Jelsa,IVAN MILAT Ulica br. 7,20271 BLATO NA KORČULI,DIONOVA - DIONA d.o.o. Donje Svetice 127,10000 Zagreb,TEHNOPLAST d.o.o. za građevinarstvo, trgovinu, ugostiteljstvo, turizam i uslužne djelatnosti Ulica Slobode 5,21000 Split,VIPnet, društvo s ograničenom odgovornošću za usluge javnih telekomunikacija Vrtni put 1,10000 Zagreb,BILIĆ-ERIĆ d.o.o. za privatnu zaštitu Ljudevita Posavskog 3, Trgovački centar Millennijum,Sesvete,DALMACIJAVINO - ZAGREB društvo sograničenom odgovornošću za trgovinu, ugostiteljstvo i prijevoz Gajeva 26,10000 Zagreb,GRAD DRNIŠ Trg kralja Tomislava 1,22320 Drniš,Vetropack Straža tvornica stakla d.d. Hum na Sutli Hum na Sutli, Hum na Sutli 203,Hum Na Sutli,CAPRICORNO, društvo s ograničenom odgovornošću za trgovinu Hercegovačka 57/A,Split,PELJEŠKI VRHOVI, POLJOPRIVREDNA ZADRUGA Janjina 68,Janjina,Toma Šurjak Sansovića dvori 29,21465 JELSA, DOL,Jakov Peronja Jelsa 0,21465 Jelsa,TIGAR d.o.o. za usluge Put Supavla 1,Split,POREZNA UPRAVA Područni ured Split Trg dr. Franje Tuđmana 4,21000 Split,BURA I TRAMUNTANA d.o.o. za trgovinu i usluge Don Frane Bulića 205,Solin,TRAST međunarodno otpremništvo, dioničko društvo  Gat Sv.Duje 4,Split,CHROMOS AGRO dioničko društvo proizvodnja sredstava za zaštitu bilja Radnička cesta 173/n,10000 Zagreb,VODOVOD I KANALIZACIJA, društvo s ograničenom odgovornošću za vodoopskrbu, odvodnju i pročišćavanje otpadnih voda Biokovska 3,Split,AUTOTRANS d. o. o. za javni prijevoz putnika u cestovonom prometu, trgovinu, usluge i turistička agencija Trg Žabica 1,Rijeka,BRTVILA BREZIĆ d.o.o. za proizvodnju brtvila, trgovinu i zastupanje Starotrnjanska 46/A,10000 Zagreb,IREKS AROMA društvo s ograničenom odgovornošću Radnička Cesta 37,10000 Zagreb,Marin Mileteta, odvjetnik Gorjanska 26,10000 Zagreb,HEP - Opskrba d.o.o. za opskrbu potrošača električnom, toplinskom energijom i plinom Ulica grada Vukovara 37,10000 Zagreb,ING-ATEST d.o.o. za trgovinu i usluge Hrvatske mornarice 1/a,Split,Hrvatske vode, pravna osoba za upravljanje vodama Grada Vukovara 220,10000 Zagreb,BASLER OSIGURANJE ZAGREB dioničko društvo za osiguranje Radnička cesta 37/b,10000 Zagreb,NARODNI TRGOVAČKI LANAC d.o.o. za trgovinu i usluge Soblinec, Soblinečka 55,Sesvete,MANTIS, d.o.o. za trgovinu i usluge Varaždinska 51,Split,Vinko Paina Malo selo,21460 Stari Grad,TRANSADRIA, međunarodna špedicija d. d. u stečaju Riva Boduli 1,Rijeka,Hrvatska radiotelevizija Prisavlje 3,10000 Zagreb,BRODOMERKUR trgovina i usluge, dioničko društvo Poljička Cesta 35,Split,ZAGREBAČKI HOLDING, društvo s ograničenom odgovornošću za javni prijevoz, opskrbu vodom, održavanje čistoće, putnička a Ulica grada Vukovara 41,10000 Zagreb,NASTAVNI ZAVOD ZA JAVNO ZDRAVSTVO SPLITSKO-DALMATINSKE ŽUPANIJE Vukovarska Ulica 46,Split,BRODOSPLIT-BRODOGRADILIŠTE društvo s ograničenom odgovornošću Put Supavla 21,Split,COPAN ZAGREB društvo s ograničenom odgovornošću za trgovinu i zastupanje Selnica Šćitarjevska 25,10410 Velika Gorica,DUHAN društvo s ograničenom odgovornošću Vukovarska 30,Dubrovnik,Ivica Maleš vl. autoservis "UNO" Put Blata bb,21216 Kaštel Stari,Teo Palaversić Mala Banda 166,21465 Jelsa,HRVATSKA POŠTANSKA BANKA, dioničko društvo Jurišićeva 4,10000 Zagreb,OTIS DIZALA, društvo s ograničenom odgovornošću za proizvodnju, montažu, remont i održavanje dizala Prilaz Vladislava Brajkovića 15,10000 Zagreb,Fabijan Roić Domobranska 26,21460 Stari Grad,Ivo Družević Družević Dvor 20,21460 Stari Grad, Dol,Ivo Roić Zbora Narodne garde 2,21460 Stari Grad,Josip Kovačević M.Ivanića 26,21460 Stari Grad,Tedi-Tadija Maroević Out Rudine 4,21460 Stari Grad,Jakica Lupi Vrbanj 0,21462 Vrbanj,Joza Bratanić Vrbanj 0,21462 Vrbanj,Antun Pavičić Pavičića dvor 13,21460 Stari Grad, Dol,Juraj Pavičić Ceratorij 0,21462 Vrbanj,Cvjetko Matković Matije Ivanića 0,21460 Stari Grad,Katica Kovačević Dol 0,21460 Dol,Nikša Dužević Dol 0,21460 Dol,Milovan Kombura F. Vrančića 13,21000 Split,Jelisava Pavičić Vrbanj 0,21462 Vrbanj,Matko Carić Dol 0,21460 Dol,Marinko Dužević Dol  0,21460 Stari Grad, Dol,Margarita Radonić Dol 0,21460 Dol,Dinko Pavičić Tribunol Žrtava Rata  2,21460 Stari Grad,Tonči Šurjak Stari Grad 0,21460 Stari Grad,Duško Pavičić Ivelja Bassina 0,21462 Vrbanj,Pero Dulčić Sušak Malo Selo 63,21460 Stari Grad,Ivan Tadić Vagonj 32,21460 Stari Grad,Ivica Pavičić Vrbanj 0,21462 Vrbanj,Mihovil-Mile Pavičić Vrbanj 0,21462 Vrbanj,Tomi Moscatello Dol,21460 Dol,Nikola Vodanović Vrbanj 0,21462 Vrbanj,Margarita Marica Stančić Kod Sv. Petra 0,21460 Stari Grad,Vjekoslav Radonić Dol 0,21460 Dol,Marinko Sanseović Dol 0,21460 Dol,Tadija Moškatelo B.Kašića 9,21460 Stari Grad,Damir Petrić Stari Grad 0,21460 Stari Grad,Louis Petrić Srinjo kola 2,21460 Stari Grad,Ivica Ljubić Stari Grad 0,21460 Stari Grad,Vinko Lupi Sv. Magdalene 7,21460 Stari Grad,Ivan Tadić Šilo Stari Grad 0,21460 Stari Grad,Ivan Tadić Stari Grad 0,21460 Stari Grad,Vinko Maroević Stari Grad,21460 Stari Grad,Ivan Buratović Vrbanj 13,21462 Vrbanj,Mijo Mili Pavičić Vrbanj 0,21460 Vrbanj,Marija Vodanović Stari Grad 0,21460 Stari Grad,Jakov Fredotović Vrbanj 297,21462 Vrbanj,Miljenko Srhoj Krešimirova 5,21460 Stari Grad,Nikola Haladić Stari Grad 0,21460 Stari Grad,Janez Jelušić Sv. Petra 0,21460 Stari Grad,Nikola Sansević Dol 0,21460 Stari Grad,Nikola Buratović Vrbanj 0,21462 Vrbanj,Cvjetko Buratović Put Križa 4,21460 Stari Grad,Nikola Buratović Vrbanj 0,21462 Vrbanj,Nikola Stipišić Vrbanj 0,21462 Vrbanj,Prošper Moškatelo Dol 0,21460 Dol,Tonko Maroević Šiberija 6,21460 Stari Grad,Ivo Pavičić Dol 0,21460 Dol,Pavao Čubre Vrbanj 0,21462 Vrbanj,Luka Šurjak Dol 0,21460 Dol,Luka Franetović C. Škarpe 17,21460 Stari Grad,Ivan Miloš Mile Dol 0,21460 Dol,Jure Moškatelo Ploča 2,21460 Dol,Vjekoslav Bogdanić J.B.Jelačića 9,21460 Stari Grad,Petro Šoljan Donja kola 0,21460 Stari Grad,Juraj Dužević Radošića dvor 4,21460 Dol,Damir Šurjak Šurokovića dvor 5,21460 Dol,Jakov Tresić Vrbanj 0,21462 Vrbanj,Juraj Moškatelo Stariji Ploča 27,21460 Stari Grad,Ruža Roić Pod jugo 10,21460 Dol,Rade Čavić Malo Selo 0,21460 Stari Grad,Matilda Buratović Vrbanj 0,21462 Vrbanj,Ivo Šurjak Ostravska 8,21000 Split,Dražica Matković Ljubo Vrbanj 0,21462 Vrbanj,Dinko Račić Vrbanj 173,21462 Vrbanj,Mila Franetović Dužević Vrankovića dvor 5,21460 Stari Grad,Luka Stančić Stančića dvor 0,21460 Dol,Meri Petrić Stari Grad 0,21460 Stari Grad,Ivan Moškatelo Ploča 29,21460 Dol,Vinko Moškatelo Ploča 23,21460 Dol,Nikola Šimunović K. Zvonimira 35,21460 Stari Grad,Mirko Radonić Pod jugo 19,21460 Dol,Antun Sansević Sansevića dvor 43,21460 Dol,Nikša Moškatelo Ploča 4,21460 Dol,Antun Vodanović Stariji Vrbanj  0,21460 Vrbanj,Ivo Bojanić Šiberija 19,21460 Stari Grad,Cvjetko Miličić T. Buzolića 8,21450 Hvar,Marija Trbuhović Vrbanj 0,21462 Vrbanj,Neno Šoljan Molo Selo 0,21460 Stari Grad,Juraj Tomi Moškatelo Ploča 2,21460 Dol,Ivo Račić Kapetanić Vrbanj 0,21462 Vrbanj,Đuro Caratan Zavala 0,21465 Zavala,Ante Tonči Drinković Bonski Dolac,21465 Jelsa,Kata Duboković Pitve bb,21465 Pitve,Boris Carić Ivan Dolac 0,21465 Ivan Dolac, Jelsa,Tonko Ivčević Bakulić Šiberija 29,21460 Stari Grad,Marko Huljić Račić 860,21465 Jelsa,Lenka Roić Dol,21460 Dol,Stjepan Jerković Zastražišće 0,21466 Zastražišće,Boris Borović Poljica,21466 Poljica,Niko Salamunić Jelsa bb,21465 Jelsa,File Vranković Dol 0,21460 Dol,Juraj Šperka Zastražišće 0,21466 Zastražišće,Mili Razović Vinkovačka 51,21000 Split,Ante Mihojević Vrboska,21463 Vrboska,Ljubica Stipišić Vrbanj 0,21462 Vrbanj,Stjepan Hujo Huljić Vrsina bb,21465 Jelsa,Nikola Grgičević Vrisnik 0,21465 Vrisnik,Tonči Gurdulić Jelsa 0,21465 Jelsa,Prošperino Milevčić Jelsa 0,21465 Jelsa,Boris Rubinić V rbanj  0,21462 Vrbanj,Jakov Račić Vrbanj 302 A,21462 Vrbanj,Jakša Radonić Jelsa 0,21465 Jelsa,Vinko Palaversić Jelsa,21465 Jelsa,Fabijan Kunčić Dol 0,21460 Dol,Dušan Salamunić Račić bb,21465 Jelsa,Margarita Stančić Dol 0,21460 Dol,Josip Crnčić Pitve 0,21465 Pitve,Luka Moškatelo Dol 0,21460 Dol,Lucija Milatić-Bričolić Svirče 0,21462 Svirče,Fabijan Dužević Domobranska 31,21460 Stari Grad,Vjeko Jakas Zvala bb,21465 Zavala,Pavo Bunčuga Banski Dolac bb,21465 Jelsa,Marko Buratović Svirče 0,21462 Svirče,Antun Lučić Poljica,21466 Poljica,Marin Parun Barbić Pitve 0,21465 Pitve,Stjepan Tomislav Huljić Lučica bb,21465 Jelsa,Cvjetka Cvita Milevčić Jelsa 0,21465 Jelsa,Marinko Radonić Pitve 72,21465 Pitve,Antun Gurdulić Vrsina bb,21465 Jelsa,Blaženko Jakas Zavala 0,21465 Zavala,Braco Jakas Zavala 136,21465 Zavala,Ivan Makjanić Svirče 0,21462 Svirče,Ante Rubinić Vrsina  307,21465 Jelsa,Dražica Vicenca Matković Vrbanj 117,21462 Vrbanj,Jakov Radonić Jelsa bb,21465 Jelsa,Slobodan Radičić Pitve bb,21465 Pitve,Jurko Lučić Vrboska 0,21463 Vrboska,Mate Antičević Zavala 0,21465 Zavala,Josip Franičević Burkovo bb,21465 Jelsa,Asija Bojanić Burkovo,21465 Jelsa,Milivoj Vidas vl. Servisa instrumenata, mjerne i regulacione opreme Starčevićeva 26,21000 Split,BURA l d.o.o. za trgovinu i usluge - u stečaju Koturaška 51,10000 Zagreb,NET MEDIA SISTEMI d.o.o. za informatički inženjering Kvaternikova 12,Split,Financijska agencija Vrtni put 3,10000 Zagreb,Hrvatski registar brodova Marasovića 67,Split,Nenad Ševo Teiljska 1,21000 Split,Meri Stipinović Sukoišanska 25,21000 Split,Fond za zaštitu okoliša i energetsku učinkovitost Ksaver 208,10000 Zagreb,Zlatko Balić Obala kneza Domagoja 15,21204 Dugopolje,Galić Ante Odeska 16,21000 Split,Dean Prelević, odvjetnik Gundulićeva 22,21000 Split,Želimir Miletić Put Kotlara 31,23000 Zadar,Luči Roić Pavičića dvor 7,21460 Dol,Nade Pavičić-ivelja Vrbanj 365,21460 Vrbanj,Dujko Čubre Vrbanj 0,21460 Vrbanj,Antun Bratanić Zvonimirova 27,21460 Stari Grad,Andrija Matković Domobranska 22,21460 Stari Grad,Antun Vune Bratanić Vrbanj 0,21460 Vrbanj,Dinko Lušić Vrbanj 0,21460 Vrbanj,Nikica Nikola Matijević Dol 0,21460 Stari Grad,Ivan Sanseović Dol, Kunčića dvor 4,21460 Stari Grad,Marija Kovačević Lolotović Vukovarska 23,21460 Stari Grad,Petar Zlatan Vodanović Vrbanj 126,21460 Vrbanj,Ivan Stančić Dol, Stančića dvor 0,21460 Stari Grad,Stjepan Moškatelo Dol Sv. Marije 1,21460 Stari Grad,Toma Dužević Dol Sv. Marije 0,21460 Stari Grad,Ivica Račić Vrbanj 0,21460 Vrbanj,Kuzma Pavičić Aleluja Vrbanj 0,21460 Vrbanj,Vinka Salamunić Jelsa 0,21465 Jelsa,Teo Huljić Jelsa 0,21465 Jelsa,Dejan Šperka Jelsa 0,21465 Jelsa,Juraj Caratan Zavala 0,21465 Zavala,Matko Antičević Pitve 0,21465 Pitve,Dinko Rubinić ( Vjera ) Vrisnik 73,21465 Vrisnik,Vjera Rubinić Vrinsnik 73,21465 Vrisnik,Abraham Bojanić Jelsa 1,21465 Jelsa,Vedran Nevešćanin Smiljanićeva 2,21000 Split,Marija Pjevac Omiška 18,21000 Split,Carinska uprava Zrinsko Frankopanska 60,21000 Split,Općinski sud u Starom Gradu - ZK odjel Ulica Novo Riva 3,21460 Stari Grad,Nada Akrap Put Sirobuje 37,21000 Split,Jasminka Antunović Ulica Luke Botića 24,21210 Solin,Nediljka Armanda Vranjički put 18,21000 Split,Ana Babić Krilava 8,21000 Split,Gordana Babić Šulavi bb,21214 Kaštel Lukšić,Ivan Babić Doverska 7,21000 Split,Katica Babić Zvonimirova 16,21210 Solin,Jure Bacelj Bacelji 9,21206 Bračević,Ana Bačić Umljanovići bb,22320 Drniš,Nediljka Bajić Jurja Križanića 7,21000 Split,Žarka Bakotić Mosorska Ulica 11 A,21214 Kaštel Gomilica,Marko Baković Kroz Selo 2,22300 Kistanje,Ivica Ban Braće Radića 7,21212 Kaštel Sućurac,Srđanka Banovac Sikavice - Banovci 5,Parčić,Božidar Barać Maslinska 22,21000 Split,Vedran Barbarić Šimićeva 8,21000 Split,Marija Barbir Vukovarska 175,21000 Split,Petar Barbir Vukovarska 175,21000 Split,Anica Baričević Put blata bb,21217 Kaštel Novi,Damira Barišić Barišići 10,22320 Žitnić,Ivan Barišić Kornatska 31,31000 Osijek,Manda Bašić Put Majdana 29,21210 Solin,Aleksandar Bauk Alojzija Stepinca 16,21000 Split,Marina Zečić Alojzija Stepinca 16,21000 Split,Ivo Bavčević Šibenska 3,21000 Split,Nataša Bazina PUT STRMA 67 (ranije: NEORIĆ, NEORIĆ, 0),21203 Neorić,Mirjana Begonja Džale 2,22323 Sedramić,Jelena Belić Jelsa 627,21465 Jelsa,Niko Belić Jelsa 627,21465 Jelsa,Jagoda Bešker Gašpini 23,21210 Solin,Nedo Bešker Gašpini 23,21210 Solin,Zorica Bilić Ulica Predraga Bogdanića 13,21460 Stari Grad,Sanja Bilić-pavlinović Vukovarska 80,21000 Split,Jela Bilobrk Stepinčeva 32,21000 Split,Antun Blažević Meštrovića šetalište 96,21000 Split,Hrvoje Blažević Blaževići bb,22320 Čavoglave,Damir Bojčić Kralja Zvonimira 24,22320 Drniš,Željko Bojčić P. Preradovića 4,22320 Drniš,Denis Boljat Karlovo 46,21214 Kaštel Kambelovac,Srećko Boras ULICA BISKUPA PAVLA ŽANIĆA 20 (ranije: KAŠTEL NOVI, PUT GROBLJA, 0),21217 Kaštel Novi,Robert Borić Mosećka 56,21000 Split,Goran Bosančić Ulica Braski Dolac 40,21212 Kaštel Sućurac,Pava Botić Kosorova 7,22300 Knin,Ljuba Božanić Dobrilina 11,21000 Split,Anka Božić Šibenksa 9,21000 Split,Anica Božić-Bakušić Katalinića prilaz 5,21000 Split,Ivica Bratić Neorić bb,21203 Neorić,Nikša Bratić Put Svete Mande 18,21000 Split,Vencislav Brizić Ulica Kralja Zvonimira 56,21460 Stari Grad,Zlata Brizić Ulica Kralja Zvonimira 56,21460 Stari Grad,Mate Brstilo Krešimirova 25,21311 Žrnovnica,Zora Budimir Cesta Domovinskog rata 36,22300 Knin,Miranda Budiša Ulica Kralja Zvonimira 18,22320 Drniš,Nediljko Bugarin Doverska 7,21000 Split,Željka Vučemilović-šimunović Alkarska Ulica 26,21000 Split,Gordana Buljević Trondheimska 10,21000 Split,Marina Burić Mirlović Zagora,22323 Unešić,Mario Buzov Cerje 35,22320 Mirlović Polje,Đuro Caratan Stara zavala 58,21465 Jelsa,Toni Caratan ZAVALA 58 (ranije: ZAVALA, ZAVALA, 0),21465 Zavala,Boris Carić IVAN DOLAC 179 (ranije: IVAN DOLAC, IVAN DOLAC, 0),21465 Ivan Dolac,Paulo Carić SVIRČE 145 (ranije: SVIRČE, SVIRČE, 0),21460 Svirče,Dinka Cezareo Marina Šabića 4,21460 Stari Grad,Nevenka Cukrov Domovinskog rata 6,21210 Solin,Dijana Czwik Matoševa Ulica 96,21210 Solin,Vinka Čavala ULICA PETRA ZRINSKOG 23 (ranije: KAŠTEL GOMILICA, UZ VODOVOD, 0),21214 Kaštel Gomilica,Silva Černak Lojić Lojići 1,22320 Drniš,Diana Čović Duće-Glavica,21310 Omiš,Ante Čulo Hrvatskih knezova bb,21214 Kaštel Gomilica,Blaž Ćapin Odakova 9,21000 Split,Filip Delać Grge Novaka 6,22300 Knin,Ankica Delić Kaštelanska cesta 42,21212 Kaštel Sućurac,Marko Delić Gašpini 108,21210 Solin,Nediljka Delić Donji Muć bb,21203 Donji Muć,Gordana Didak Kroz Smrdečac 5,21000 Split,Mili Divić Radobiljska Cesta 12,21250 Katuni,Ljiljana Dragan Jelušić Antuna Branka Šimića 54,21000 Split,Milka Drlje Kitožer 9,21311 Stobreč,Mato Drmić Put Plokita 40,21000 Split,Jozo Družianić Pujanke 15,21000 Split,Stanko Duvančić Duvančići 9,22320 Razvođe,Damir Duvnjak Križine 15A,21000 Split,Nives Džanko Ulica Fra Pavla Melade 24 A,21217 Kaštel Štafilić,Ante Đurđević Jadranska 12,21400 Supetar,Ljubica Elez Donji Moseć 14,22320 Moseć,Ankica Ezgeta Kaštelanska cesta 12,21217 Kaštel Stari,Lenka Franić Sedam Kaštela 6,21000 Split,Ivica Gabelić Vrboska 387,21465 Vrboska,Marija Galešić Neorić 61,21203 Neorić,Petar Galić MERZOVA 12 (ranije: SPLIT, TEŽAČKI PUT, 40 E),21000 Split,Silvana Galić Trondheimska 5,21000 Split,Kazimir Garić Ulica Matija Ivanića 35,21460 Stari Grad,Vencel Gašpar Hercegovačka 24,21000 Split,Vinko Gašpar Sinjska 9,21000 Split,Ana Goreta Put željezničke stanice,22320 Drniš,Zorka Goreta Donje Gorete 21,22320 Drniš,Josip Gotovac Vukovarska 113,21000 Split,Vjekoslav Grbčić Gajeva 11A,21000 Split,Divna Grbeša FRANKOPANSKA ULICA 20 (ranije: SOLIN, FRANKOPANSKA ULICA, 60),21210 Solin,Ana Grubišić Put Sirobuje 10,21311 Stobreč,Gordana Grubišić Braće Radića 3,21210 Solin,Nikola Grubišić VUKOVARSKA ULICA 5 (ranije: DRNIŠ, KRALJA ZVONIMIRA, 41),22320 Drniš,Sanja Grubišić Ulica Kralja Zvonimira 41,22320 Drniš,Antonio Gudelj Put Dragovoda 17,21000 Split,Kata Gugić Sarajevska 42,21000 Split,Mirjana Gugić Luke Botića 6,21210 Solin,Ivica Hajder Cigići 1,22320 Otavice,Željko Hajder Cigići 1,22320 Otavice,Silvana Hajduk Varoš 1,21231 Klis,Tomislav Herceg Sinjska 46,22300 Knin,Mira Ikica Vlaka Vi 2,22303 Oklaj,Franjo Ivčević Sv. Petra od Klob. 1,21217 Kaštel Novi,Jelena Ivčević Ulica Sv. Petra Od Klobuka 16,21217 Kaštel Novi,Damir Jakus Stepinčeva 67,21000 Split,Gospova Jakus Poljička Cesta 84,Poljica,Marica Jakus PUT MAJDANA 31 (ranije: SOLIN, PUT MAJDANA, 31),21231 Klis,Petar Jakus Put Majdana 31,21210 Solin,Marko Janković Bisko 39,21232 Bisko,Matija Jeličić Vinkovačka 5,21000 Split,Ante Jeličić Trondheimska 7,21000 Split,Marija Jocić Vojka Krstulovića 21,21000 Split,Ante Jolić Jolići 2,22320 Gradac,Marica Jukić Perivoj A. Roje 5,21000 Split,Marko Jukić Perivoj Ane Roje 5,21000 Split,Renata Jukić Put Župića 33,21230 Sinj,Jadranka Jurić Bufaline II 29,21217 Kaštel Novi,Marija Jurić Put Kruševika bb,21214 Kaštel Kambelovac,Ankica Kainić Prominski Put 11,22300 Knin,Jelena Kalinić Magistrala Solin 67,21000 Split,Petar Kalinić Mosećka 114,21000 Split,Anamarija Kalinić Radović Vukovarska 57,21000 Split,Stipan Kamber Sesartići 20,21210 Solin,Đuro Kapoši Južno predgrađe 51,31000 Osijek,Željko Karin Zgon 80,21210 Solin,Marijana Karin Prnjak Zgon 80,21210 Solin,Neda Kasalo CESTA DR. FRANJE TUĐMANA 409 (ranije: KAŠTEL KAMBELOVAC, CESTA DR. FRANJE TUĐMANA, 109),21214 Kaštel Kambelovac,Zvonimir Kasalo CESTA DR. FRANJE TUĐMANA 409 (ranije: KAŠTEL KAMBELOVAC, CESTA DR. FRANJE TUĐMANA, 109),21214 Kaštel Kambelovac,Suzana Kašić Ulica 142. Brigade 2,22320 Drniš,Ivana Katalinić Jerčić Put Vrila 6,21310 Omiš,Josip Katušić Luke Botića 11,21210 Solin,Ljiljana Kegalj Istarska 5,21000 Split,Ante Kekez Dubrovačka 35,21000 Split,Ivanko Kekez Sukoišanska 29,21000 Split,Petrica Kekez Dubrovačka 35,21000 Split,Boško Kevo Stipe Pensa 5,21217 Kaštel Štafilić,Antiša Kliškinić Ulica Petra Krešimira Iv 108,21210 Solin,Veljko Knezović Zagrebačka 6,21311 Stobreč,Stjepan Kokeza Čopova 8,21000 Split,Petar Kolega ZVONIMIROVA 121 (ranije: SOLIN, ANTIŠE VUČIČIĆA, 149),21210 Solin,Daniela Kovač Cesta dr. Franje Tuđmana 238a,21212 Kaštel Sućurac,Željka Kovač Mažuranićevo šetalište 26,21000 Split,Ivan Kraljić Put Balabana 7,21203 Neorić,Inga Krnjaić Požeška 6,21000 Split,Anka Krstić Odeska 19,21000 Split,Ivan Kundid Gradišćanskih Hrvata 1,21000 Split,Ivana Kundid Dinarska 11,21000 Split,Ružica Kundid Dinarska 11,21000 Split,Deni Kuvačić Mažuranićevo Šetalište 10 B,21000 Split,Anka Landikušić Gradac 19 A,21311 Podstrana,Ivan Lasić Konjsko bb,21231 Konjsko,Dražen Lazić Šime Ljubića 9,21000 Split,Nenad Leskur Ulica Stjepana Radića 14,21210 Solin,Ivana Lilić Put Brodarice 7,21000 Split,Ivo Lipanović M. Getaldića 31,21000 Split,Marko Lojić Lojići 1,22320 Drniš,Mile Lovrić Fra Grge Martića 41,21000 Split,Ana Lovrinčević Vrh Visoke 121,21000 Split,Dejan Lukavac Ćirići 3,22320 Tepljuh,Nela Madžar Poljička 2,21311 Podstrana,Alenka Malinić Pujanke 79,21000 Split,Pavao Marasović Put Jokića-kalčina 8,21203 Neorić,Anto Marijan Ulica Mate Lovraka 2,10410 Velika Gorica,Cvita Marijanović Marjanovići Iznad Crkve 11,22320 Gradac,Dobrinka Marijanović Put Smokovika 35,21000 Split,Tomislav Marijanović Put Smokovika 35,21000 Split,Jasna Marin Petra Svačića 99,22320 Drniš,Marina Marin Trbounje bb,22320 Drniš,Željko Marinac Varaždinska 3,21000 Split,Božidar Marinković Dosud 9,21000 Split,Jakov Mateta ULICA KORIOLANA ĆIPIKA 10 (ranije: KAŠTEL STARI, ULICA KARIOLANA ČIPIKA, 10),21217 Kaštel Stari,Ivan Matić Kopilica 33,21000 Split,Ružica Matić Gornji Matići Kod Bunara 1,22320 Trbounje,Slavko Matić I. Aljinovića 11,21311 Žrnovnica,Željko Matić Ulica Put Kaluna 18,22320 Drniš,Marija Matković Šižgorićeva 20,21000 Split,Ivan Melvan Luke Botića 7,21217 Kaštel Novi,Nikola Midenjak Ulica 142. Brigade 16,22320 Siverić,Pere Mihanović Radičinka 12,21311 Žrnovnica,Ana Mikulić Čavoglave bb,22320 Drniš,Mate Mikulić Pauk 11,22320 Čavoglave,Ivan Milaković Strmoševica 3,21222 Marina,Ivan Milanović Terzićeva 17,21000 Split,Zorka Miletić Jajići 30,21210 Solin,Milan Miljuš Kranjčevićeva 35,21000 Split,Đorđe Mirčetić Pokvasica 2,22320 Miočić,Tonči Mišković Jelsa 667,21465 Jelsa,Ana Moro Vukovarska 80,21000 Split,Slavko Moro Muklače 23,21203 Crivac,Tomi Moscatello Ploča 17, Dol,21460 Stari Grad,Marija Munitić Mažuranićevo šetalište 48,21000 Split,Ljubomir Muslim Imotska 60,21000 Split,Mijo Nožina PUT NOŽINA - MALJKOVIĆA 11 (ranije: PRGOMET, PRGOMET, 0),21201 Prgomet,Jurica Oman Ive Tijardovića 10,21000 Split,Mirko Oman Tijardovićeva 10,21000 Split,Janja Orošnjak Gorice 2,21212 Kaštel Sućurac,Mila Palada Odeska 4,21000 Split,Ivan Pandža ULICA KORIOLANA ĆIPIKA 7 (ranije: KAŠTEL STARI, ULICA KARIOLANA ČIPIKA, 9),21217 Kaštel Stari,Asija Papić Dr. Ante Starčevića 55,21220 Trogir,Mijo Papić Getaldićeva 5,21000 Split,Tereza Papić M. Getaldićeva 5,21000 Split,Rajko Parać Paraći 3,22320 Ružić,Tatjana Parać Vrlička 43,21000 Split,Đurđica Parat Boksitno naselje 19,22320 Drniš,Ivan Pastuović Pastuovića 3,22320 Ružić,Jurica Pavela Poljana Kneza Trpimira 6,21000 Split,Roki Pavičić Drugi Donji Dvori 6,21460 Stari Grad,Ivan Pažanin Biokovska 6,21000 Split,Luka Peko Terzićeva 5,21000 Split,Neda Penga Sv.lovre 23,21311 Stobreč,Ante Perko Don Petra Peroša 5,21210 Mravince,Ivana Perko Don Petra Peroša 5,21210 Mravince,Gordana Perković Vukovarska 43,21000 Split,Marica Perković Perkovići 15,22320 Kljake,Nediljko Perković Vukovarska 43,21000 Split,Nila Peroš Terzićeva 3,21000 Split,Dragica Peša Jeretova 7,21000 Split,Iris Peša Rikarda Katalinića Jeretova 7,21000 Split,Nikša Petrić Kod Sv. Stjepana 23,21460 Stari Grad,Matko Pezo Hercegovačka 30,21000 Split,Zlatko Piperković Dinka Šimunovića 17,21000 Split,Joško Pivac Varaždinska 43,21000 Split,Luka Pjevac Omiška 18,21000 Split,Anka Plazonja Uskočka 7,21000 Split,Robert Plazonja Uskočka 7,21000 Split,Gordan Poparić ULICA GRGURA NINSKOG 29 A (ranije: KAŠTEL NOVI, ŽRTAVA RATA, 29 A),21217 Kaštel Novi,Ante Popović J. Palmotića 2,21000 Split,Milanka Pranić Mosećka Ulica 4,22320 Drniš,Miroslav Primorac I. Paštrića Poljičanina 19,21311 Podstrana,Iva Punda Bistrička 29,21204 Kotlenice,Drago Radić Na rudini 3,20207 Čibača,Mladen Radmilović Gorička 4,21000 Split,Petar Radonić Jelsa 98,21465 Jelsa,Jagoda Radošević Vrh Lučca 35,21000 Split,Ante Rajčić Velebitska 97,21000 Split,Marko Ralica Benkovačka 3,21000 Split,Ivan Raos MANDIĆEVA 66 (ranije: STOBREČ, MANDIĆEVA, 66),21000 Split,Zdenka Razlog Kod Pošte 33,22320 Siverić,Mila Rebić Marka M. 20A,21210 Mravince,Marija Reljanović Otavice 30,22320 Otavice,Mara Režić Kliški Put 48,21210 Solin,Marija Rizvan Bilice 12,21000 Split,Anđelko Rogulj Gomile 38,21217 Kaštel Stari,Berislava Roša Zvonimirova 29 B,22300 Knin,Sofija Ruić Getaldićeva 19,21000 Split,Ana Runjić Hrvatskih vitezova 46,21000 Split,Gordan Ruščić Putaljski put bb,21212 Kaštel Sućurac,Sanja Ružić Šižgorićeva 7,21000 Split,Svjetlana Samac Samci 14,22320 Brištane,Miljenko Samardžić Šižegorićeva 20,21000 Split,Dinka Sanseović KUNIČIĆA DVOR 4 (ranije: DOL, DOL, 0),Dol,Ante Sarić Neorić bb,21203 Neorić,Ivan Sarić DONJA MALA-CENTAR 47 (ranije: NEORIĆ, NEORIĆ, 0),21203 Neorić,Marija Sedlar Ostravska 1,21000 Split,Ljubica Sekelez Mitnička 1,21000 Split,Kristina Serdarević Put Jokića-kalčina 8,21203 Neorić,Aleksandra Sever-Muhar Karamanova 7,21000 Split,Boško Sikavica Kričke bb,22320 Ružić,Snježana Sikavica Domovinskog rata 12,21210 Solin,Dragan Simić Sarajevska 76,21000 Split,Tanja Sinovčić Trondheimska 10,21000 Split,Ljiljana Sirić Put Vele Meje 10,21212 Kaštel Sućurac,Dijana Skelin Vručine II 12,21217 Kaštel Novi,Kata Sočo CENTAR - DUBRAVA 21 (ranije: NEORIĆ, NEORIĆ, 0),21203 Neorić,Marija Stančić Petra Krešimira IV 10,21460 Stari Grad,Đani Stanić Matoševa Ulica 131,21210 Solin,Danica Stipović Put Dragočeva 54,21212 Kaštel Sućurac,Milorad Stojsavljević Šimićeva 58,21000 Split,Petar Strinić Pazdigradska 16,21000 Split,Luca Strunje Kralja Tomislava 18,22300 Knin,Slavka Svalina Crivac bb,21203 Crivac,Marijan Šamija Trstenik 2,21000 Split,Marinka Šamija Vrgoračka 8,22300 Knin,Katica Šeparović Kupreška 92,21000 Split,Nenad Ševo Triljska 1,21000 Split,Krasna Šiklić Hercegovačka 88,21000 Split,Mili Šimig Šibenska 27,21000 Split,Vesna Škare Ruđera Boškovića 12,21000 Split,Ljubica Škopljanac TIKVARIN 14 (ranije: KAŠTEL KAMBELOVAC, TIKVARIN, 8),21214 Kaštel Kambelovac,Milica Špar Mašogradska Ulica 16,21212 Kaštel Sućurac,Eleana Šubat Mosorska 26,21311 Podstrana,Ivan Šuljug Ivaniševićeva 45,21000 Split,Vesna Šunjić Šimićeva 14,21000 Split,Ljubica Tarle Tarle 12,22320 Velušić,Nada Teklić Zgon 80,21210 Solin,Lada Terzić Puntarska 5,21000 Split,Ivan Tomić Tomići 1,22320 Siverić,Ivan Topić Vrlička 21,21000 Split,Jelica Topić Mosećka 50A,21000 Split,Tvrtko Topić Ulica 142. Brigade 37 A,22320 Siverić,Anđelka Torlak Radunica 29,21000 Split,Ivan Torlak Radunica 29,21000 Split,Marko Torlak Radmilovića 20,21000 Split,Damir Tot Šimićeva 12,21000 Split,Anka Treskavica Dubrovačka 35,21000 Split,Anka Tukić Šime Ljubića 13,21000 Split,Nediljko Ugrin Sv. Ivana 33,21311 Donje Sitno,Marinko Uvodić Zgon 32,21210 Solin,Nedjeljka Uvodić Vinkovačka 51,21000 Split,Marko Validžić Validžići 4,22320 Ružić,Ivanka Varnica Imotska 69,21000 Split,Milica Varvodić Kozjačka 24,21210 Solin,Kristina Velić Papandopulova 11,21000 Split,Ljiljana Vesković Fausta Vrančića 8,21000 Split,Milka Veštić Čavale 11,22323 Sedramić,Ante Vidan Gundulićeva 44,21000 Split,Marko Vidović Ružić bb,22320 Gradac,Matko Vidović Gradac bb,22320 Gradac,Nevenka Vidović Pastuovići 4,22320 Gradac,Ankica Vilibić Marina Getaldića 33,21000 Split,Anđelko Vilić RADOBILJSKA CESTA 41 (ranije: KREŠEVO, KREŠEVO, 24),21250 Kreševo,Normela Visković Jelsa 1005,21465 Jelsa,Tonči Visković Jelsa 1005,21465 Jelsa,Marica Vlaić Ulica Nikole Tesle 16,22320 Drniš,Dubravka Vlainić Jelsa 357,21465 Jelsa,Ivo Vodanović Pavičića dvori 11,21460 Stari Grad,Josip Vogleš CESTA DR. FRANJE TUĐMANA 550 (ranije: KAŠTEL KAMBELOVAC, CESTA DR. FRANJE TUĐMANA, 80),21214 Kaštel Kambelovac,Vinko Vranković JELSA 129 (ranije: JELSA, JELSA, 0),21465 Jelsa,Ivan Vrdoljak DONJA MALA-CENTAR 31 (ranije: NEORIĆ, NEORIĆ, 0),21203 Neorić,Mirjana Vrdoljak Put Kule 12,21210 Solin,Marija Vrgoč Velebitska 34,21000 Split,Bože Vuco Starčevićeva 10,21212 Kaštel Sućurac,Mirjana Vučković Ruđera Boškovića 23,21000 Split,Višnja Vučković Put Smokovika 26,21000 Split,Ivan Vugdelija Don Frane Bulića 38,21217 Kaštel Novi,Dubravka Vukas Markov Put 8,21000 Split,Anđelka Vukičević Badanj bb,22320 Drniš,Zora Vuković Plitvička 1A,21000 Split,Ivan Vukušić Dobrilina 6,21000 Split,Jadran Vukušić Put Sv. Klementa 19,21311 Gornje Sitno,Nevenka Vukušić Cerje 2,22320 Mirlović Polje,Vjera Vukušić Kralja Petra Krešimira IV 8,22320 Drniš,Zvonimir Vukušić Vinodolska 10,21000 Split,Nevenka Vuleta Markov put 33,21311 Stobreč,Vinka Zekić Mostarska 7,21000 Split,Dinko Zenčić Račić bb,21465 Jelsa,Borislav Zokić Fra Bone Razmilovića 1,21000 Split,Dolina Zokić Pojišanska 18,21000 Split,Margita Zokić Fra Bone Razmilovića 1,21000 Split,Luca Zolota Gospin Put 38,21212 Kaštel Sućurac,Milan Žarković Parčić bb,22320 Siverić,Nevenka Živko M. Čačića 3,22300 Knin,Davorka Živković Živkovići 12,22320 Badanj,Ivica Živković Badanj bb,22320 Badanj,Ivo Živković Put Kule 27,21210 Solin,Siniša Ivančić Lovački Put 13,21000 Split,Iva Jelić Benkovačka 3,21000 Split,Marko Kavelj Alojzija Stepinca 11,21000 Split,Ivan Koljanin Kupreška 82,21000 Split,Željko Kovač Dravska 4,31000 Osijek,Zvonko Kruneš Ulica Slobode 36,21000 Split,Nikola Lacmanović Sukoišanska 19,21000 Split,Vesna Lepetić Tršćanska 12,21000 Split,Jelica Ljubica Velebitska 105,21000 Split,Darko Lulić Vežarovice 18,21214 Kaštel Lukšić,Vesna Lulić Vežarovice 18,21214 Kaštel Lukšić,Marija Mamić Kroz Meterize 26,22000 Šibenik,Radojka Marijanović Marijanovići Iznad Crkve 10,22320 Gradac,Meri Cabadaj Trg Bana Josipa Jelačića 10,31000 Osijek,Mate Markotić Put Starog Sela 23,21311 Podstrana,Ante Marović Lička 3,21000 Split,Ivan Marušić Poljičkih Knezova 87,21311 Podstrana,Iva Melvan Doverska 31,21000 Split,Goran Merkel Mutvoranska Ulica 3,52100 Pula,Ivan Mornar Miroslava Krleže 24,21000 Split,Miodrag Munjiza Put Miluša 7,21311 Stobreč,Ante Nožina Put Nožina-maljkovića 5,21201 Prgomet,Anica Pandža Hercegovačka 46,21000 Split,Nikica Pavlović Gornji Kono 37,20000 Dubrovnik,Silvana Perić Table 31,21000 Split,Nediljka Perišić Ruđera Boškovića 8a,21204 Dugopolje,Elvira Dračevac Lumbarda 678,20260 Lumbarda,Mara Dobrota Trondheimska 9,21000 Split,Neda-lidia Buljević Put Crkve 8,22320 Gradac,Ivan Bugarin Grab 114,21238 Grab,Maja Bučić Ruđera Boškovića 11,21000 Split,Mira Božić Bilice Ii 38,21000 Split,Sandra Borić Mosećka 56,21000 Split,Marija Davidović Gašpini 88,21210 Solin,Petar Adjanski Osječka Ulica 1,21214 Kaštel Gomilica,Ana Čatlak Put Sv. Ante Padovanskog 14,21214 Kaštel Kambelovac,Marinko Buškulić Ivana Gundulića 13,21000 Split,Marinko Galić Kamenita 99,21000 Split,Luca Gabela Kneza Lj. Posavskog 7,21000 Split,Tomislav Frankić Grljevačka 41,21311 Podstrana,Elias Erceg Vrbanj 132,21460 Vrbanj,Jakov Elez Donje Ogorje 0,21206 Donje Ogorje,Sretan Bajalo Poljana Kneza Trpimira 4,21000 Split,Mario Tomić Ulica Svetega Križica 26,21450 Hvar,Ranko Vuleta Sv. Ivana 20,21311 Donje Sitno,Zlatko Balić K. Višeslava 1,21204 Dugopolje,Boško Barać Bajagić 13a,21238 Bajagić,Milan Vukić Doverska 5,21000 Split,Mara Vukorepa Zgon 30,21210 Solin,Bare Vujina Vujinova 4,21217 Kaštel Štafilić,Milenko Bašić Sv.nikole 46,21207 Podgrađe,Diana Blažević Mejaši I 3b,21000 Split,Jozo Bogić Put Blata 132,21217 Kaštel Stari,Stjepko Bojanić Duvanjska 7,21000 Split,Miroslav Trečić Ulica Domovinskog Rata 1c,21210 Solin,Neda Tukić Trondheimska 10,21000 Split,Vinka Ukić Dinka Šimunovića 5,22300 Knin,Mira Velić Bernarda Vukasa 32,21000 Split,Ivan Vrdoljak Donja Mala-centar 31,21203 Neorić,Iva Vrdoljak Kukuljevićeva 19,21000 Split,Dražen Todorović Hercegovačka 70,21000 Split,Dubravka Stojanovska Put Plokita 75,21000 Split,Josip Strniša Ivana Gundulića 9,22300 Knin,Ivica Sviličić Kneza Mutimira 3,21000 Split,Ana Rogošić Komjate 0,21214 Kaštel Lukšić,Ivica Stipinović Sukoišanska 25,21000 Split,Darko Topić Put Sv. Ižidora 92,21000 Split,Marija Trečić Ulica Domovinskog Rata 1c,21210 Solin,Milica Zorić Pujanke 53,21000 Split,Ivo Rajčić Radunićeva 19,21217 Kaštel Novi,Ivan Radoš Drniški Put 9,21000 Kamen,Željka Vučemilović-šimunović Alkarska 26,21000 Split,Slaven Tukić Šime Ljubića 13,21000 Split,Bartul Barišić Stjepana Radića 11,20207 Cavtat,Tajana Domazet Mosećka 50a,21000 Split,Velinka Runjić Marina Getaldića 17,21000 Split,Niko Dujić Don Petra Peroša 107,21210 Mravince,Teo Mandić Krešimirova 26,21210 Vranjic,Mevlida Armanda Vranjički Put 18,21000 Split,Renata Kalčić Brajšina 26,51000 Rijeka,Juraj Lešković Matenci 142,49240 Matenci,VRGORKA-VINARIJA dioničko društvo za proizvodnju pića, poljoprivredu i trgovinu Fra Ivana Rožića 35,21276 Vrgorac,Milivoj Vidas Starčevićeva 26,21000 Split,BURA l d.o.o. za trgovinu i usluge - u stečaju Koturaška 51,Zagreb,AUTO CENTAR LOZIĆ d.o.o. trgovina vozilima u stečaju Županijska 21,31000 Osijek,NET MEDIA SISTEMI d.o.o. za informatički inženjering Kvaternikova 12,21000 Split,BASLER OSIGURANJE ZAGREB dioničko društvo za osiguranje Radnička cesta 37/b,Zagreb,NASTAVNI ZAVOD ZA JAVNO ZDRAVSTVO SPLITSKO-DALMATINSKE ŽUPANIJE Vukovarska Ulica 46,21000 Split,Joško Pavlov Primorska Ulica 54,21214 Kaštel Gomilica,Tina Trajković Doverska 11,21000 Split,Nada Dujmić Aljinovića 95,21311 Žrnovnica,Nada Baković Kroz Selo 6,22321 Parčić,Marija Duvančić Duvančići 40,22320 Razvođe</izvorni_sadrzaj>
    <derivirana_varijabla naziv="DomainObject.Predmet.StrankaWithAdress_1">REPUBLIKA HRVATSKA ,LUKA dioničko društvo Kopilica 47 B,Split,RAD, d.o.o. za vodoopskrbu i ostale komunalne djelatnosti Ul.Stjepana Radića 69,Drniš,HEP-Operator distribucijskog sustava d.o.o. za distribuciju i opskrbu električne energije ELEKTRA ŠIBENI Ulica grada Vukovara 37,10000 Zagreb,Mara Jukić Čavoglave bb,22322 Ružić,Ivica Bašić Vukovarska 170,21000 Split,GASTRO GRUPA d.o.o. za trgovinu i usluge Grada Vukovara 271,10000 Zagreb,AUTO HRVATSKA dioničko društvo Dubrovačka Ulica 1,Split,JADRANSKO OSIGURANJE d.d. Listopadska 2,10000 Zagreb,CITY EX d.o.o. za prijenos poslovne dokumentacije Donje Svetice 40,10 000 Zagreb,Hrvatski Telekom d.d. Savska cesta 32,10000 Zagreb,CODEX SORTIUM društvo s ograničenom odgovornošću za pružanje kompleksnih konzalting usluga Ivana Šibla 9,10000 Zagreb,SUNCE osiguranje d.d. Trnjanska cesta 108,10000 Zagreb,HRVATSKA IZVJEŠTAJNA NOVINSKA AGENCIJA Marulićev trg 16,10000 Zagreb,ČISTOĆA d.o.o. za komunalnu djelatnost, održavanje čistoće i odlaganje komunalnog otpada Put od Republike 14,Dubrovnik,TEXT-PAPIR d.o.o. za trgovinu i usluge Stinice 12,Split,SLOBODNA DALMACIJA izdavačka i tiskarska djelatnost, dioničko društvo Ulica Hrvatske Mornarice 4,Split,ČISTOĆA društvo s ograničenom odgovornošću za obavljanje komunalnih djelatnosti održavanja čistoće i odlaganja komunaln Put Plokita 81,Split,OPĆINA JELSA Jedinstveni upravni odjel Riba bb,21465 Jelsa,AUTOKUĆA BOSNIĆ d.o.o. za trgovinu, servis i remont Rakite 27,Žrnovnica,TISKARA MALENICA d.o.o. 113. Šibenske brigade HV-a 193,Šibenik,Ivan Marijan Strossmayerovo šetalište bb,21465 JELSA, Otok Hvar,HEP-Operator distribucijskog sustava d.o.o. za distribuciju i opskrbu električne energije Ulica grada Vukovara 37,10000 Zagreb,Rikard Pavlović Gundulićeva 26,21000 Split,LUČKA UPRAVA SPLIT Gat Sv. Duje 1,Split,TINA ALATI društvo s ograničenom odgovorošću za trgovinu i usluge Trg Francuske Repub. 14,10000 Zagreb,PLOVPUT trgovačko društvo s ograničenom odgovornošću za održavanje pomorskih plovnih putova i radijske službe Obala Lazareta 1,Split,Regionalna veletržnica Benkovac dioničko društvo za trgovinu i usluge "u stečaju" Benkovačke bojne 17,Benkovac,MESSER CROATIA PLIN Poduzeće za proizvodnju i prodaju tehničkih plinova d.o.o. Industrijska 1,Zaprešić,ZAVOD ZA JAVNO ZDRAVSTVO DR. ANDRIJA ŠTAMPAR Mirogojska Cesta 16,10000 Zagreb,Zagrebačka burza d.d. Ivana Lučića 2a/22,10000 Zagreb,METRONET TELEKOMUNIKACIJE d.d. za telekomunikacijske usluge Ulica Grada Vukovara 269/d,10000 Zagreb,RELAX, d.o.o. za proizvodnju i trgovinu Tijardovićeva 4/II,Split,MINISTARSTVO GOSPODARSTVA, RAVNETELJSTVO ZA ROBNE ZALIHE Ul.Grada Vukovara 78/VI,10000 Zagreb,PUĆO d.o.o. za trgovinu, ugostiteljstvo i cestovni prijevoz Puće 2,Ružić,ITEM, d.o.o. informatičke usluge Put Supavla 39,Split,ŠKARE TRADE, d.o.o. za trgovinu i ugostiteljstvo Sarajevska Ulica 64,Split,CROATIA osiguranje d.d. FILIJALA SPLIT Miramarska 22,10000 Zagreb,MIRJANA BARIĆ D.Farlatija 92,23000 Zadar,SREDIŠNJE KLIRINŠKO DEPOZITARNO DRUŠTVO, dioničko društvo Heinzelova 62/a,10000 Zagreb,MILENKO BUŠLJETA P. Bonifacije 30,23000 Zadar,MILICA UGARKOVIĆ 23000 Zadar,FABIJAN PERONJA Banski dolac bb,21465 Jelsa,Agencija za upravljanje državnom imovinom Ivana Lučića 6,10000 Zagreb,COMENG, društvo s ograničenom odgovornošću za informatički inženjering A. Starčevića 11,Solin,AMEROPA AG Rebgasse 108,BINNINGEN,GRAFOPLEX, društvo s ograničenom odgovornošću, za trgovinu i usluge Hektorovićeva 47,Split,HP - Hrvatska pošta d.d. Jurišićeva 13,10000 Zagreb,Financijska agencija Vrtni put 3,10000 Zagreb,NIKOLA LACMANOVIĆ Sukoišanska 19,21000 Split,HEP-Operator distribucijskog sustava d.o.o. za distribuciju i opskrbu električne energije Ulica grada Vukovara 37,10000 Zagreb,VODOVOD I KANALIZACIJA, društvo s ograničenom odgovornošću za vodoopskrbu, odvodnju i pročišćavanje otpadnih voda Biokovska 3,Split,JELKOM, društvo s ograničenom odgovornošću za komunalnu djelatnost Vrboska,DALMACIJAVINO d.d. za proizvodnju i promet alkoholnih i bezalkoholnih pića "u stečaju" Obala kneza Domagoja 15,Split,EUROLEASING d.o.o. Remetinečka cesta 98,10000 Zagreb,Rino Barbić, odvjetnik Vrsina 0,21465 Jelsa,HVARSKI VODOVOD d.o.o. Radičina 0,21465 Jelsa,IVAN MILAT Ulica br. 7,20271 BLATO NA KORČULI,DIONOVA - DIONA d.o.o. Donje Svetice 127,10000 Zagreb,TEHNOPLAST d.o.o. za građevinarstvo, trgovinu, ugostiteljstvo, turizam i uslužne djelatnosti Ulica Slobode 5,21000 Split,VIPnet, društvo s ograničenom odgovornošću za usluge javnih telekomunikacija Vrtni put 1,10000 Zagreb,BILIĆ-ERIĆ d.o.o. za privatnu zaštitu Ljudevita Posavskog 3, Trgovački centar Millennijum,Sesvete,DALMACIJAVINO - ZAGREB društvo sograničenom odgovornošću za trgovinu, ugostiteljstvo i prijevoz Gajeva 26,10000 Zagreb,GRAD DRNIŠ Trg kralja Tomislava 1,22320 Drniš,Vetropack Straža tvornica stakla d.d. Hum na Sutli Hum na Sutli, Hum na Sutli 203,Hum Na Sutli,CAPRICORNO, društvo s ograničenom odgovornošću za trgovinu Hercegovačka 57/A,Split,PELJEŠKI VRHOVI, POLJOPRIVREDNA ZADRUGA Janjina 68,Janjina,Toma Šurjak Sansovića dvori 29,21465 JELSA, DOL,Jakov Peronja Jelsa 0,21465 Jelsa,TIGAR d.o.o. za usluge Put Supavla 1,Split,POREZNA UPRAVA Područni ured Split Trg dr. Franje Tuđmana 4,21000 Split,BURA I TRAMUNTANA d.o.o. za trgovinu i usluge Don Frane Bulića 205,Solin,TRAST međunarodno otpremništvo, dioničko društvo  Gat Sv.Duje 4,Split,CHROMOS AGRO dioničko društvo proizvodnja sredstava za zaštitu bilja Radnička cesta 173/n,10000 Zagreb,VODOVOD I KANALIZACIJA, društvo s ograničenom odgovornošću za vodoopskrbu, odvodnju i pročišćavanje otpadnih voda Biokovska 3,Split,AUTOTRANS d. o. o. za javni prijevoz putnika u cestovonom prometu, trgovinu, usluge i turistička agencija Trg Žabica 1,Rijeka,BRTVILA BREZIĆ d.o.o. za proizvodnju brtvila, trgovinu i zastupanje Starotrnjanska 46/A,10000 Zagreb,IREKS AROMA društvo s ograničenom odgovornošću Radnička Cesta 37,10000 Zagreb,Marin Mileteta, odvjetnik Gorjanska 26,10000 Zagreb,HEP - Opskrba d.o.o. za opskrbu potrošača električnom, toplinskom energijom i plinom Ulica grada Vukovara 37,10000 Zagreb,ING-ATEST d.o.o. za trgovinu i usluge Hrvatske mornarice 1/a,Split,Hrvatske vode, pravna osoba za upravljanje vodama Grada Vukovara 220,10000 Zagreb,BASLER OSIGURANJE ZAGREB dioničko društvo za osiguranje Radnička cesta 37/b,10000 Zagreb,NARODNI TRGOVAČKI LANAC d.o.o. za trgovinu i usluge Soblinec, Soblinečka 55,Sesvete,MANTIS, d.o.o. za trgovinu i usluge Varaždinska 51,Split,Vinko Paina Malo selo,21460 Stari Grad,TRANSADRIA, međunarodna špedicija d. d. u stečaju Riva Boduli 1,Rijeka,Hrvatska radiotelevizija Prisavlje 3,10000 Zagreb,BRODOMERKUR trgovina i usluge, dioničko društvo Poljička Cesta 35,Split,ZAGREBAČKI HOLDING, društvo s ograničenom odgovornošću za javni prijevoz, opskrbu vodom, održavanje čistoće, putnička a Ulica grada Vukovara 41,10000 Zagreb,NASTAVNI ZAVOD ZA JAVNO ZDRAVSTVO SPLITSKO-DALMATINSKE ŽUPANIJE Vukovarska Ulica 46,Split,BRODOSPLIT-BRODOGRADILIŠTE društvo s ograničenom odgovornošću Put Supavla 21,Split,COPAN ZAGREB društvo s ograničenom odgovornošću za trgovinu i zastupanje Selnica Šćitarjevska 25,10410 Velika Gorica,DUHAN društvo s ograničenom odgovornošću Vukovarska 30,Dubrovnik,Ivica Maleš vl. autoservis "UNO" Put Blata bb,21216 Kaštel Stari,Teo Palaversić Mala Banda 166,21465 Jelsa,HRVATSKA POŠTANSKA BANKA, dioničko društvo Jurišićeva 4,10000 Zagreb,OTIS DIZALA, društvo s ograničenom odgovornošću za proizvodnju, montažu, remont i održavanje dizala Prilaz Vladislava Brajkovića 15,10000 Zagreb,Fabijan Roić Domobranska 26,21460 Stari Grad,Ivo Družević Družević Dvor 20,21460 Stari Grad, Dol,Ivo Roić Zbora Narodne garde 2,21460 Stari Grad,Josip Kovačević M.Ivanića 26,21460 Stari Grad,Tedi-Tadija Maroević Out Rudine 4,21460 Stari Grad,Jakica Lupi Vrbanj 0,21462 Vrbanj,Joza Bratanić Vrbanj 0,21462 Vrbanj,Antun Pavičić Pavičića dvor 13,21460 Stari Grad, Dol,Juraj Pavičić Ceratorij 0,21462 Vrbanj,Cvjetko Matković Matije Ivanića 0,21460 Stari Grad,Katica Kovačević Dol 0,21460 Dol,Nikša Dužević Dol 0,21460 Dol,Milovan Kombura F. Vrančića 13,21000 Split,Jelisava Pavičić Vrbanj 0,21462 Vrbanj,Matko Carić Dol 0,21460 Dol,Marinko Dužević Dol  0,21460 Stari Grad, Dol,Margarita Radonić Dol 0,21460 Dol,Dinko Pavičić Tribunol Žrtava Rata  2,21460 Stari Grad,Tonči Šurjak Stari Grad 0,21460 Stari Grad,Duško Pavičić Ivelja Bassina 0,21462 Vrbanj,Pero Dulčić Sušak Malo Selo 63,21460 Stari Grad,Ivan Tadić Vagonj 32,21460 Stari Grad,Ivica Pavičić Vrbanj 0,21462 Vrbanj,Mihovil-Mile Pavičić Vrbanj 0,21462 Vrbanj,Tomi Moscatello Dol,21460 Dol,Nikola Vodanović Vrbanj 0,21462 Vrbanj,Margarita Marica Stančić Kod Sv. Petra 0,21460 Stari Grad,Vjekoslav Radonić Dol 0,21460 Dol,Marinko Sanseović Dol 0,21460 Dol,Tadija Moškatelo B.Kašića 9,21460 Stari Grad,Damir Petrić Stari Grad 0,21460 Stari Grad,Louis Petrić Srinjo kola 2,21460 Stari Grad,Ivica Ljubić Stari Grad 0,21460 Stari Grad,Vinko Lupi Sv. Magdalene 7,21460 Stari Grad,Ivan Tadić Šilo Stari Grad 0,21460 Stari Grad,Ivan Tadić Stari Grad 0,21460 Stari Grad,Vinko Maroević Stari Grad,21460 Stari Grad,Ivan Buratović Vrbanj 13,21462 Vrbanj,Mijo Mili Pavičić Vrbanj 0,21460 Vrbanj,Marija Vodanović Stari Grad 0,21460 Stari Grad,Jakov Fredotović Vrbanj 297,21462 Vrbanj,Miljenko Srhoj Krešimirova 5,21460 Stari Grad,Nikola Haladić Stari Grad 0,21460 Stari Grad,Janez Jelušić Sv. Petra 0,21460 Stari Grad,Nikola Sansević Dol 0,21460 Stari Grad,Nikola Buratović Vrbanj 0,21462 Vrbanj,Cvjetko Buratović Put Križa 4,21460 Stari Grad,Nikola Buratović Vrbanj 0,21462 Vrbanj,Nikola Stipišić Vrbanj 0,21462 Vrbanj,Prošper Moškatelo Dol 0,21460 Dol,Tonko Maroević Šiberija 6,21460 Stari Grad,Ivo Pavičić Dol 0,21460 Dol,Pavao Čubre Vrbanj 0,21462 Vrbanj,Luka Šurjak Dol 0,21460 Dol,Luka Franetović C. Škarpe 17,21460 Stari Grad,Ivan Miloš Mile Dol 0,21460 Dol,Jure Moškatelo Ploča 2,21460 Dol,Vjekoslav Bogdanić J.B.Jelačića 9,21460 Stari Grad,Petro Šoljan Donja kola 0,21460 Stari Grad,Juraj Dužević Radošića dvor 4,21460 Dol,Damir Šurjak Šurokovića dvor 5,21460 Dol,Jakov Tresić Vrbanj 0,21462 Vrbanj,Juraj Moškatelo Stariji Ploča 27,21460 Stari Grad,Ruža Roić Pod jugo 10,21460 Dol,Rade Čavić Malo Selo 0,21460 Stari Grad,Matilda Buratović Vrbanj 0,21462 Vrbanj,Ivo Šurjak Ostravska 8,21000 Split,Dražica Matković Ljubo Vrbanj 0,21462 Vrbanj,Dinko Račić Vrbanj 173,21462 Vrbanj,Mila Franetović Dužević Vrankovića dvor 5,21460 Stari Grad,Luka Stančić Stančića dvor 0,21460 Dol,Meri Petrić Stari Grad 0,21460 Stari Grad,Ivan Moškatelo Ploča 29,21460 Dol,Vinko Moškatelo Ploča 23,21460 Dol,Nikola Šimunović K. Zvonimira 35,21460 Stari Grad,Mirko Radonić Pod jugo 19,21460 Dol,Antun Sansević Sansevića dvor 43,21460 Dol,Nikša Moškatelo Ploča 4,21460 Dol,Antun Vodanović Stariji Vrbanj  0,21460 Vrbanj,Ivo Bojanić Šiberija 19,21460 Stari Grad,Cvjetko Miličić T. Buzolića 8,21450 Hvar,Marija Trbuhović Vrbanj 0,21462 Vrbanj,Neno Šoljan Molo Selo 0,21460 Stari Grad,Juraj Tomi Moškatelo Ploča 2,21460 Dol,Ivo Račić Kapetanić Vrbanj 0,21462 Vrbanj,Đuro Caratan Zavala 0,21465 Zavala,Ante Tonči Drinković Bonski Dolac,21465 Jelsa,Kata Duboković Pitve bb,21465 Pitve,Boris Carić Ivan Dolac 0,21465 Ivan Dolac, Jelsa,Tonko Ivčević Bakulić Šiberija 29,21460 Stari Grad,Marko Huljić Račić 860,21465 Jelsa,Lenka Roić Dol,21460 Dol,Stjepan Jerković Zastražišće 0,21466 Zastražišće,Boris Borović Poljica,21466 Poljica,Niko Salamunić Jelsa bb,21465 Jelsa,File Vranković Dol 0,21460 Dol,Juraj Šperka Zastražišće 0,21466 Zastražišće,Mili Razović Vinkovačka 51,21000 Split,Ante Mihojević Vrboska,21463 Vrboska,Ljubica Stipišić Vrbanj 0,21462 Vrbanj,Stjepan Hujo Huljić Vrsina bb,21465 Jelsa,Nikola Grgičević Vrisnik 0,21465 Vrisnik,Tonči Gurdulić Jelsa 0,21465 Jelsa,Prošperino Milevčić Jelsa 0,21465 Jelsa,Boris Rubinić V rbanj  0,21462 Vrbanj,Jakov Račić Vrbanj 302 A,21462 Vrbanj,Jakša Radonić Jelsa 0,21465 Jelsa,Vinko Palaversić Jelsa,21465 Jelsa,Fabijan Kunčić Dol 0,21460 Dol,Dušan Salamunić Račić bb,21465 Jelsa,Margarita Stančić Dol 0,21460 Dol,Josip Crnčić Pitve 0,21465 Pitve,Luka Moškatelo Dol 0,21460 Dol,Lucija Milatić-Bričolić Svirče 0,21462 Svirče,Fabijan Dužević Domobranska 31,21460 Stari Grad,Vjeko Jakas Zvala bb,21465 Zavala,Pavo Bunčuga Banski Dolac bb,21465 Jelsa,Marko Buratović Svirče 0,21462 Svirče,Antun Lučić Poljica,21466 Poljica,Marin Parun Barbić Pitve 0,21465 Pitve,Stjepan Tomislav Huljić Lučica bb,21465 Jelsa,Cvjetka Cvita Milevčić Jelsa 0,21465 Jelsa,Marinko Radonić Pitve 72,21465 Pitve,Antun Gurdulić Vrsina bb,21465 Jelsa,Blaženko Jakas Zavala 0,21465 Zavala,Braco Jakas Zavala 136,21465 Zavala,Ivan Makjanić Svirče 0,21462 Svirče,Ante Rubinić Vrsina  307,21465 Jelsa,Dražica Vicenca Matković Vrbanj 117,21462 Vrbanj,Jakov Radonić Jelsa bb,21465 Jelsa,Slobodan Radičić Pitve bb,21465 Pitve,Jurko Lučić Vrboska 0,21463 Vrboska,Mate Antičević Zavala 0,21465 Zavala,Josip Franičević Burkovo bb,21465 Jelsa,Asija Bojanić Burkovo,21465 Jelsa,Milivoj Vidas vl. Servisa instrumenata, mjerne i regulacione opreme Starčevićeva 26,21000 Split,BURA l d.o.o. za trgovinu i usluge - u stečaju Koturaška 51,10000 Zagreb,NET MEDIA SISTEMI d.o.o. za informatički inženjering Kvaternikova 12,Split,Financijska agencija Vrtni put 3,10000 Zagreb,Hrvatski registar brodova Marasovića 67,Split,Nenad Ševo Teiljska 1,21000 Split,Meri Stipinović Sukoišanska 25,21000 Split,Fond za zaštitu okoliša i energetsku učinkovitost Ksaver 208,10000 Zagreb,Zlatko Balić Obala kneza Domagoja 15,21204 Dugopolje,Galić Ante Odeska 16,21000 Split,Dean Prelević, odvjetnik Gundulićeva 22,21000 Split,Želimir Miletić Put Kotlara 31,23000 Zadar,Luči Roić Pavičića dvor 7,21460 Dol,Nade Pavičić-ivelja Vrbanj 365,21460 Vrbanj,Dujko Čubre Vrbanj 0,21460 Vrbanj,Antun Bratanić Zvonimirova 27,21460 Stari Grad,Andrija Matković Domobranska 22,21460 Stari Grad,Antun Vune Bratanić Vrbanj 0,21460 Vrbanj,Dinko Lušić Vrbanj 0,21460 Vrbanj,Nikica Nikola Matijević Dol 0,21460 Stari Grad,Ivan Sanseović Dol, Kunčića dvor 4,21460 Stari Grad,Marija Kovačević Lolotović Vukovarska 23,21460 Stari Grad,Petar Zlatan Vodanović Vrbanj 126,21460 Vrbanj,Ivan Stančić Dol, Stančića dvor 0,21460 Stari Grad,Stjepan Moškatelo Dol Sv. Marije 1,21460 Stari Grad,Toma Dužević Dol Sv. Marije 0,21460 Stari Grad,Ivica Račić Vrbanj 0,21460 Vrbanj,Kuzma Pavičić Aleluja Vrbanj 0,21460 Vrbanj,Vinka Salamunić Jelsa 0,21465 Jelsa,Teo Huljić Jelsa 0,21465 Jelsa,Dejan Šperka Jelsa 0,21465 Jelsa,Juraj Caratan Zavala 0,21465 Zavala,Matko Antičević Pitve 0,21465 Pitve,Dinko Rubinić ( Vjera ) Vrisnik 73,21465 Vrisnik,Vjera Rubinić Vrinsnik 73,21465 Vrisnik,Abraham Bojanić Jelsa 1,21465 Jelsa,Vedran Nevešćanin Smiljanićeva 2,21000 Split,Marija Pjevac Omiška 18,21000 Split,Carinska uprava Zrinsko Frankopanska 60,21000 Split,Općinski sud u Starom Gradu - ZK odjel Ulica Novo Riva 3,21460 Stari Grad,Nada Akrap Put Sirobuje 37,21000 Split,Jasminka Antunović Ulica Luke Botića 24,21210 Solin,Nediljka Armanda Vranjički put 18,21000 Split,Ana Babić Krilava 8,21000 Split,Gordana Babić Šulavi bb,21214 Kaštel Lukšić,Ivan Babić Doverska 7,21000 Split,Katica Babić Zvonimirova 16,21210 Solin,Jure Bacelj Bacelji 9,21206 Bračević,Ana Bačić Umljanovići bb,22320 Drniš,Nediljka Bajić Jurja Križanića 7,21000 Split,Žarka Bakotić Mosorska Ulica 11 A,21214 Kaštel Gomilica,Marko Baković Kroz Selo 2,22300 Kistanje,Ivica Ban Braće Radića 7,21212 Kaštel Sućurac,Srđanka Banovac Sikavice - Banovci 5,Parčić,Božidar Barać Maslinska 22,21000 Split,Vedran Barbarić Šimićeva 8,21000 Split,Marija Barbir Vukovarska 175,21000 Split,Petar Barbir Vukovarska 175,21000 Split,Anica Baričević Put blata bb,21217 Kaštel Novi,Damira Barišić Barišići 10,22320 Žitnić,Ivan Barišić Kornatska 31,31000 Osijek,Manda Bašić Put Majdana 29,21210 Solin,Aleksandar Bauk Alojzija Stepinca 16,21000 Split,Marina Zečić Alojzija Stepinca 16,21000 Split,Ivo Bavčević Šibenska 3,21000 Split,Nataša Bazina PUT STRMA 67 (ranije: NEORIĆ, NEORIĆ, 0),21203 Neorić,Mirjana Begonja Džale 2,22323 Sedramić,Jelena Belić Jelsa 627,21465 Jelsa,Niko Belić Jelsa 627,21465 Jelsa,Jagoda Bešker Gašpini 23,21210 Solin,Nedo Bešker Gašpini 23,21210 Solin,Zorica Bilić Ulica Predraga Bogdanića 13,21460 Stari Grad,Sanja Bilić-pavlinović Vukovarska 80,21000 Split,Jela Bilobrk Stepinčeva 32,21000 Split,Antun Blažević Meštrovića šetalište 96,21000 Split,Hrvoje Blažević Blaževići bb,22320 Čavoglave,Damir Bojčić Kralja Zvonimira 24,22320 Drniš,Željko Bojčić P. Preradovića 4,22320 Drniš,Denis Boljat Karlovo 46,21214 Kaštel Kambelovac,Srećko Boras ULICA BISKUPA PAVLA ŽANIĆA 20 (ranije: KAŠTEL NOVI, PUT GROBLJA, 0),21217 Kaštel Novi,Robert Borić Mosećka 56,21000 Split,Goran Bosančić Ulica Braski Dolac 40,21212 Kaštel Sućurac,Pava Botić Kosorova 7,22300 Knin,Ljuba Božanić Dobrilina 11,21000 Split,Anka Božić Šibenksa 9,21000 Split,Anica Božić-Bakušić Katalinića prilaz 5,21000 Split,Ivica Bratić Neorić bb,21203 Neorić,Nikša Bratić Put Svete Mande 18,21000 Split,Vencislav Brizić Ulica Kralja Zvonimira 56,21460 Stari Grad,Zlata Brizić Ulica Kralja Zvonimira 56,21460 Stari Grad,Mate Brstilo Krešimirova 25,21311 Žrnovnica,Zora Budimir Cesta Domovinskog rata 36,22300 Knin,Miranda Budiša Ulica Kralja Zvonimira 18,22320 Drniš,Nediljko Bugarin Doverska 7,21000 Split,Željka Vučemilović-šimunović Alkarska Ulica 26,21000 Split,Gordana Buljević Trondheimska 10,21000 Split,Marina Burić Mirlović Zagora,22323 Unešić,Mario Buzov Cerje 35,22320 Mirlović Polje,Đuro Caratan Stara zavala 58,21465 Jelsa,Toni Caratan ZAVALA 58 (ranije: ZAVALA, ZAVALA, 0),21465 Zavala,Boris Carić IVAN DOLAC 179 (ranije: IVAN DOLAC, IVAN DOLAC, 0),21465 Ivan Dolac,Paulo Carić SVIRČE 145 (ranije: SVIRČE, SVIRČE, 0),21460 Svirče,Dinka Cezareo Marina Šabića 4,21460 Stari Grad,Nevenka Cukrov Domovinskog rata 6,21210 Solin,Dijana Czwik Matoševa Ulica 96,21210 Solin,Vinka Čavala ULICA PETRA ZRINSKOG 23 (ranije: KAŠTEL GOMILICA, UZ VODOVOD, 0),21214 Kaštel Gomilica,Silva Černak Lojić Lojići 1,22320 Drniš,Diana Čović Duće-Glavica,21310 Omiš,Ante Čulo Hrvatskih knezova bb,21214 Kaštel Gomilica,Blaž Ćapin Odakova 9,21000 Split,Filip Delać Grge Novaka 6,22300 Knin,Ankica Delić Kaštelanska cesta 42,21212 Kaštel Sućurac,Marko Delić Gašpini 108,21210 Solin,Nediljka Delić Donji Muć bb,21203 Donji Muć,Gordana Didak Kroz Smrdečac 5,21000 Split,Mili Divić Radobiljska Cesta 12,21250 Katuni,Ljiljana Dragan Jelušić Antuna Branka Šimića 54,21000 Split,Milka Drlje Kitožer 9,21311 Stobreč,Mato Drmić Put Plokita 40,21000 Split,Jozo Družianić Pujanke 15,21000 Split,Stanko Duvančić Duvančići 9,22320 Razvođe,Damir Duvnjak Križine 15A,21000 Split,Nives Džanko Ulica Fra Pavla Melade 24 A,21217 Kaštel Štafilić,Ante Đurđević Jadranska 12,21400 Supetar,Ljubica Elez Donji Moseć 14,22320 Moseć,Ankica Ezgeta Kaštelanska cesta 12,21217 Kaštel Stari,Lenka Franić Sedam Kaštela 6,21000 Split,Ivica Gabelić Vrboska 387,21465 Vrboska,Marija Galešić Neorić 61,21203 Neorić,Petar Galić MERZOVA 12 (ranije: SPLIT, TEŽAČKI PUT, 40 E),21000 Split,Silvana Galić Trondheimska 5,21000 Split,Kazimir Garić Ulica Matija Ivanića 35,21460 Stari Grad,Vencel Gašpar Hercegovačka 24,21000 Split,Vinko Gašpar Sinjska 9,21000 Split,Ana Goreta Put željezničke stanice,22320 Drniš,Zorka Goreta Donje Gorete 21,22320 Drniš,Josip Gotovac Vukovarska 113,21000 Split,Vjekoslav Grbčić Gajeva 11A,21000 Split,Divna Grbeša FRANKOPANSKA ULICA 20 (ranije: SOLIN, FRANKOPANSKA ULICA, 60),21210 Solin,Ana Grubišić Put Sirobuje 10,21311 Stobreč,Gordana Grubišić Braće Radića 3,21210 Solin,Nikola Grubišić VUKOVARSKA ULICA 5 (ranije: DRNIŠ, KRALJA ZVONIMIRA, 41),22320 Drniš,Sanja Grubišić Ulica Kralja Zvonimira 41,22320 Drniš,Antonio Gudelj Put Dragovoda 17,21000 Split,Kata Gugić Sarajevska 42,21000 Split,Mirjana Gugić Luke Botića 6,21210 Solin,Ivica Hajder Cigići 1,22320 Otavice,Željko Hajder Cigići 1,22320 Otavice,Silvana Hajduk Varoš 1,21231 Klis,Tomislav Herceg Sinjska 46,22300 Knin,Mira Ikica Vlaka Vi 2,22303 Oklaj,Franjo Ivčević Sv. Petra od Klob. 1,21217 Kaštel Novi,Jelena Ivčević Ulica Sv. Petra Od Klobuka 16,21217 Kaštel Novi,Damir Jakus Stepinčeva 67,21000 Split,Gospova Jakus Poljička Cesta 84,Poljica,Marica Jakus PUT MAJDANA 31 (ranije: SOLIN, PUT MAJDANA, 31),21231 Klis,Petar Jakus Put Majdana 31,21210 Solin,Marko Janković Bisko 39,21232 Bisko,Matija Jeličić Vinkovačka 5,21000 Split,Ante Jeličić Trondheimska 7,21000 Split,Marija Jocić Vojka Krstulovića 21,21000 Split,Ante Jolić Jolići 2,22320 Gradac,Marica Jukić Perivoj A. Roje 5,21000 Split,Marko Jukić Perivoj Ane Roje 5,21000 Split,Renata Jukić Put Župića 33,21230 Sinj,Jadranka Jurić Bufaline II 29,21217 Kaštel Novi,Marija Jurić Put Kruševika bb,21214 Kaštel Kambelovac,Ankica Kainić Prominski Put 11,22300 Knin,Jelena Kalinić Magistrala Solin 67,21000 Split,Petar Kalinić Mosećka 114,21000 Split,Anamarija Kalinić Radović Vukovarska 57,21000 Split,Stipan Kamber Sesartići 20,21210 Solin,Đuro Kapoši Južno predgrađe 51,31000 Osijek,Željko Karin Zgon 80,21210 Solin,Marijana Karin Prnjak Zgon 80,21210 Solin,Neda Kasalo CESTA DR. FRANJE TUĐMANA 409 (ranije: KAŠTEL KAMBELOVAC, CESTA DR. FRANJE TUĐMANA, 109),21214 Kaštel Kambelovac,Zvonimir Kasalo CESTA DR. FRANJE TUĐMANA 409 (ranije: KAŠTEL KAMBELOVAC, CESTA DR. FRANJE TUĐMANA, 109),21214 Kaštel Kambelovac,Suzana Kašić Ulica 142. Brigade 2,22320 Drniš,Ivana Katalinić Jerčić Put Vrila 6,21310 Omiš,Josip Katušić Luke Botića 11,21210 Solin,Ljiljana Kegalj Istarska 5,21000 Split,Ante Kekez Dubrovačka 35,21000 Split,Ivanko Kekez Sukoišanska 29,21000 Split,Petrica Kekez Dubrovačka 35,21000 Split,Boško Kevo Stipe Pensa 5,21217 Kaštel Štafilić,Antiša Kliškinić Ulica Petra Krešimira Iv 108,21210 Solin,Veljko Knezović Zagrebačka 6,21311 Stobreč,Stjepan Kokeza Čopova 8,21000 Split,Petar Kolega ZVONIMIROVA 121 (ranije: SOLIN, ANTIŠE VUČIČIĆA, 149),21210 Solin,Daniela Kovač Cesta dr. Franje Tuđmana 238a,21212 Kaštel Sućurac,Željka Kovač Mažuranićevo šetalište 26,21000 Split,Ivan Kraljić Put Balabana 7,21203 Neorić,Inga Krnjaić Požeška 6,21000 Split,Anka Krstić Odeska 19,21000 Split,Ivan Kundid Gradišćanskih Hrvata 1,21000 Split,Ivana Kundid Dinarska 11,21000 Split,Ružica Kundid Dinarska 11,21000 Split,Deni Kuvačić Mažuranićevo Šetalište 10 B,21000 Split,Anka Landikušić Gradac 19 A,21311 Podstrana,Ivan Lasić Konjsko bb,21231 Konjsko,Dražen Lazić Šime Ljubića 9,21000 Split,Nenad Leskur Ulica Stjepana Radića 14,21210 Solin,Ivana Lilić Put Brodarice 7,21000 Split,Ivo Lipanović M. Getaldića 31,21000 Split,Marko Lojić Lojići 1,22320 Drniš,Mile Lovrić Fra Grge Martića 41,21000 Split,Ana Lovrinčević Vrh Visoke 121,21000 Split,Dejan Lukavac Ćirići 3,22320 Tepljuh,Nela Madžar Poljička 2,21311 Podstrana,Alenka Malinić Pujanke 79,21000 Split,Pavao Marasović Put Jokića-kalčina 8,21203 Neorić,Anto Marijan Ulica Mate Lovraka 2,10410 Velika Gorica,Cvita Marijanović Marjanovići Iznad Crkve 11,22320 Gradac,Dobrinka Marijanović Put Smokovika 35,21000 Split,Tomislav Marijanović Put Smokovika 35,21000 Split,Jasna Marin Petra Svačića 99,22320 Drniš,Marina Marin Trbounje bb,22320 Drniš,Željko Marinac Varaždinska 3,21000 Split,Božidar Marinković Dosud 9,21000 Split,Jakov Mateta ULICA KORIOLANA ĆIPIKA 10 (ranije: KAŠTEL STARI, ULICA KARIOLANA ČIPIKA, 10),21217 Kaštel Stari,Ivan Matić Kopilica 33,21000 Split,Ružica Matić Gornji Matići Kod Bunara 1,22320 Trbounje,Slavko Matić I. Aljinovića 11,21311 Žrnovnica,Željko Matić Ulica Put Kaluna 18,22320 Drniš,Marija Matković Šižgorićeva 20,21000 Split,Ivan Melvan Luke Botića 7,21217 Kaštel Novi,Nikola Midenjak Ulica 142. Brigade 16,22320 Siverić,Pere Mihanović Radičinka 12,21311 Žrnovnica,Ana Mikulić Čavoglave bb,22320 Drniš,Mate Mikulić Pauk 11,22320 Čavoglave,Ivan Milaković Strmoševica 3,21222 Marina,Ivan Milanović Terzićeva 17,21000 Split,Zorka Miletić Jajići 30,21210 Solin,Milan Miljuš Kranjčevićeva 35,21000 Split,Đorđe Mirčetić Pokvasica 2,22320 Miočić,Tonči Mišković Jelsa 667,21465 Jelsa,Ana Moro Vukovarska 80,21000 Split,Slavko Moro Muklače 23,21203 Crivac,Tomi Moscatello Ploča 17, Dol,21460 Stari Grad,Marija Munitić Mažuranićevo šetalište 48,21000 Split,Ljubomir Muslim Imotska 60,21000 Split,Mijo Nožina PUT NOŽINA - MALJKOVIĆA 11 (ranije: PRGOMET, PRGOMET, 0),21201 Prgomet,Jurica Oman Ive Tijardovića 10,21000 Split,Mirko Oman Tijardovićeva 10,21000 Split,Janja Orošnjak Gorice 2,21212 Kaštel Sućurac,Mila Palada Odeska 4,21000 Split,Ivan Pandža ULICA KORIOLANA ĆIPIKA 7 (ranije: KAŠTEL STARI, ULICA KARIOLANA ČIPIKA, 9),21217 Kaštel Stari,Asija Papić Dr. Ante Starčevića 55,21220 Trogir,Mijo Papić Getaldićeva 5,21000 Split,Tereza Papić M. Getaldićeva 5,21000 Split,Rajko Parać Paraći 3,22320 Ružić,Tatjana Parać Vrlička 43,21000 Split,Đurđica Parat Boksitno naselje 19,22320 Drniš,Ivan Pastuović Pastuovića 3,22320 Ružić,Jurica Pavela Poljana Kneza Trpimira 6,21000 Split,Roki Pavičić Drugi Donji Dvori 6,21460 Stari Grad,Ivan Pažanin Biokovska 6,21000 Split,Luka Peko Terzićeva 5,21000 Split,Neda Penga Sv.lovre 23,21311 Stobreč,Ante Perko Don Petra Peroša 5,21210 Mravince,Ivana Perko Don Petra Peroša 5,21210 Mravince,Gordana Perković Vukovarska 43,21000 Split,Marica Perković Perkovići 15,22320 Kljake,Nediljko Perković Vukovarska 43,21000 Split,Nila Peroš Terzićeva 3,21000 Split,Dragica Peša Jeretova 7,21000 Split,Iris Peša Rikarda Katalinića Jeretova 7,21000 Split,Nikša Petrić Kod Sv. Stjepana 23,21460 Stari Grad,Matko Pezo Hercegovačka 30,21000 Split,Zlatko Piperković Dinka Šimunovića 17,21000 Split,Joško Pivac Varaždinska 43,21000 Split,Luka Pjevac Omiška 18,21000 Split,Anka Plazonja Uskočka 7,21000 Split,Robert Plazonja Uskočka 7,21000 Split,Gordan Poparić ULICA GRGURA NINSKOG 29 A (ranije: KAŠTEL NOVI, ŽRTAVA RATA, 29 A),21217 Kaštel Novi,Ante Popović J. Palmotića 2,21000 Split,Milanka Pranić Mosećka Ulica 4,22320 Drniš,Miroslav Primorac I. Paštrića Poljičanina 19,21311 Podstrana,Iva Punda Bistrička 29,21204 Kotlenice,Drago Radić Na rudini 3,20207 Čibača,Mladen Radmilović Gorička 4,21000 Split,Petar Radonić Jelsa 98,21465 Jelsa,Jagoda Radošević Vrh Lučca 35,21000 Split,Ante Rajčić Velebitska 97,21000 Split,Marko Ralica Benkovačka 3,21000 Split,Ivan Raos MANDIĆEVA 66 (ranije: STOBREČ, MANDIĆEVA, 66),21000 Split,Zdenka Razlog Kod Pošte 33,22320 Siverić,Mila Rebić Marka M. 20A,21210 Mravince,Marija Reljanović Otavice 30,22320 Otavice,Mara Režić Kliški Put 48,21210 Solin,Marija Rizvan Bilice 12,21000 Split,Anđelko Rogulj Gomile 38,21217 Kaštel Stari,Berislava Roša Zvonimirova 29 B,22300 Knin,Sofija Ruić Getaldićeva 19,21000 Split,Ana Runjić Hrvatskih vitezova 46,21000 Split,Gordan Ruščić Putaljski put bb,21212 Kaštel Sućurac,Sanja Ružić Šižgorićeva 7,21000 Split,Svjetlana Samac Samci 14,22320 Brištane,Miljenko Samardžić Šižegorićeva 20,21000 Split,Dinka Sanseović KUNIČIĆA DVOR 4 (ranije: DOL, DOL, 0),Dol,Ante Sarić Neorić bb,21203 Neorić,Ivan Sarić DONJA MALA-CENTAR 47 (ranije: NEORIĆ, NEORIĆ, 0),21203 Neorić,Marija Sedlar Ostravska 1,21000 Split,Ljubica Sekelez Mitnička 1,21000 Split,Kristina Serdarević Put Jokića-kalčina 8,21203 Neorić,Aleksandra Sever-Muhar Karamanova 7,21000 Split,Boško Sikavica Kričke bb,22320 Ružić,Snježana Sikavica Domovinskog rata 12,21210 Solin,Dragan Simić Sarajevska 76,21000 Split,Tanja Sinovčić Trondheimska 10,21000 Split,Ljiljana Sirić Put Vele Meje 10,21212 Kaštel Sućurac,Dijana Skelin Vručine II 12,21217 Kaštel Novi,Kata Sočo CENTAR - DUBRAVA 21 (ranije: NEORIĆ, NEORIĆ, 0),21203 Neorić,Marija Stančić Petra Krešimira IV 10,21460 Stari Grad,Đani Stanić Matoševa Ulica 131,21210 Solin,Danica Stipović Put Dragočeva 54,21212 Kaštel Sućurac,Milorad Stojsavljević Šimićeva 58,21000 Split,Petar Strinić Pazdigradska 16,21000 Split,Luca Strunje Kralja Tomislava 18,22300 Knin,Slavka Svalina Crivac bb,21203 Crivac,Marijan Šamija Trstenik 2,21000 Split,Marinka Šamija Vrgoračka 8,22300 Knin,Katica Šeparović Kupreška 92,21000 Split,Nenad Ševo Triljska 1,21000 Split,Krasna Šiklić Hercegovačka 88,21000 Split,Mili Šimig Šibenska 27,21000 Split,Vesna Škare Ruđera Boškovića 12,21000 Split,Ljubica Škopljanac TIKVARIN 14 (ranije: KAŠTEL KAMBELOVAC, TIKVARIN, 8),21214 Kaštel Kambelovac,Milica Špar Mašogradska Ulica 16,21212 Kaštel Sućurac,Eleana Šubat Mosorska 26,21311 Podstrana,Ivan Šuljug Ivaniševićeva 45,21000 Split,Vesna Šunjić Šimićeva 14,21000 Split,Ljubica Tarle Tarle 12,22320 Velušić,Nada Teklić Zgon 80,21210 Solin,Lada Terzić Puntarska 5,21000 Split,Ivan Tomić Tomići 1,22320 Siverić,Ivan Topić Vrlička 21,21000 Split,Jelica Topić Mosećka 50A,21000 Split,Tvrtko Topić Ulica 142. Brigade 37 A,22320 Siverić,Anđelka Torlak Radunica 29,21000 Split,Ivan Torlak Radunica 29,21000 Split,Marko Torlak Radmilovića 20,21000 Split,Damir Tot Šimićeva 12,21000 Split,Anka Treskavica Dubrovačka 35,21000 Split,Anka Tukić Šime Ljubića 13,21000 Split,Nediljko Ugrin Sv. Ivana 33,21311 Donje Sitno,Marinko Uvodić Zgon 32,21210 Solin,Nedjeljka Uvodić Vinkovačka 51,21000 Split,Marko Validžić Validžići 4,22320 Ružić,Ivanka Varnica Imotska 69,21000 Split,Milica Varvodić Kozjačka 24,21210 Solin,Kristina Velić Papandopulova 11,21000 Split,Ljiljana Vesković Fausta Vrančića 8,21000 Split,Milka Veštić Čavale 11,22323 Sedramić,Ante Vidan Gundulićeva 44,21000 Split,Marko Vidović Ružić bb,22320 Gradac,Matko Vidović Gradac bb,22320 Gradac,Nevenka Vidović Pastuovići 4,22320 Gradac,Ankica Vilibić Marina Getaldića 33,21000 Split,Anđelko Vilić RADOBILJSKA CESTA 41 (ranije: KREŠEVO, KREŠEVO, 24),21250 Kreševo,Normela Visković Jelsa 1005,21465 Jelsa,Tonči Visković Jelsa 1005,21465 Jelsa,Marica Vlaić Ulica Nikole Tesle 16,22320 Drniš,Dubravka Vlainić Jelsa 357,21465 Jelsa,Ivo Vodanović Pavičića dvori 11,21460 Stari Grad,Josip Vogleš CESTA DR. FRANJE TUĐMANA 550 (ranije: KAŠTEL KAMBELOVAC, CESTA DR. FRANJE TUĐMANA, 80),21214 Kaštel Kambelovac,Vinko Vranković JELSA 129 (ranije: JELSA, JELSA, 0),21465 Jelsa,Ivan Vrdoljak DONJA MALA-CENTAR 31 (ranije: NEORIĆ, NEORIĆ, 0),21203 Neorić,Mirjana Vrdoljak Put Kule 12,21210 Solin,Marija Vrgoč Velebitska 34,21000 Split,Bože Vuco Starčevićeva 10,21212 Kaštel Sućurac,Mirjana Vučković Ruđera Boškovića 23,21000 Split,Višnja Vučković Put Smokovika 26,21000 Split,Ivan Vugdelija Don Frane Bulića 38,21217 Kaštel Novi,Dubravka Vukas Markov Put 8,21000 Split,Anđelka Vukičević Badanj bb,22320 Drniš,Zora Vuković Plitvička 1A,21000 Split,Ivan Vukušić Dobrilina 6,21000 Split,Jadran Vukušić Put Sv. Klementa 19,21311 Gornje Sitno,Nevenka Vukušić Cerje 2,22320 Mirlović Polje,Vjera Vukušić Kralja Petra Krešimira IV 8,22320 Drniš,Zvonimir Vukušić Vinodolska 10,21000 Split,Nevenka Vuleta Markov put 33,21311 Stobreč,Vinka Zekić Mostarska 7,21000 Split,Dinko Zenčić Račić bb,21465 Jelsa,Borislav Zokić Fra Bone Razmilovića 1,21000 Split,Dolina Zokić Pojišanska 18,21000 Split,Margita Zokić Fra Bone Razmilovića 1,21000 Split,Luca Zolota Gospin Put 38,21212 Kaštel Sućurac,Milan Žarković Parčić bb,22320 Siverić,Nevenka Živko M. Čačića 3,22300 Knin,Davorka Živković Živkovići 12,22320 Badanj,Ivica Živković Badanj bb,22320 Badanj,Ivo Živković Put Kule 27,21210 Solin,Siniša Ivančić Lovački Put 13,21000 Split,Iva Jelić Benkovačka 3,21000 Split,Marko Kavelj Alojzija Stepinca 11,21000 Split,Ivan Koljanin Kupreška 82,21000 Split,Željko Kovač Dravska 4,31000 Osijek,Zvonko Kruneš Ulica Slobode 36,21000 Split,Nikola Lacmanović Sukoišanska 19,21000 Split,Vesna Lepetić Tršćanska 12,21000 Split,Jelica Ljubica Velebitska 105,21000 Split,Darko Lulić Vežarovice 18,21214 Kaštel Lukšić,Vesna Lulić Vežarovice 18,21214 Kaštel Lukšić,Marija Mamić Kroz Meterize 26,22000 Šibenik,Radojka Marijanović Marijanovići Iznad Crkve 10,22320 Gradac,Meri Cabadaj Trg Bana Josipa Jelačića 10,31000 Osijek,Mate Markotić Put Starog Sela 23,21311 Podstrana,Ante Marović Lička 3,21000 Split,Ivan Marušić Poljičkih Knezova 87,21311 Podstrana,Iva Melvan Doverska 31,21000 Split,Goran Merkel Mutvoranska Ulica 3,52100 Pula,Ivan Mornar Miroslava Krleže 24,21000 Split,Miodrag Munjiza Put Miluša 7,21311 Stobreč,Ante Nožina Put Nožina-maljkovića 5,21201 Prgomet,Anica Pandža Hercegovačka 46,21000 Split,Nikica Pavlović Gornji Kono 37,20000 Dubrovnik,Silvana Perić Table 31,21000 Split,Nediljka Perišić Ruđera Boškovića 8a,21204 Dugopolje,Elvira Dračevac Lumbarda 678,20260 Lumbarda,Mara Dobrota Trondheimska 9,21000 Split,Neda-lidia Buljević Put Crkve 8,22320 Gradac,Ivan Bugarin Grab 114,21238 Grab,Maja Bučić Ruđera Boškovića 11,21000 Split,Mira Božić Bilice Ii 38,21000 Split,Sandra Borić Mosećka 56,21000 Split,Marija Davidović Gašpini 88,21210 Solin,Petar Adjanski Osječka Ulica 1,21214 Kaštel Gomilica,Ana Čatlak Put Sv. Ante Padovanskog 14,21214 Kaštel Kambelovac,Marinko Buškulić Ivana Gundulića 13,21000 Split,Marinko Galić Kamenita 99,21000 Split,Luca Gabela Kneza Lj. Posavskog 7,21000 Split,Tomislav Frankić Grljevačka 41,21311 Podstrana,Elias Erceg Vrbanj 132,21460 Vrbanj,Jakov Elez Donje Ogorje 0,21206 Donje Ogorje,Sretan Bajalo Poljana Kneza Trpimira 4,21000 Split,Mario Tomić Ulica Svetega Križica 26,21450 Hvar,Ranko Vuleta Sv. Ivana 20,21311 Donje Sitno,Zlatko Balić K. Višeslava 1,21204 Dugopolje,Boško Barać Bajagić 13a,21238 Bajagić,Milan Vukić Doverska 5,21000 Split,Mara Vukorepa Zgon 30,21210 Solin,Bare Vujina Vujinova 4,21217 Kaštel Štafilić,Milenko Bašić Sv.nikole 46,21207 Podgrađe,Diana Blažević Mejaši I 3b,21000 Split,Jozo Bogić Put Blata 132,21217 Kaštel Stari,Stjepko Bojanić Duvanjska 7,21000 Split,Miroslav Trečić Ulica Domovinskog Rata 1c,21210 Solin,Neda Tukić Trondheimska 10,21000 Split,Vinka Ukić Dinka Šimunovića 5,22300 Knin,Mira Velić Bernarda Vukasa 32,21000 Split,Ivan Vrdoljak Donja Mala-centar 31,21203 Neorić,Iva Vrdoljak Kukuljevićeva 19,21000 Split,Dražen Todorović Hercegovačka 70,21000 Split,Dubravka Stojanovska Put Plokita 75,21000 Split,Josip Strniša Ivana Gundulića 9,22300 Knin,Ivica Sviličić Kneza Mutimira 3,21000 Split,Ana Rogošić Komjate 0,21214 Kaštel Lukšić,Ivica Stipinović Sukoišanska 25,21000 Split,Darko Topić Put Sv. Ižidora 92,21000 Split,Marija Trečić Ulica Domovinskog Rata 1c,21210 Solin,Milica Zorić Pujanke 53,21000 Split,Ivo Rajčić Radunićeva 19,21217 Kaštel Novi,Ivan Radoš Drniški Put 9,21000 Kamen,Željka Vučemilović-šimunović Alkarska 26,21000 Split,Slaven Tukić Šime Ljubića 13,21000 Split,Bartul Barišić Stjepana Radića 11,20207 Cavtat,Tajana Domazet Mosećka 50a,21000 Split,Velinka Runjić Marina Getaldića 17,21000 Split,Niko Dujić Don Petra Peroša 107,21210 Mravince,Teo Mandić Krešimirova 26,21210 Vranjic,Mevlida Armanda Vranjički Put 18,21000 Split,Renata Kalčić Brajšina 26,51000 Rijeka,Juraj Lešković Matenci 142,49240 Matenci,VRGORKA-VINARIJA dioničko društvo za proizvodnju pića, poljoprivredu i trgovinu Fra Ivana Rožića 35,21276 Vrgorac,Milivoj Vidas Starčevićeva 26,21000 Split,BURA l d.o.o. za trgovinu i usluge - u stečaju Koturaška 51,Zagreb,AUTO CENTAR LOZIĆ d.o.o. trgovina vozilima u stečaju Županijska 21,31000 Osijek,NET MEDIA SISTEMI d.o.o. za informatički inženjering Kvaternikova 12,21000 Split,BASLER OSIGURANJE ZAGREB dioničko društvo za osiguranje Radnička cesta 37/b,Zagreb,NASTAVNI ZAVOD ZA JAVNO ZDRAVSTVO SPLITSKO-DALMATINSKE ŽUPANIJE Vukovarska Ulica 46,21000 Split,Joško Pavlov Primorska Ulica 54,21214 Kaštel Gomilica,Tina Trajković Doverska 11,21000 Split,Nada Dujmić Aljinovića 95,21311 Žrnovnica,Nada Baković Kroz Selo 6,22321 Parčić,Marija Duvančić Duvančići 40,22320 Razvođe</derivirana_varijabla>
  </DomainObject.Predmet.StrankaWithAdress>
  <DomainObject.Predmet.StrankaWithAdressOIB>
    <izvorni_sadrzaj>REPUBLIKA HRVATSKA, OIB 18683136487,LUKA dioničko društvo, OIB 34440814040, Kopilica 47 B,Split,RAD, d.o.o. za vodoopskrbu i ostale komunalne djelatnosti, OIB 71304592430, Ul.Stjepana Radića 69,Drniš,HEP-Operator distribucijskog sustava d.o.o. za distribuciju i opskrbu električne energije ELEKTRA ŠIBENI, OIB 46830600751, Ulica grada Vukovara 37,10000 Zagreb,Mara Jukić, OIB 37710339746, Čavoglave bb,22322 Ružić,Ivica Bašić, OIB 14595893401, Vukovarska 170,21000 Split,GASTRO GRUPA d.o.o. za trgovinu i usluge, OIB 39228456312, Grada Vukovara 271,10000 Zagreb,AUTO HRVATSKA dioničko društvo, OIB 32709834358, Dubrovačka Ulica 1,Split,JADRANSKO OSIGURANJE d.d., OIB 94472454976, Listopadska 2,10000 Zagreb,CITY EX d.o.o. za prijenos poslovne dokumentacije, OIB 99406899243, Donje Svetice 40,10 000 Zagreb,Hrvatski Telekom d.d., OIB 81793146560, Savska cesta 32,10000 Zagreb,CODEX SORTIUM društvo s ograničenom odgovornošću za pružanje kompleksnih konzalting usluga, OIB 83918065246, Ivana Šibla 9,10000 Zagreb,SUNCE osiguranje d.d., OIB 12012147571, Trnjanska cesta 108,10000 Zagreb,HRVATSKA IZVJEŠTAJNA NOVINSKA AGENCIJA, OIB 41387373932, Marulićev trg 16,10000 Zagreb,ČISTOĆA d.o.o. za komunalnu djelatnost, održavanje čistoće i odlaganje komunalnog otpada, OIB 16912997621, Put od Republike 14,Dubrovnik,TEXT-PAPIR d.o.o. za trgovinu i usluge, OIB 45878059290, Stinice 12,Split,SLOBODNA DALMACIJA izdavačka i tiskarska djelatnost, dioničko društvo, OIB 35075764438, Ulica Hrvatske Mornarice 4,Split,ČISTOĆA društvo s ograničenom odgovornošću za obavljanje komunalnih djelatnosti održavanja čistoće i odlaganja komunaln, OIB 38812451417, Put Plokita 81,Split,OPĆINA JELSA Jedinstveni upravni odjel, OIB 94187441810, Riba bb,21465 Jelsa,AUTOKUĆA BOSNIĆ d.o.o. za trgovinu, servis i remont, OIB 62890333516, Rakite 27,Žrnovnica,TISKARA MALENICA d.o.o., OIB 21268596817, 113. Šibenske brigade HV-a 193,Šibenik,Ivan Marijan, OIB 35721802898, Strossmayerovo šetalište bb,21465 JELSA, Otok Hvar,HEP-Operator distribucijskog sustava d.o.o. za distribuciju i opskrbu električne energije, OIB 46830600751, Ulica grada Vukovara 37,10000 Zagreb,Rikard Pavlović, OIB 16829467929, Gundulićeva 26,21000 Split,LUČKA UPRAVA SPLIT, OIB 06992092556, Gat Sv. Duje 1,Split,TINA ALATI društvo s ograničenom odgovorošću za trgovinu i usluge, OIB 72232886006, Trg Francuske Repub. 14,10000 Zagreb,PLOVPUT trgovačko društvo s ograničenom odgovornošću za održavanje pomorskih plovnih putova i radijske službe, OIB 14480721492, Obala Lazareta 1,Split,Regionalna veletržnica Benkovac dioničko društvo za trgovinu i usluge "u stečaju", OIB 16205687638, Benkovačke bojne 17,Benkovac,MESSER CROATIA PLIN Poduzeće za proizvodnju i prodaju tehničkih plinova d.o.o., OIB 32179081874, Industrijska 1,Zaprešić,ZAVOD ZA JAVNO ZDRAVSTVO DR. ANDRIJA ŠTAMPAR, OIB 33392005961, Mirogojska Cesta 16,10000 Zagreb,Zagrebačka burza d.d., OIB 84368186611, Ivana Lučića 2a/22,10000 Zagreb,METRONET TELEKOMUNIKACIJE d.d. za telekomunikacijske usluge, OIB 23269006802, Ulica Grada Vukovara 269/d,10000 Zagreb,RELAX, d.o.o. za proizvodnju i trgovinu, OIB 24543050439, Tijardovićeva 4/II,Split,MINISTARSTVO GOSPODARSTVA, RAVNETELJSTVO ZA ROBNE ZALIHE, OIB 22413472900, Ul.Grada Vukovara 78/VI,10000 Zagreb,PUĆO d.o.o. za trgovinu, ugostiteljstvo i cestovni prijevoz, OIB 33417474295, Puće 2,Ružić,ITEM, d.o.o. informatičke usluge, OIB 71527463594, Put Supavla 39,Split,ŠKARE TRADE, d.o.o. za trgovinu i ugostiteljstvo, OIB 88448992592, Sarajevska Ulica 64,Split,CROATIA osiguranje d.d. FILIJALA SPLIT, OIB 26187994862, Miramarska 22,10000 Zagreb,MIRJANA BARIĆ, OIB 91861480870, D.Farlatija 92,23000 Zadar,SREDIŠNJE KLIRINŠKO DEPOZITARNO DRUŠTVO, dioničko društvo, OIB 64406809162, Heinzelova 62/a,10000 Zagreb,MILENKO BUŠLJETA, OIB 63433937940, P. Bonifacije 30,23000 Zadar,MILICA UGARKOVIĆ, OIB 03462724779, 23000 Zadar,FABIJAN PERONJA, OIB 19033633778, Banski dolac bb,21465 Jelsa,Agencija za upravljanje državnom imovinom, OIB 75666130770, Ivana Lučića 6,10000 Zagreb,COMENG, društvo s ograničenom odgovornošću za informatički inženjering, OIB 42122172362, A. Starčevića 11,Solin,AMEROPA AG, OIB 38272342702, Rebgasse 108,BINNINGEN,GRAFOPLEX, društvo s ograničenom odgovornošću, za trgovinu i usluge, OIB 71142152777, Hektorovićeva 47,Split,HP - Hrvatska pošta d.d., OIB 87311810356, Jurišićeva 13,10000 Zagreb,Financijska agencija, OIB 85821130368, Vrtni put 3,10000 Zagreb,NIKOLA LACMANOVIĆ, OIB 50670282682, Sukoišanska 19,21000 Split,HEP-Operator distribucijskog sustava d.o.o. za distribuciju i opskrbu električne energije, OIB 46830600751, Ulica grada Vukovara 37,10000 Zagreb,VODOVOD I KANALIZACIJA, društvo s ograničenom odgovornošću za vodoopskrbu, odvodnju i pročišćavanje otpadnih voda, OIB 56826138353, Biokovska 3,Split,JELKOM, društvo s ograničenom odgovornošću za komunalnu djelatnost, OIB 92345732468, Vrboska,DALMACIJAVINO d.d. za proizvodnju i promet alkoholnih i bezalkoholnih pića "u stečaju", OIB 07837847925, Obala kneza Domagoja 15,Split,EUROLEASING d.o.o., OIB 48922277230, Remetinečka cesta 98,10000 Zagreb,Rino Barbić, odvjetnik, OIB 04402974520, Vrsina 0,21465 Jelsa,HVARSKI VODOVOD d.o.o., OIB 96577868636, Radičina 0,21465 Jelsa,IVAN MILAT, OIB 89865160390, Ulica br. 7,20271 BLATO NA KORČULI,DIONOVA - DIONA d.o.o., OIB 41112127430, Donje Svetice 127,10000 Zagreb,TEHNOPLAST d.o.o. za građevinarstvo, trgovinu, ugostiteljstvo, turizam i uslužne djelatnosti, OIB 70676517267, Ulica Slobode 5,21000 Split,VIPnet, društvo s ograničenom odgovornošću za usluge javnih telekomunikacija, OIB 29524210204, Vrtni put 1,10000 Zagreb,BILIĆ-ERIĆ d.o.o. za privatnu zaštitu, OIB 68580128211, Ljudevita Posavskog 3, Trgovački centar Millennijum,Sesvete,DALMACIJAVINO - ZAGREB društvo sograničenom odgovornošću za trgovinu, ugostiteljstvo i prijevoz, OIB 93269876765, Gajeva 26,10000 Zagreb,GRAD DRNIŠ, OIB 38309740312, Trg kralja Tomislava 1,22320 Drniš,Vetropack Straža tvornica stakla d.d. Hum na Sutli, OIB 74210066591, Hum na Sutli, Hum na Sutli 203,Hum Na Sutli,CAPRICORNO, društvo s ograničenom odgovornošću za trgovinu, OIB 09517317411, Hercegovačka 57/A,Split,PELJEŠKI VRHOVI, POLJOPRIVREDNA ZADRUGA, OIB 49398931487, Janjina 68,Janjina,Toma Šurjak, OIB 66049692921, Sansovića dvori 29,21465 JELSA, DOL,Jakov Peronja, OIB 07373599239, Jelsa 0,21465 Jelsa,TIGAR d.o.o. za usluge, OIB 65051360088, Put Supavla 1,Split,POREZNA UPRAVA Područni ured Split, OIB 18683136487, Trg dr. Franje Tuđmana 4,21000 Split,BURA I TRAMUNTANA d.o.o. za trgovinu i usluge, OIB 78359961331, Don Frane Bulića 205,Solin,TRAST međunarodno otpremništvo, dioničko društvo, OIB 93225891495,  Gat Sv.Duje 4,Split,CHROMOS AGRO dioničko društvo proizvodnja sredstava za zaštitu bilja, OIB 82790074844, Radnička cesta 173/n,10000 Zagreb,VODOVOD I KANALIZACIJA, društvo s ograničenom odgovornošću za vodoopskrbu, odvodnju i pročišćavanje otpadnih voda, OIB 56826138353, Biokovska 3,Split,AUTOTRANS d. o. o. za javni prijevoz putnika u cestovonom prometu, trgovinu, usluge i turistička agencija, OIB 19819724166, Trg Žabica 1,Rijeka,BRTVILA BREZIĆ d.o.o. za proizvodnju brtvila, trgovinu i zastupanje, OIB 47897946377, Starotrnjanska 46/A,10000 Zagreb,IREKS AROMA društvo s ograničenom odgovornošću, OIB 36709757659, Radnička Cesta 37,10000 Zagreb,Marin Mileteta, odvjetnik, OIB 37476644793, Gorjanska 26,10000 Zagreb,HEP - Opskrba d.o.o. za opskrbu potrošača električnom, toplinskom energijom i plinom, OIB 63073332379, Ulica grada Vukovara 37,10000 Zagreb,ING-ATEST d.o.o. za trgovinu i usluge, OIB 21777333810, Hrvatske mornarice 1/a,Split,Hrvatske vode, pravna osoba za upravljanje vodama, OIB 28921383001, Grada Vukovara 220,10000 Zagreb,BASLER OSIGURANJE ZAGREB dioničko društvo za osiguranje, OIB 59706054982, Radnička cesta 37/b,10000 Zagreb,NARODNI TRGOVAČKI LANAC d.o.o. za trgovinu i usluge, OIB 78344221376, Soblinec, Soblinečka 55,Sesvete,MANTIS, d.o.o. za trgovinu i usluge, OIB 41274793973, Varaždinska 51,Split,Vinko Paina, OIB 51203688235, Malo selo,21460 Stari Grad,TRANSADRIA, međunarodna špedicija d. d. u stečaju, OIB 47965841018, Riva Boduli 1,Rijeka,Hrvatska radiotelevizija, OIB 68419124305, Prisavlje 3,10000 Zagreb,BRODOMERKUR trgovina i usluge, dioničko društvo, OIB 33956120458, Poljička Cesta 35,Split,ZAGREBAČKI HOLDING, društvo s ograničenom odgovornošću za javni prijevoz, opskrbu vodom, održavanje čistoće, putnička a, OIB 85584865987, Ulica grada Vukovara 41,10000 Zagreb,NASTAVNI ZAVOD ZA JAVNO ZDRAVSTVO SPLITSKO-DALMATINSKE ŽUPANIJE, OIB 54948902275, Vukovarska Ulica 46,Split,BRODOSPLIT-BRODOGRADILIŠTE društvo s ograničenom odgovornošću, OIB 05532178397, Put Supavla 21,Split,COPAN ZAGREB društvo s ograničenom odgovornošću za trgovinu i zastupanje, OIB 43698579132, Selnica Šćitarjevska 25,10410 Velika Gorica,DUHAN društvo s ograničenom odgovornošću, OIB 84143469050, Vukovarska 30,Dubrovnik,Ivica Maleš vl. autoservis "UNO", OIB 89917595934, Put Blata bb,21216 Kaštel Stari,Teo Palaversić, OIB 21074825891, Mala Banda 166,21465 Jelsa,HRVATSKA POŠTANSKA BANKA, dioničko društvo, OIB 87939104217, Jurišićeva 4,10000 Zagreb,OTIS DIZALA, društvo s ograničenom odgovornošću za proizvodnju, montažu, remont i održavanje dizala, OIB 76080865307, Prilaz Vladislava Brajkovića 15,10000 Zagreb,Fabijan Roić, OIB 55646544786, Domobranska 26,21460 Stari Grad,Ivo Družević, OIB 59608054089, Družević Dvor 20,21460 Stari Grad, Dol,Ivo Roić, OIB 73872839985, Zbora Narodne garde 2,21460 Stari Grad,Josip Kovačević, OIB 24407104693, M.Ivanića 26,21460 Stari Grad,Tedi-Tadija Maroević, OIB 75901351091, Out Rudine 4,21460 Stari Grad,Jakica Lupi, OIB 73236308888, Vrbanj 0,21462 Vrbanj,Joza Bratanić, OIB 08011374888, Vrbanj 0,21462 Vrbanj,Antun Pavičić, OIB 65866256737, Pavičića dvor 13,21460 Stari Grad, Dol,Juraj Pavičić, OIB 09529542053, Ceratorij 0,21462 Vrbanj,Cvjetko Matković, OIB 10443683019, Matije Ivanića 0,21460 Stari Grad,Katica Kovačević, OIB 33120980772, Dol 0,21460 Dol,Nikša Dužević, OIB 66241675982, Dol 0,21460 Dol,Milovan Kombura, OIB 30770175855, F. Vrančića 13,21000 Split,Jelisava Pavičić, OIB 83980708087, Vrbanj 0,21462 Vrbanj,Matko Carić, OIB 35189247498, Dol 0,21460 Dol,Marinko Dužević, OIB 12242231071, Dol  0,21460 Stari Grad, Dol,Margarita Radonić, OIB 28025722533, Dol 0,21460 Dol,Dinko Pavičić Tribunol, OIB 99243667034, Žrtava Rata  2,21460 Stari Grad,Tonči Šurjak, OIB 60785268681, Stari Grad 0,21460 Stari Grad,Duško Pavičić Ivelja, OIB 25982798589, Bassina 0,21462 Vrbanj,Pero Dulčić Sušak, OIB 55533277123, Malo Selo 63,21460 Stari Grad,Ivan Tadić, OIB 00384008152, Vagonj 32,21460 Stari Grad,Ivica Pavičić, OIB 72332556277, Vrbanj 0,21462 Vrbanj,Mihovil-Mile Pavičić, OIB 24835949834, Vrbanj 0,21462 Vrbanj,Tomi Moscatello, OIB 28508820612, Dol,21460 Dol,Nikola Vodanović, OIB 74845370223, Vrbanj 0,21462 Vrbanj,Margarita Marica Stančić, OIB 08101100980, Kod Sv. Petra 0,21460 Stari Grad,Vjekoslav Radonić, OIB 33204721839, Dol 0,21460 Dol,Marinko Sanseović, OIB 45513941394, Dol 0,21460 Dol,Tadija Moškatelo, OIB 31188799731, B.Kašića 9,21460 Stari Grad,Damir Petrić, OIB 86091667582, Stari Grad 0,21460 Stari Grad,Louis Petrić, OIB 16074465250, Srinjo kola 2,21460 Stari Grad,Ivica Ljubić, OIB 56655610557, Stari Grad 0,21460 Stari Grad,Vinko Lupi, OIB 35451219902, Sv. Magdalene 7,21460 Stari Grad,Ivan Tadić Šilo, OIB 70114227603, Stari Grad 0,21460 Stari Grad,Ivan Tadić, OIB 70114227603, Stari Grad 0,21460 Stari Grad,Vinko Maroević, OIB 76848533915, Stari Grad,21460 Stari Grad,Ivan Buratović, OIB 47859397279, Vrbanj 13,21462 Vrbanj,Mijo Mili Pavičić, OIB 88915921313, Vrbanj 0,21460 Vrbanj,Marija Vodanović, OIB 55757464937, Stari Grad 0,21460 Stari Grad,Jakov Fredotović, OIB 46839149373, Vrbanj 297,21462 Vrbanj,Miljenko Srhoj, OIB 83488729434, Krešimirova 5,21460 Stari Grad,Nikola Haladić, OIB 44890767273, Stari Grad 0,21460 Stari Grad,Janez Jelušić, OIB 53424861114, Sv. Petra 0,21460 Stari Grad,Nikola Sansević, OIB 77925554696, Dol 0,21460 Stari Grad,Nikola Buratović, OIB 63461897206, Vrbanj 0,21462 Vrbanj,Cvjetko Buratović, OIB 68271062216, Put Križa 4,21460 Stari Grad,Nikola Buratović, OIB 83296807791, Vrbanj 0,21462 Vrbanj,Nikola Stipišić, OIB 40730811746, Vrbanj 0,21462 Vrbanj,Prošper Moškatelo, OIB 30735770287, Dol 0,21460 Dol,Tonko Maroević, OIB 09539101243, Šiberija 6,21460 Stari Grad,Ivo Pavičić, OIB 10571584537, Dol 0,21460 Dol,Pavao Čubre, OIB 53903728630, Vrbanj 0,21462 Vrbanj,Luka Šurjak, OIB 94878152360, Dol 0,21460 Dol,Luka Franetović, OIB 70961784599, C. Škarpe 17,21460 Stari Grad,Ivan Miloš Mile, OIB 62291039145, Dol 0,21460 Dol,Jure Moškatelo, OIB 82967525191, Ploča 2,21460 Dol,Vjekoslav Bogdanić, OIB 94391191426, J.B.Jelačića 9,21460 Stari Grad,Petro Šoljan, OIB 76350894229, Donja kola 0,21460 Stari Grad,Juraj Dužević, OIB 99909425440, Radošića dvor 4,21460 Dol,Damir Šurjak, OIB 27457530614, Šurokovića dvor 5,21460 Dol,Jakov Tresić, OIB 60663993622, Vrbanj 0,21462 Vrbanj,Juraj Moškatelo Stariji, OIB 12577877147, Ploča 27,21460 Stari Grad,Ruža Roić, OIB 27524265061, Pod jugo 10,21460 Dol,Rade Čavić, OIB 74420229729, Malo Selo 0,21460 Stari Grad,Matilda Buratović, OIB 24198956638, Vrbanj 0,21462 Vrbanj,Ivo Šurjak, OIB 90776404563, Ostravska 8,21000 Split,Dražica Matković Ljubo, OIB 38484140872, Vrbanj 0,21462 Vrbanj,Dinko Račić, OIB 02437704848, Vrbanj 173,21462 Vrbanj,Mila Franetović Dužević, OIB 02539671010, Vrankovića dvor 5,21460 Stari Grad,Luka Stančić, OIB 91475365556, Stančića dvor 0,21460 Dol,Meri Petrić, OIB 49953370209, Stari Grad 0,21460 Stari Grad,Ivan Moškatelo, OIB 16048013538, Ploča 29,21460 Dol,Vinko Moškatelo, OIB 57771107058, Ploča 23,21460 Dol,Nikola Šimunović, OIB 24630749503, K. Zvonimira 35,21460 Stari Grad,Mirko Radonić, OIB 28025722533, Pod jugo 19,21460 Dol,Antun Sansević, OIB 80183811492, Sansevića dvor 43,21460 Dol,Nikša Moškatelo, OIB 98307576243, Ploča 4,21460 Dol,Antun Vodanović Stariji, OIB 43563335947, Vrbanj  0,21460 Vrbanj,Ivo Bojanić, OIB 00897882683, Šiberija 19,21460 Stari Grad,Cvjetko Miličić, OIB 44230808110, T. Buzolića 8,21450 Hvar,Marija Trbuhović, OIB 38712300010, Vrbanj 0,21462 Vrbanj,Neno Šoljan, OIB 04419572654, Molo Selo 0,21460 Stari Grad,Juraj Tomi Moškatelo, OIB 80968217347, Ploča 2,21460 Dol,Ivo Račić Kapetanić, OIB 70008404713, Vrbanj 0,21462 Vrbanj,Đuro Caratan, OIB 81898965125, Zavala 0,21465 Zavala,Ante Tonči Drinković, OIB 92836065068, Bonski Dolac,21465 Jelsa,Kata Duboković, OIB 93006547119, Pitve bb,21465 Pitve,Boris Carić, OIB 46466426123, Ivan Dolac 0,21465 Ivan Dolac, Jelsa,Tonko Ivčević Bakulić, OIB 62293366608, Šiberija 29,21460 Stari Grad,Marko Huljić, OIB 99873701212, Račić 860,21465 Jelsa,Lenka Roić, OIB 57371012596, Dol,21460 Dol,Stjepan Jerković, OIB 25876380285, Zastražišće 0,21466 Zastražišće,Boris Borović, OIB 51193036454, Poljica,21466 Poljica,Niko Salamunić, OIB 76231208532, Jelsa bb,21465 Jelsa,File Vranković, OIB 44132340384, Dol 0,21460 Dol,Juraj Šperka, OIB 79176257167, Zastražišće 0,21466 Zastražišće,Mili Razović, OIB 03291272208, Vinkovačka 51,21000 Split,Ante Mihojević, OIB 08852465695, Vrboska,21463 Vrboska,Ljubica Stipišić, OIB 53136752678, Vrbanj 0,21462 Vrbanj,Stjepan Hujo Huljić, OIB 06947019866, Vrsina bb,21465 Jelsa,Nikola Grgičević, OIB 72806517394, Vrisnik 0,21465 Vrisnik,Tonči Gurdulić, OIB 88962507191, Jelsa 0,21465 Jelsa,Prošperino Milevčić, OIB 45533211549, Jelsa 0,21465 Jelsa,Boris Rubinić, OIB 69242251733, V rbanj  0,21462 Vrbanj,Jakov Račić, OIB 31621777587, Vrbanj 302 A,21462 Vrbanj,Jakša Radonić, OIB 11727504421, Jelsa 0,21465 Jelsa,Vinko Palaversić, OIB 66878442541, Jelsa,21465 Jelsa,Fabijan Kunčić, OIB 51005536058, Dol 0,21460 Dol,Dušan Salamunić, OIB 67690387290, Račić bb,21465 Jelsa,Margarita Stančić, OIB 77283348907, Dol 0,21460 Dol,Josip Crnčić, OIB 78272535399, Pitve 0,21465 Pitve,Luka Moškatelo, OIB 37611216898, Dol 0,21460 Dol,Lucija Milatić-Bričolić, OIB 72454967005, Svirče 0,21462 Svirče,Fabijan Dužević, OIB 65516171063, Domobranska 31,21460 Stari Grad,Vjeko Jakas, OIB 99530955280, Zvala bb,21465 Zavala,Pavo Bunčuga, OIB 76824484181, Banski Dolac bb,21465 Jelsa,Marko Buratović, OIB 96637597848, Svirče 0,21462 Svirče,Antun Lučić, OIB 23239072373, Poljica,21466 Poljica,Marin Parun Barbić, OIB 39599282196, Pitve 0,21465 Pitve,Stjepan Tomislav Huljić, OIB 97499130016, Lučica bb,21465 Jelsa,Cvjetka Cvita Milevčić, OIB 75708915913, Jelsa 0,21465 Jelsa,Marinko Radonić, OIB 89514038279, Pitve 72,21465 Pitve,Antun Gurdulić, OIB 55215862622, Vrsina bb,21465 Jelsa,Blaženko Jakas, OIB 38730295070, Zavala 0,21465 Zavala,Braco Jakas, OIB 76920975322, Zavala 136,21465 Zavala,Ivan Makjanić, OIB 86091321106, Svirče 0,21462 Svirče,Ante Rubinić, OIB 15201258693, Vrsina  307,21465 Jelsa,Dražica Vicenca Matković, OIB 67149132840, Vrbanj 117,21462 Vrbanj,Jakov Radonić, OIB 93729454627, Jelsa bb,21465 Jelsa,Slobodan Radičić, OIB 46777889915, Pitve bb,21465 Pitve,Jurko Lučić, OIB 16439489089, Vrboska 0,21463 Vrboska,Mate Antičević, OIB 55268785640, Zavala 0,21465 Zavala,Josip Franičević, OIB 43547284113, Burkovo bb,21465 Jelsa,Asija Bojanić, OIB 14798986072, Burkovo,21465 Jelsa,Milivoj Vidas vl. Servisa instrumenata, mjerne i regulacione opreme, OIB 56342789123, Starčevićeva 26,21000 Split,BURA l d.o.o. za trgovinu i usluge - u stečaju, OIB 79000721319, Koturaška 51,10000 Zagreb,NET MEDIA SISTEMI d.o.o. za informatički inženjering, OIB 03380490457, Kvaternikova 12,Split,Financijska agencija, OIB 85821130368, Vrtni put 3,10000 Zagreb,Hrvatski registar brodova, OIB 04601923208, Marasovića 67,Split,Nenad Ševo, OIB 88234857624, Teiljska 1,21000 Split,Meri Stipinović, OIB 64965084141, Sukoišanska 25,21000 Split,Fond za zaštitu okoliša i energetsku učinkovitost, OIB 85828625994, Ksaver 208,10000 Zagreb,Zlatko Balić, OIB 07837847925, Obala kneza Domagoja 15,21204 Dugopolje,Galić Ante, OIB 90017639391, Odeska 16,21000 Split,Dean Prelević, odvjetnik, OIB 10098946497, Gundulićeva 22,21000 Split,Želimir Miletić, OIB 86888847404, Put Kotlara 31,23000 Zadar,Luči Roić, OIB 24743587539, Pavičića dvor 7,21460 Dol,Nade Pavičić-ivelja, OIB 33508911717, Vrbanj 365,21460 Vrbanj,Dujko Čubre, OIB 91478009603, Vrbanj 0,21460 Vrbanj,Antun Bratanić, OIB 52392458213, Zvonimirova 27,21460 Stari Grad,Andrija Matković, OIB 72332556277, Domobranska 22,21460 Stari Grad,Antun Vune Bratanić, OIB 44890767273, Vrbanj 0,21460 Vrbanj,Dinko Lušić, OIB 23131390669, Vrbanj 0,21460 Vrbanj,Nikica Nikola Matijević, OIB 21094494613, Dol 0,21460 Stari Grad,Ivan Sanseović, OIB 08563467932, Dol, Kunčića dvor 4,21460 Stari Grad,Marija Kovačević Lolotović, OIB 69060952354, Vukovarska 23,21460 Stari Grad,Petar Zlatan Vodanović, OIB 11403397863, Vrbanj 126,21460 Vrbanj,Ivan Stančić, OIB 31497688270, Dol, Stančića dvor 0,21460 Stari Grad,Stjepan Moškatelo, OIB 92020885489, Dol Sv. Marije 1,21460 Stari Grad,Toma Dužević, OIB 08830644469, Dol Sv. Marije 0,21460 Stari Grad,Ivica Račić, OIB 28123794048, Vrbanj 0,21460 Vrbanj,Kuzma Pavičić Aleluja, OIB 33120197409, Vrbanj 0,21460 Vrbanj,Vinka Salamunić, OIB 91445751353, Jelsa 0,21465 Jelsa,Teo Huljić, OIB 56034797647, Jelsa 0,21465 Jelsa,Dejan Šperka, OIB 10054205030, Jelsa 0,21465 Jelsa,Juraj Caratan, OIB 29357565225, Zavala 0,21465 Zavala,Matko Antičević, OIB 42034643125, Pitve 0,21465 Pitve,Dinko Rubinić ( Vjera ), OIB 69863599942, Vrisnik 73,21465 Vrisnik,Vjera Rubinić, OIB 98825603309, Vrinsnik 73,21465 Vrisnik,Abraham Bojanić, OIB 79576557482, Jelsa 1,21465 Jelsa,Vedran Nevešćanin, OIB 34969575575, Smiljanićeva 2,21000 Split,Marija Pjevac, OIB 82096480140, Omiška 18,21000 Split,Carinska uprava, OIB 18683136487, Zrinsko Frankopanska 60,21000 Split,Općinski sud u Starom Gradu - ZK odjel, Ulica Novo Riva 3,21460 Stari Grad,Nada Akrap, OIB 50608806627, Put Sirobuje 37,21000 Split,Jasminka Antunović, OIB 74697035343, Ulica Luke Botića 24,21210 Solin,Nediljka Armanda, OIB 09033661295, Vranjički put 18,21000 Split,Ana Babić, OIB 99777361372, Krilava 8,21000 Split,Gordana Babić, Šulavi bb,21214 Kaštel Lukšić,Ivan Babić, OIB 39364629552, Doverska 7,21000 Split,Katica Babić, OIB 49371248632, Zvonimirova 16,21210 Solin,Jure Bacelj, OIB 68175280792, Bacelji 9,21206 Bračević,Ana Bačić, OIB 18080781553, Umljanovići bb,22320 Drniš,Nediljka Bajić, OIB 00893712988, Jurja Križanića 7,21000 Split,Žarka Bakotić, OIB 36917498674, Mosorska Ulica 11 A,21214 Kaštel Gomilica,Marko Baković, OIB 05569494546, Kroz Selo 2,22300 Kistanje,Ivica Ban, OIB 07285230342, Braće Radića 7,21212 Kaštel Sućurac,Srđanka Banovac, OIB 50974371502, Sikavice - Banovci 5,Parčić,Božidar Barać, OIB 80639746410, Maslinska 22,21000 Split,Vedran Barbarić, OIB 18526555730, Šimićeva 8,21000 Split,Marija Barbir, OIB 43799885260, Vukovarska 175,21000 Split,Petar Barbir, OIB 94965914070, Vukovarska 175,21000 Split,Anica Baričević, OIB 06811970314, Put blata bb,21217 Kaštel Novi,Damira Barišić, OIB 88385690941, Barišići 10,22320 Žitnić,Ivan Barišić, OIB 38311171100, Kornatska 31,31000 Osijek,Manda Bašić, OIB 23944179531, Put Majdana 29,21210 Solin,Aleksandar Bauk, OIB 97860316263, Alojzija Stepinca 16,21000 Split,Marina Zečić, OIB 62683960216, Alojzija Stepinca 16,21000 Split,Ivo Bavčević, OIB 18609350440, Šibenska 3,21000 Split,Nataša Bazina, OIB 67925940620, PUT STRMA 67 (ranije: NEORIĆ, NEORIĆ, 0),21203 Neorić,Mirjana Begonja, OIB 73001510209, Džale 2,22323 Sedramić,Jelena Belić, OIB 77723253899, Jelsa 627,21465 Jelsa,Niko Belić, OIB 18977071620, Jelsa 627,21465 Jelsa,Jagoda Bešker, OIB 29966440390, Gašpini 23,21210 Solin,Nedo Bešker, OIB 56588665795, Gašpini 23,21210 Solin,Zorica Bilić, OIB 99810426480, Ulica Predraga Bogdanića 13,21460 Stari Grad,Sanja Bilić-pavlinović, OIB 45845212026, Vukovarska 80,21000 Split,Jela Bilobrk, OIB 63402483386, Stepinčeva 32,21000 Split,Antun Blažević, OIB 90714609552, Meštrovića šetalište 96,21000 Split,Hrvoje Blažević, OIB 12287964630, Blaževići bb,22320 Čavoglave,Damir Bojčić, OIB 41258960204, Kralja Zvonimira 24,22320 Drniš,Željko Bojčić, OIB 09291034408, P. Preradovića 4,22320 Drniš,Denis Boljat, OIB 33725767264, Karlovo 46,21214 Kaštel Kambelovac,Srećko Boras, OIB 94339540336, ULICA BISKUPA PAVLA ŽANIĆA 20 (ranije: KAŠTEL NOVI, PUT GROBLJA, 0),21217 Kaštel Novi,Robert Borić, OIB 38057391892, Mosećka 56,21000 Split,Goran Bosančić, OIB 33007404175, Ulica Braski Dolac 40,21212 Kaštel Sućurac,Pava Botić, OIB 34296544282, Kosorova 7,22300 Knin,Ljuba Božanić, OIB 04083001132, Dobrilina 11,21000 Split,Anka Božić, OIB 84941173128, Šibenksa 9,21000 Split,Anica Božić-Bakušić, OIB 89654935153, Katalinića prilaz 5,21000 Split,Ivica Bratić, OIB 86080104106, Neorić bb,21203 Neorić,Nikša Bratić, OIB 49290967945, Put Svete Mande 18,21000 Split,Vencislav Brizić, OIB 29265973045, Ulica Kralja Zvonimira 56,21460 Stari Grad,Zlata Brizić, OIB 73389614517, Ulica Kralja Zvonimira 56,21460 Stari Grad,Mate Brstilo, OIB 97701748344, Krešimirova 25,21311 Žrnovnica,Zora Budimir, OIB 65069642793, Cesta Domovinskog rata 36,22300 Knin,Miranda Budiša, OIB 35557811513, Ulica Kralja Zvonimira 18,22320 Drniš,Nediljko Bugarin, OIB 69239215555, Doverska 7,21000 Split,Željka Vučemilović-šimunović, OIB 19390672750, Alkarska Ulica 26,21000 Split,Gordana Buljević, OIB 32937631192, Trondheimska 10,21000 Split,Marina Burić, OIB 93570683955, Mirlović Zagora,22323 Unešić,Mario Buzov, OIB 93519007247, Cerje 35,22320 Mirlović Polje,Đuro Caratan, OIB 81898965125, Stara zavala 58,21465 Jelsa,Toni Caratan, OIB 68762006562, ZAVALA 58 (ranije: ZAVALA, ZAVALA, 0),21465 Zavala,Boris Carić, OIB 46466426123, IVAN DOLAC 179 (ranije: IVAN DOLAC, IVAN DOLAC, 0),21465 Ivan Dolac,Paulo Carić, OIB 15402538356, SVIRČE 145 (ranije: SVIRČE, SVIRČE, 0),21460 Svirče,Dinka Cezareo, OIB 08033901183, Marina Šabića 4,21460 Stari Grad,Nevenka Cukrov, OIB 17311242164, Domovinskog rata 6,21210 Solin,Dijana Czwik, OIB 09675579569, Matoševa Ulica 96,21210 Solin,Vinka Čavala, OIB 72189149878, ULICA PETRA ZRINSKOG 23 (ranije: KAŠTEL GOMILICA, UZ VODOVOD, 0),21214 Kaštel Gomilica,Silva Černak Lojić, OIB 21589065823, Lojići 1,22320 Drniš,Diana Čović, OIB 59401221926, Duće-Glavica,21310 Omiš,Ante Čulo, OIB 58219699024, Hrvatskih knezova bb,21214 Kaštel Gomilica,Blaž Ćapin, OIB 67223092915, Odakova 9,21000 Split,Filip Delać, OIB 82167098700, Grge Novaka 6,22300 Knin,Ankica Delić, OIB 80719299509, Kaštelanska cesta 42,21212 Kaštel Sućurac,Marko Delić, OIB 05763270433, Gašpini 108,21210 Solin,Nediljka Delić, OIB 99568210497, Donji Muć bb,21203 Donji Muć,Gordana Didak, OIB 78878339902, Kroz Smrdečac 5,21000 Split,Mili Divić, OIB 35555990248, Radobiljska Cesta 12,21250 Katuni,Ljiljana Dragan Jelušić, OIB 50973171038, Antuna Branka Šimića 54,21000 Split,Milka Drlje, OIB 15738553325, Kitožer 9,21311 Stobreč,Mato Drmić, OIB 39636384582, Put Plokita 40,21000 Split,Jozo Družianić, OIB 63604163211, Pujanke 15,21000 Split,Stanko Duvančić, OIB 41476060687, Duvančići 9,22320 Razvođe,Damir Duvnjak, OIB 63781484968, Križine 15A,21000 Split,Nives Džanko, OIB 90598357164, Ulica Fra Pavla Melade 24 A,21217 Kaštel Štafilić,Ante Đurđević, OIB 72594587030, Jadranska 12,21400 Supetar,Ljubica Elez, OIB 71000445833, Donji Moseć 14,22320 Moseć,Ankica Ezgeta, OIB 18659409558, Kaštelanska cesta 12,21217 Kaštel Stari,Lenka Franić, OIB 62951288048, Sedam Kaštela 6,21000 Split,Ivica Gabelić, OIB 70468304794, Vrboska 387,21465 Vrboska,Marija Galešić, OIB 47387004597, Neorić 61,21203 Neorić,Petar Galić, OIB 09903259382, MERZOVA 12 (ranije: SPLIT, TEŽAČKI PUT, 40 E),21000 Split,Silvana Galić, OIB 02726524452, Trondheimska 5,21000 Split,Kazimir Garić, OIB 83662319172, Ulica Matija Ivanića 35,21460 Stari Grad,Vencel Gašpar, OIB 46863766369, Hercegovačka 24,21000 Split,Vinko Gašpar, OIB 21657975586, Sinjska 9,21000 Split,Ana Goreta, OIB 91749079767, Put željezničke stanice,22320 Drniš,Zorka Goreta, OIB 78206251147, Donje Gorete 21,22320 Drniš,Josip Gotovac, OIB 16838023061, Vukovarska 113,21000 Split,Vjekoslav Grbčić, OIB 00132520638, Gajeva 11A,21000 Split,Divna Grbeša, OIB 74813693236, FRANKOPANSKA ULICA 20 (ranije: SOLIN, FRANKOPANSKA ULICA, 60),21210 Solin,Ana Grubišić, OIB 49854875039, Put Sirobuje 10,21311 Stobreč,Gordana Grubišić, OIB 49873220891, Braće Radića 3,21210 Solin,Nikola Grubišić, OIB 97693442104, VUKOVARSKA ULICA 5 (ranije: DRNIŠ, KRALJA ZVONIMIRA, 41),22320 Drniš,Sanja Grubišić, OIB 26638303946, Ulica Kralja Zvonimira 41,22320 Drniš,Antonio Gudelj, OIB 83686976296, Put Dragovoda 17,21000 Split,Kata Gugić, OIB 97696546556, Sarajevska 42,21000 Split,Mirjana Gugić, OIB 69438273166, Luke Botića 6,21210 Solin,Ivica Hajder, OIB 67907347725, Cigići 1,22320 Otavice,Željko Hajder, OIB 70330715284, Cigići 1,22320 Otavice,Silvana Hajduk, OIB 33507058945, Varoš 1,21231 Klis,Tomislav Herceg, OIB 78714538239, Sinjska 46,22300 Knin,Mira Ikica, OIB 11849010850, Vlaka Vi 2,22303 Oklaj,Franjo Ivčević, OIB 49917991796, Sv. Petra od Klob. 1,21217 Kaštel Novi,Jelena Ivčević, OIB 74901888496, Ulica Sv. Petra Od Klobuka 16,21217 Kaštel Novi,Damir Jakus, OIB 87272819238, Stepinčeva 67,21000 Split,Gospova Jakus, OIB 04209324873, Poljička Cesta 84,Poljica,Marica Jakus, OIB 74750176046, PUT MAJDANA 31 (ranije: SOLIN, PUT MAJDANA, 31),21231 Klis,Petar Jakus, OIB 67345729042, Put Majdana 31,21210 Solin,Marko Janković, OIB 19997991153, Bisko 39,21232 Bisko,Matija Jeličić, OIB 98976446888, Vinkovačka 5,21000 Split,Ante Jeličić, OIB 91949654327, Trondheimska 7,21000 Split,Marija Jocić, OIB 87687857774, Vojka Krstulovića 21,21000 Split,Ante Jolić, OIB 30924166560, Jolići 2,22320 Gradac,Marica Jukić, OIB 19856164686, Perivoj A. Roje 5,21000 Split,Marko Jukić, OIB 72590351524, Perivoj Ane Roje 5,21000 Split,Renata Jukić, OIB 09827250222, Put Župića 33,21230 Sinj,Jadranka Jurić, OIB 52705592800, Bufaline II 29,21217 Kaštel Novi,Marija Jurić, OIB 31016018881, Put Kruševika bb,21214 Kaštel Kambelovac,Ankica Kainić, OIB 80409745726, Prominski Put 11,22300 Knin,Jelena Kalinić, OIB 02401555720, Magistrala Solin 67,21000 Split,Petar Kalinić, OIB 76156352997, Mosećka 114,21000 Split,Anamarija Kalinić Radović, OIB 92738597282, Vukovarska 57,21000 Split,Stipan Kamber, OIB 84681628783, Sesartići 20,21210 Solin,Đuro Kapoši, OIB 55675650848, Južno predgrađe 51,31000 Osijek,Željko Karin, OIB 70824276539, Zgon 80,21210 Solin,Marijana Karin Prnjak, OIB 61576258120, Zgon 80,21210 Solin,Neda Kasalo, OIB 11081458098, CESTA DR. FRANJE TUĐMANA 409 (ranije: KAŠTEL KAMBELOVAC, CESTA DR. FRANJE TUĐMANA, 109),21214 Kaštel Kambelovac,Zvonimir Kasalo, OIB 07885551191, CESTA DR. FRANJE TUĐMANA 409 (ranije: KAŠTEL KAMBELOVAC, CESTA DR. FRANJE TUĐMANA, 109),21214 Kaštel Kambelovac,Suzana Kašić, OIB 59974477956, Ulica 142. Brigade 2,22320 Drniš,Ivana Katalinić Jerčić, OIB 27192920551, Put Vrila 6,21310 Omiš,Josip Katušić, OIB 17394409236, Luke Botića 11,21210 Solin,Ljiljana Kegalj, OIB 44567225674, Istarska 5,21000 Split,Ante Kekez, OIB 82341180529, Dubrovačka 35,21000 Split,Ivanko Kekez, OIB 69257203171, Sukoišanska 29,21000 Split,Petrica Kekez, OIB 01138031201, Dubrovačka 35,21000 Split,Boško Kevo, OIB 58881798829, Stipe Pensa 5,21217 Kaštel Štafilić,Antiša Kliškinić, OIB 54591476829, Ulica Petra Krešimira Iv 108,21210 Solin,Veljko Knezović, OIB 29953576092, Zagrebačka 6,21311 Stobreč,Stjepan Kokeza, OIB 45375542461, Čopova 8,21000 Split,Petar Kolega, OIB 41344179016, ZVONIMIROVA 121 (ranije: SOLIN, ANTIŠE VUČIČIĆA, 149),21210 Solin,Daniela Kovač, OIB 73917202839, Cesta dr. Franje Tuđmana 238a,21212 Kaštel Sućurac,Željka Kovač, OIB 49269171098, Mažuranićevo šetalište 26,21000 Split,Ivan Kraljić, OIB 34937918610, Put Balabana 7,21203 Neorić,Inga Krnjaić, OIB 00968558935, Požeška 6,21000 Split,Anka Krstić, OIB 50194808421, Odeska 19,21000 Split,Ivan Kundid, OIB 95397541786, Gradišćanskih Hrvata 1,21000 Split,Ivana Kundid, OIB 65152954463, Dinarska 11,21000 Split,Ružica Kundid, OIB 62510013110, Dinarska 11,21000 Split,Deni Kuvačić, OIB 86909984538, Mažuranićevo Šetalište 10 B,21000 Split,Anka Landikušić, OIB 18023655586, Gradac 19 A,21311 Podstrana,Ivan Lasić, OIB 23248459290, Konjsko bb,21231 Konjsko,Dražen Lazić, OIB 10307450473, Šime Ljubića 9,21000 Split,Nenad Leskur, OIB 79369933858, Ulica Stjepana Radića 14,21210 Solin,Ivana Lilić, OIB 24212828078, Put Brodarice 7,21000 Split,Ivo Lipanović, OIB 56508525212, M. Getaldića 31,21000 Split,Marko Lojić, OIB 38337274260, Lojići 1,22320 Drniš,Mile Lovrić, OIB 87317474850, Fra Grge Martića 41,21000 Split,Ana Lovrinčević, OIB 37389823251, Vrh Visoke 121,21000 Split,Dejan Lukavac, OIB 85205650926, Ćirići 3,22320 Tepljuh,Nela Madžar, OIB 92085359240, Poljička 2,21311 Podstrana,Alenka Malinić, OIB 44061509536, Pujanke 79,21000 Split,Pavao Marasović, OIB 32681502260, Put Jokića-kalčina 8,21203 Neorić,Anto Marijan, OIB 32989170521, Ulica Mate Lovraka 2,10410 Velika Gorica,Cvita Marijanović, OIB 33573858243, Marjanovići Iznad Crkve 11,22320 Gradac,Dobrinka Marijanović, OIB 03673706981, Put Smokovika 35,21000 Split,Tomislav Marijanović, OIB 87726686946, Put Smokovika 35,21000 Split,Jasna Marin, OIB 24544706980, Petra Svačića 99,22320 Drniš,Marina Marin, OIB 96155411085, Trbounje bb,22320 Drniš,Željko Marinac, OIB 53959056974, Varaždinska 3,21000 Split,Božidar Marinković, OIB 12351935621, Dosud 9,21000 Split,Jakov Mateta, OIB 14390943845, ULICA KORIOLANA ĆIPIKA 10 (ranije: KAŠTEL STARI, ULICA KARIOLANA ČIPIKA, 10),21217 Kaštel Stari,Ivan Matić, OIB 23355936969, Kopilica 33,21000 Split,Ružica Matić, OIB 42779808936, Gornji Matići Kod Bunara 1,22320 Trbounje,Slavko Matić, OIB 28602503915, I. Aljinovića 11,21311 Žrnovnica,Željko Matić, OIB 66582117749, Ulica Put Kaluna 18,22320 Drniš,Marija Matković, OIB 79153132638, Šižgorićeva 20,21000 Split,Ivan Melvan, OIB 80843491669, Luke Botića 7,21217 Kaštel Novi,Nikola Midenjak, OIB 88248589366, Ulica 142. Brigade 16,22320 Siverić,Pere Mihanović, OIB 49545684243, Radičinka 12,21311 Žrnovnica,Ana Mikulić, OIB 54712970747, Čavoglave bb,22320 Drniš,Mate Mikulić, OIB 87811623322, Pauk 11,22320 Čavoglave,Ivan Milaković, OIB 91056811857, Strmoševica 3,21222 Marina,Ivan Milanović, OIB 75286000064, Terzićeva 17,21000 Split,Zorka Miletić, OIB 48042737399, Jajići 30,21210 Solin,Milan Miljuš, OIB 35675614034, Kranjčevićeva 35,21000 Split,Đorđe Mirčetić, OIB 27370139872, Pokvasica 2,22320 Miočić,Tonči Mišković, OIB 74628173475, Jelsa 667,21465 Jelsa,Ana Moro, OIB 64571848035, Vukovarska 80,21000 Split,Slavko Moro, OIB 30868427553, Muklače 23,21203 Crivac,Tomi Moscatello, OIB 28508820612, Ploča 17, Dol,21460 Stari Grad,Marija Munitić, OIB 68535764041, Mažuranićevo šetalište 48,21000 Split,Ljubomir Muslim, OIB 17589644925, Imotska 60,21000 Split,Mijo Nožina, OIB 79046275268, PUT NOŽINA - MALJKOVIĆA 11 (ranije: PRGOMET, PRGOMET, 0),21201 Prgomet,Jurica Oman, OIB 78517901315, Ive Tijardovića 10,21000 Split,Mirko Oman, OIB 68766264149, Tijardovićeva 10,21000 Split,Janja Orošnjak, OIB 49619386391, Gorice 2,21212 Kaštel Sućurac,Mila Palada, OIB 10163841708, Odeska 4,21000 Split,Ivan Pandža, OIB 63327603131, ULICA KORIOLANA ĆIPIKA 7 (ranije: KAŠTEL STARI, ULICA KARIOLANA ČIPIKA, 9),21217 Kaštel Stari,Asija Papić, OIB 36844611036, Dr. Ante Starčevića 55,21220 Trogir,Mijo Papić, OIB 90436045680, Getaldićeva 5,21000 Split,Tereza Papić, OIB 79546057657, M. Getaldićeva 5,21000 Split,Rajko Parać, OIB 14695878450, Paraći 3,22320 Ružić,Tatjana Parać, OIB 45662446398, Vrlička 43,21000 Split,Đurđica Parat, OIB 21781090554, Boksitno naselje 19,22320 Drniš,Ivan Pastuović, OIB 39126309445, Pastuovića 3,22320 Ružić,Jurica Pavela, OIB 06763759506, Poljana Kneza Trpimira 6,21000 Split,Roki Pavičić, OIB 01089958101, Drugi Donji Dvori 6,21460 Stari Grad,Ivan Pažanin, OIB 47030103613, Biokovska 6,21000 Split,Luka Peko, OIB 89771272445, Terzićeva 5,21000 Split,Neda Penga, OIB 76197116887, Sv.lovre 23,21311 Stobreč,Ante Perko, OIB 58528189918, Don Petra Peroša 5,21210 Mravince,Ivana Perko, OIB 72532024891, Don Petra Peroša 5,21210 Mravince,Gordana Perković, OIB 48186805492, Vukovarska 43,21000 Split,Marica Perković, OIB 69926366099, Perkovići 15,22320 Kljake,Nediljko Perković, OIB 66481146396, Vukovarska 43,21000 Split,Nila Peroš, OIB 48544328267, Terzićeva 3,21000 Split,Dragica Peša, OIB 47913512214, Jeretova 7,21000 Split,Iris Peša, OIB 06010961010, Rikarda Katalinića Jeretova 7,21000 Split,Nikša Petrić, OIB 98862228387, Kod Sv. Stjepana 23,21460 Stari Grad,Matko Pezo, OIB 51619560640, Hercegovačka 30,21000 Split,Zlatko Piperković, OIB 91173398058, Dinka Šimunovića 17,21000 Split,Joško Pivac, OIB 34978148355, Varaždinska 43,21000 Split,Luka Pjevac, OIB 52683808409, Omiška 18,21000 Split,Anka Plazonja, OIB 92736733656, Uskočka 7,21000 Split,Robert Plazonja, OIB 75774016292, Uskočka 7,21000 Split,Gordan Poparić, OIB 98826275620, ULICA GRGURA NINSKOG 29 A (ranije: KAŠTEL NOVI, ŽRTAVA RATA, 29 A),21217 Kaštel Novi,Ante Popović, OIB 03185976635, J. Palmotića 2,21000 Split,Milanka Pranić, OIB 03263396290, Mosećka Ulica 4,22320 Drniš,Miroslav Primorac, OIB 42998076332, I. Paštrića Poljičanina 19,21311 Podstrana,Iva Punda, OIB 03796593117, Bistrička 29,21204 Kotlenice,Drago Radić, OIB 29691845355, Na rudini 3,20207 Čibača,Mladen Radmilović, OIB 32330076899, Gorička 4,21000 Split,Petar Radonić, OIB 09324740808, Jelsa 98,21465 Jelsa,Jagoda Radošević, OIB 26353444269, Vrh Lučca 35,21000 Split,Ante Rajčić, OIB 16954022739, Velebitska 97,21000 Split,Marko Ralica, OIB 43858024645, Benkovačka 3,21000 Split,Ivan Raos, OIB 51516687457, MANDIĆEVA 66 (ranije: STOBREČ, MANDIĆEVA, 66),21000 Split,Zdenka Razlog, OIB 03030085275, Kod Pošte 33,22320 Siverić,Mila Rebić, OIB 40304138585, Marka M. 20A,21210 Mravince,Marija Reljanović, OIB 34147480025, Otavice 30,22320 Otavice,Mara Režić, OIB 03502691709, Kliški Put 48,21210 Solin,Marija Rizvan, OIB 81852427870, Bilice 12,21000 Split,Anđelko Rogulj, OIB 86920054956, Gomile 38,21217 Kaštel Stari,Berislava Roša, OIB 03031267329, Zvonimirova 29 B,22300 Knin,Sofija Ruić, OIB 32252086462, Getaldićeva 19,21000 Split,Ana Runjić, OIB 01784422133, Hrvatskih vitezova 46,21000 Split,Gordan Ruščić, OIB 53119078542, Putaljski put bb,21212 Kaštel Sućurac,Sanja Ružić, OIB 04871127862, Šižgorićeva 7,21000 Split,Svjetlana Samac, OIB 00231948560, Samci 14,22320 Brištane,Miljenko Samardžić, OIB 48154982931, Šižegorićeva 20,21000 Split,Dinka Sanseović, OIB 27313861620, KUNIČIĆA DVOR 4 (ranije: DOL, DOL, 0),Dol,Ante Sarić, OIB 37671686952, Neorić bb,21203 Neorić,Ivan Sarić, OIB 25772566590, DONJA MALA-CENTAR 47 (ranije: NEORIĆ, NEORIĆ, 0),21203 Neorić,Marija Sedlar, OIB 77476367069, Ostravska 1,21000 Split,Ljubica Sekelez, OIB 37811046307, Mitnička 1,21000 Split,Kristina Serdarević, OIB 96208368856, Put Jokića-kalčina 8,21203 Neorić,Aleksandra Sever-Muhar, OIB 46981853030, Karamanova 7,21000 Split,Boško Sikavica, OIB 62904573776, Kričke bb,22320 Ružić,Snježana Sikavica, OIB 04571043319, Domovinskog rata 12,21210 Solin,Dragan Simić, OIB 11440453978, Sarajevska 76,21000 Split,Tanja Sinovčić, OIB 15724160128, Trondheimska 10,21000 Split,Ljiljana Sirić, OIB 13682411690, Put Vele Meje 10,21212 Kaštel Sućurac,Dijana Skelin, OIB 67771387421, Vručine II 12,21217 Kaštel Novi,Kata Sočo, OIB 12244754061, CENTAR - DUBRAVA 21 (ranije: NEORIĆ, NEORIĆ, 0),21203 Neorić,Marija Stančić, OIB 24488999707, Petra Krešimira IV 10,21460 Stari Grad,Đani Stanić, OIB 01952579328, Matoševa Ulica 131,21210 Solin,Danica Stipović, OIB 14428054555, Put Dragočeva 54,21212 Kaštel Sućurac,Milorad Stojsavljević, OIB 70694448376, Šimićeva 58,21000 Split,Petar Strinić, OIB 82064030568, Pazdigradska 16,21000 Split,Luca Strunje, OIB 39917579317, Kralja Tomislava 18,22300 Knin,Slavka Svalina, OIB 20916812996, Crivac bb,21203 Crivac,Marijan Šamija, OIB 81559542363, Trstenik 2,21000 Split,Marinka Šamija, OIB 26187211202, Vrgoračka 8,22300 Knin,Katica Šeparović, OIB 89096228977, Kupreška 92,21000 Split,Nenad Ševo, OIB 88234857624, Triljska 1,21000 Split,Krasna Šiklić, OIB 53374014167, Hercegovačka 88,21000 Split,Mili Šimig, OIB 94704411458, Šibenska 27,21000 Split,Vesna Škare, OIB 71821692373, Ruđera Boškovića 12,21000 Split,Ljubica Škopljanac, OIB 09408788504, TIKVARIN 14 (ranije: KAŠTEL KAMBELOVAC, TIKVARIN, 8),21214 Kaštel Kambelovac,Milica Špar, OIB 07038339077, Mašogradska Ulica 16,21212 Kaštel Sućurac,Eleana Šubat, OIB 38900880602, Mosorska 26,21311 Podstrana,Ivan Šuljug, OIB 45192577645, Ivaniševićeva 45,21000 Split,Vesna Šunjić, OIB 05247958818, Šimićeva 14,21000 Split,Ljubica Tarle, OIB 28166909018, Tarle 12,22320 Velušić,Nada Teklić, OIB 80645998554, Zgon 80,21210 Solin,Lada Terzić, OIB 31496851195, Puntarska 5,21000 Split,Ivan Tomić, OIB 55633242961, Tomići 1,22320 Siverić,Ivan Topić, OIB 63353072185, Vrlička 21,21000 Split,Jelica Topić, OIB 84009834780, Mosećka 50A,21000 Split,Tvrtko Topić, OIB 15832739048, Ulica 142. Brigade 37 A,22320 Siverić,Anđelka Torlak, OIB 94366468246, Radunica 29,21000 Split,Ivan Torlak, OIB 36758209001, Radunica 29,21000 Split,Marko Torlak, OIB 25141930670, Radmilovića 20,21000 Split,Damir Tot, OIB 97869422869, Šimićeva 12,21000 Split,Anka Treskavica, OIB 89998355619, Dubrovačka 35,21000 Split,Anka Tukić, OIB 95095320611, Šime Ljubića 13,21000 Split,Nediljko Ugrin, OIB 61713318858, Sv. Ivana 33,21311 Donje Sitno,Marinko Uvodić, OIB 86857726322, Zgon 32,21210 Solin,Nedjeljka Uvodić, OIB 30483848227, Vinkovačka 51,21000 Split,Marko Validžić, OIB 09167064985, Validžići 4,22320 Ružić,Ivanka Varnica, OIB 95864491355, Imotska 69,21000 Split,Milica Varvodić, OIB 73723486062, Kozjačka 24,21210 Solin,Kristina Velić, OIB 77384310693, Papandopulova 11,21000 Split,Ljiljana Vesković, OIB 43910221929, Fausta Vrančića 8,21000 Split,Milka Veštić, OIB 06357620254, Čavale 11,22323 Sedramić,Ante Vidan, OIB 08079634276, Gundulićeva 44,21000 Split,Marko Vidović, OIB 01091360979, Ružić bb,22320 Gradac,Matko Vidović, OIB 91655777185, Gradac bb,22320 Gradac,Nevenka Vidović, OIB 50708267696, Pastuovići 4,22320 Gradac,Ankica Vilibić, OIB 41935131740, Marina Getaldića 33,21000 Split,Anđelko Vilić, OIB 46303939151, RADOBILJSKA CESTA 41 (ranije: KREŠEVO, KREŠEVO, 24),21250 Kreševo,Normela Visković, OIB 93848978885, Jelsa 1005,21465 Jelsa,Tonči Visković, OIB 57207922181, Jelsa 1005,21465 Jelsa,Marica Vlaić, OIB 45120406456, Ulica Nikole Tesle 16,22320 Drniš,Dubravka Vlainić, OIB 89412859402, Jelsa 357,21465 Jelsa,Ivo Vodanović, OIB 61288856543, Pavičića dvori 11,21460 Stari Grad,Josip Vogleš, OIB 78979895187, CESTA DR. FRANJE TUĐMANA 550 (ranije: KAŠTEL KAMBELOVAC, CESTA DR. FRANJE TUĐMANA, 80),21214 Kaštel Kambelovac,Vinko Vranković, OIB 28469423878, JELSA 129 (ranije: JELSA, JELSA, 0),21465 Jelsa,Ivan Vrdoljak, OIB 58654492314, DONJA MALA-CENTAR 31 (ranije: NEORIĆ, NEORIĆ, 0),21203 Neorić,Mirjana Vrdoljak, OIB 00849791179, Put Kule 12,21210 Solin,Marija Vrgoč, Velebitska 34,21000 Split,Bože Vuco, OIB 57170132138, Starčevićeva 10,21212 Kaštel Sućurac,Mirjana Vučković, OIB 77198987590, Ruđera Boškovića 23,21000 Split,Višnja Vučković, OIB 65331626489, Put Smokovika 26,21000 Split,Ivan Vugdelija, OIB 84315022246, Don Frane Bulića 38,21217 Kaštel Novi,Dubravka Vukas, OIB 08519715626, Markov Put 8,21000 Split,Anđelka Vukičević, OIB 72508288201, Badanj bb,22320 Drniš,Zora Vuković, OIB 33099880685, Plitvička 1A,21000 Split,Ivan Vukušić, OIB 52615536531, Dobrilina 6,21000 Split,Jadran Vukušić, OIB 16315354223, Put Sv. Klementa 19,21311 Gornje Sitno,Nevenka Vukušić, OIB 24889115799, Cerje 2,22320 Mirlović Polje,Vjera Vukušić, OIB 63442370123, Kralja Petra Krešimira IV 8,22320 Drniš,Zvonimir Vukušić, OIB 28097018986, Vinodolska 10,21000 Split,Nevenka Vuleta, OIB 13567782306, Markov put 33,21311 Stobreč,Vinka Zekić, OIB 91815577545, Mostarska 7,21000 Split,Dinko Zenčić, OIB 65189931544, Račić bb,21465 Jelsa,Borislav Zokić, OIB 51253879731, Fra Bone Razmilovića 1,21000 Split,Dolina Zokić, OIB 75688399939, Pojišanska 18,21000 Split,Margita Zokić, OIB 85982645988, Fra Bone Razmilovića 1,21000 Split,Luca Zolota, OIB 57479376750, Gospin Put 38,21212 Kaštel Sućurac,Milan Žarković, Parčić bb,22320 Siverić,Nevenka Živko, OIB 40723467363, M. Čačića 3,22300 Knin,Davorka Živković, OIB 80590033491, Živkovići 12,22320 Badanj,Ivica Živković, OIB 18562262384, Badanj bb,22320 Badanj,Ivo Živković, OIB 81034283040, Put Kule 27,21210 Solin,Siniša Ivančić, OIB 26067778479, Lovački Put 13,21000 Split,Iva Jelić, OIB 44484653228, Benkovačka 3,21000 Split,Marko Kavelj, OIB 02369489649, Alojzija Stepinca 11,21000 Split,Ivan Koljanin, OIB 21918343692, Kupreška 82,21000 Split,Željko Kovač, OIB 11925765994, Dravska 4,31000 Osijek,Zvonko Kruneš, OIB 55906727777, Ulica Slobode 36,21000 Split,Nikola Lacmanović, OIB 50670282682, Sukoišanska 19,21000 Split,Vesna Lepetić, OIB 84143512273, Tršćanska 12,21000 Split,Jelica Ljubica, OIB 08611982578, Velebitska 105,21000 Split,Darko Lulić, OIB 19997474853, Vežarovice 18,21214 Kaštel Lukšić,Vesna Lulić, OIB 31024530599, Vežarovice 18,21214 Kaštel Lukšić,Marija Mamić, OIB 82920304679, Kroz Meterize 26,22000 Šibenik,Radojka Marijanović, OIB 75956845709, Marijanovići Iznad Crkve 10,22320 Gradac,Meri Cabadaj, OIB 90828303800, Trg Bana Josipa Jelačića 10,31000 Osijek,Mate Markotić, OIB 40858158040, Put Starog Sela 23,21311 Podstrana,Ante Marović, OIB 68871210232, Lička 3,21000 Split,Ivan Marušić, OIB 38554028146, Poljičkih Knezova 87,21311 Podstrana,Iva Melvan, OIB 03677154609, Doverska 31,21000 Split,Goran Merkel, OIB 20105696184, Mutvoranska Ulica 3,52100 Pula,Ivan Mornar, OIB 99253273877, Miroslava Krleže 24,21000 Split,Miodrag Munjiza, OIB 45836749093, Put Miluša 7,21311 Stobreč,Ante Nožina, OIB 63957170679, Put Nožina-maljkovića 5,21201 Prgomet,Anica Pandža, OIB 13489275071, Hercegovačka 46,21000 Split,Nikica Pavlović, OIB 49276013054, Gornji Kono 37,20000 Dubrovnik,Silvana Perić, OIB 13586987904, Table 31,21000 Split,Nediljka Perišić, OIB 60970664434, Ruđera Boškovića 8a,21204 Dugopolje,Elvira Dračevac, OIB 02336991708, Lumbarda 678,20260 Lumbarda,Mara Dobrota, OIB 21943772484, Trondheimska 9,21000 Split,Neda-lidia Buljević, OIB 14338735105, Put Crkve 8,22320 Gradac,Ivan Bugarin, OIB 77317760491, Grab 114,21238 Grab,Maja Bučić, OIB 03739843191, Ruđera Boškovića 11,21000 Split,Mira Božić, OIB 22986331166, Bilice Ii 38,21000 Split,Sandra Borić, OIB 36571760060, Mosećka 56,21000 Split,Marija Davidović, OIB 45482063767, Gašpini 88,21210 Solin,Petar Adjanski, OIB 59639817186, Osječka Ulica 1,21214 Kaštel Gomilica,Ana Čatlak, OIB 78110711892, Put Sv. Ante Padovanskog 14,21214 Kaštel Kambelovac,Marinko Buškulić, OIB 08200114705, Ivana Gundulića 13,21000 Split,Marinko Galić, OIB 96762020666, Kamenita 99,21000 Split,Luca Gabela, OIB 68629820074, Kneza Lj. Posavskog 7,21000 Split,Tomislav Frankić, OIB 69745327532, Grljevačka 41,21311 Podstrana,Elias Erceg, OIB 27105475264, Vrbanj 132,21460 Vrbanj,Jakov Elez, OIB 36735285579, Donje Ogorje 0,21206 Donje Ogorje,Sretan Bajalo, OIB 77606115521, Poljana Kneza Trpimira 4,21000 Split,Mario Tomić, OIB 12822553870, Ulica Svetega Križica 26,21450 Hvar,Ranko Vuleta, OIB 75885216649, Sv. Ivana 20,21311 Donje Sitno,Zlatko Balić, OIB 07556207031, K. Višeslava 1,21204 Dugopolje,Boško Barać, OIB 00526661882, Bajagić 13a,21238 Bajagić,Milan Vukić, OIB 34302227455, Doverska 5,21000 Split,Mara Vukorepa, OIB 56814423724, Zgon 30,21210 Solin,Bare Vujina, OIB 23922325811, Vujinova 4,21217 Kaštel Štafilić,Milenko Bašić, OIB 71120573278, Sv.nikole 46,21207 Podgrađe,Diana Blažević, OIB 12578026353, Mejaši I 3b,21000 Split,Jozo Bogić, OIB 35027187093, Put Blata 132,21217 Kaštel Stari,Stjepko Bojanić, OIB 25751926536, Duvanjska 7,21000 Split,Miroslav Trečić, OIB 50880474980, Ulica Domovinskog Rata 1c,21210 Solin,Neda Tukić, OIB 70924511514, Trondheimska 10,21000 Split,Vinka Ukić, OIB 42081497162, Dinka Šimunovića 5,22300 Knin,Mira Velić, OIB 31812224044, Bernarda Vukasa 32,21000 Split,Ivan Vrdoljak, OIB 58654492314, Donja Mala-centar 31,21203 Neorić,Iva Vrdoljak, OIB 63554079953, Kukuljevićeva 19,21000 Split,Dražen Todorović, OIB 98584327843, Hercegovačka 70,21000 Split,Dubravka Stojanovska, OIB 87171204134, Put Plokita 75,21000 Split,Josip Strniša, OIB 95889329970, Ivana Gundulića 9,22300 Knin,Ivica Sviličić, OIB 30978785630, Kneza Mutimira 3,21000 Split,Ana Rogošić, OIB 63013573312, Komjate 0,21214 Kaštel Lukšić,Ivica Stipinović, OIB 04756380103, Sukoišanska 25,21000 Split,Darko Topić, OIB 09297890199, Put Sv. Ižidora 92,21000 Split,Marija Trečić, OIB 54951995215, Ulica Domovinskog Rata 1c,21210 Solin,Milica Zorić, OIB 00140332153, Pujanke 53,21000 Split,Ivo Rajčić, OIB 52467354389, Radunićeva 19,21217 Kaštel Novi,Ivan Radoš, OIB 36063141303, Drniški Put 9,21000 Kamen,Željka Vučemilović-šimunović, OIB 19390672750, Alkarska 26,21000 Split,Slaven Tukić, OIB 33403885817, Šime Ljubića 13,21000 Split,Bartul Barišić, OIB 12686040110, Stjepana Radića 11,20207 Cavtat,Tajana Domazet, OIB 31101575725, Mosećka 50a,21000 Split,Velinka Runjić, OIB 16188516711, Marina Getaldića 17,21000 Split,Niko Dujić, OIB 75216071342, Don Petra Peroša 107,21210 Mravince,Teo Mandić, OIB 13212109596, Krešimirova 26,21210 Vranjic,Mevlida Armanda, OIB 52353697771, Vranjički Put 18,21000 Split,Renata Kalčić, OIB 57885132100, Brajšina 26,51000 Rijeka,Juraj Lešković, OIB 69602776663, Matenci 142,49240 Matenci,VRGORKA-VINARIJA dioničko društvo za proizvodnju pića, poljoprivredu i trgovinu, OIB 68329484134, Fra Ivana Rožića 35,21276 Vrgorac,Milivoj Vidas, OIB 56342789123, Starčevićeva 26,21000 Split,BURA l d.o.o. za trgovinu i usluge - u stečaju, OIB 79000721319, Koturaška 51,Zagreb,AUTO CENTAR LOZIĆ d.o.o. trgovina vozilima u stečaju, OIB 30382973961, Županijska 21,31000 Osijek,NET MEDIA SISTEMI d.o.o. za informatički inženjering, OIB 03380490457, Kvaternikova 12,21000 Split,BASLER OSIGURANJE ZAGREB dioničko društvo za osiguranje, OIB 59706054982, Radnička cesta 37/b,Zagreb,NASTAVNI ZAVOD ZA JAVNO ZDRAVSTVO SPLITSKO-DALMATINSKE ŽUPANIJE, OIB 54948902275, Vukovarska Ulica 46,21000 Split,Joško Pavlov, OIB 35141086138, Primorska Ulica 54,21214 Kaštel Gomilica,Tina Trajković, OIB 65331410683, Doverska 11,21000 Split,Nada Dujmić, OIB 98309510309, Aljinovića 95,21311 Žrnovnica,Nada Baković, OIB 16994220173, Kroz Selo 6,22321 Parčić,Marija Duvančić, OIB 22739898593, Duvančići 40,22320 Razvođe</izvorni_sadrzaj>
    <derivirana_varijabla naziv="DomainObject.Predmet.StrankaWithAdressOIB_1">REPUBLIKA HRVATSKA, OIB 18683136487,LUKA dioničko društvo, OIB 34440814040, Kopilica 47 B,Split,RAD, d.o.o. za vodoopskrbu i ostale komunalne djelatnosti, OIB 71304592430, Ul.Stjepana Radića 69,Drniš,HEP-Operator distribucijskog sustava d.o.o. za distribuciju i opskrbu električne energije ELEKTRA ŠIBENI, OIB 46830600751, Ulica grada Vukovara 37,10000 Zagreb,Mara Jukić, OIB 37710339746, Čavoglave bb,22322 Ružić,Ivica Bašić, OIB 14595893401, Vukovarska 170,21000 Split,GASTRO GRUPA d.o.o. za trgovinu i usluge, OIB 39228456312, Grada Vukovara 271,10000 Zagreb,AUTO HRVATSKA dioničko društvo, OIB 32709834358, Dubrovačka Ulica 1,Split,JADRANSKO OSIGURANJE d.d., OIB 94472454976, Listopadska 2,10000 Zagreb,CITY EX d.o.o. za prijenos poslovne dokumentacije, OIB 99406899243, Donje Svetice 40,10 000 Zagreb,Hrvatski Telekom d.d., OIB 81793146560, Savska cesta 32,10000 Zagreb,CODEX SORTIUM društvo s ograničenom odgovornošću za pružanje kompleksnih konzalting usluga, OIB 83918065246, Ivana Šibla 9,10000 Zagreb,SUNCE osiguranje d.d., OIB 12012147571, Trnjanska cesta 108,10000 Zagreb,HRVATSKA IZVJEŠTAJNA NOVINSKA AGENCIJA, OIB 41387373932, Marulićev trg 16,10000 Zagreb,ČISTOĆA d.o.o. za komunalnu djelatnost, održavanje čistoće i odlaganje komunalnog otpada, OIB 16912997621, Put od Republike 14,Dubrovnik,TEXT-PAPIR d.o.o. za trgovinu i usluge, OIB 45878059290, Stinice 12,Split,SLOBODNA DALMACIJA izdavačka i tiskarska djelatnost, dioničko društvo, OIB 35075764438, Ulica Hrvatske Mornarice 4,Split,ČISTOĆA društvo s ograničenom odgovornošću za obavljanje komunalnih djelatnosti održavanja čistoće i odlaganja komunaln, OIB 38812451417, Put Plokita 81,Split,OPĆINA JELSA Jedinstveni upravni odjel, OIB 94187441810, Riba bb,21465 Jelsa,AUTOKUĆA BOSNIĆ d.o.o. za trgovinu, servis i remont, OIB 62890333516, Rakite 27,Žrnovnica,TISKARA MALENICA d.o.o., OIB 21268596817, 113. Šibenske brigade HV-a 193,Šibenik,Ivan Marijan, OIB 35721802898, Strossmayerovo šetalište bb,21465 JELSA, Otok Hvar,HEP-Operator distribucijskog sustava d.o.o. za distribuciju i opskrbu električne energije, OIB 46830600751, Ulica grada Vukovara 37,10000 Zagreb,Rikard Pavlović, OIB 16829467929, Gundulićeva 26,21000 Split,LUČKA UPRAVA SPLIT, OIB 06992092556, Gat Sv. Duje 1,Split,TINA ALATI društvo s ograničenom odgovorošću za trgovinu i usluge, OIB 72232886006, Trg Francuske Repub. 14,10000 Zagreb,PLOVPUT trgovačko društvo s ograničenom odgovornošću za održavanje pomorskih plovnih putova i radijske službe, OIB 14480721492, Obala Lazareta 1,Split,Regionalna veletržnica Benkovac dioničko društvo za trgovinu i usluge "u stečaju", OIB 16205687638, Benkovačke bojne 17,Benkovac,MESSER CROATIA PLIN Poduzeće za proizvodnju i prodaju tehničkih plinova d.o.o., OIB 32179081874, Industrijska 1,Zaprešić,ZAVOD ZA JAVNO ZDRAVSTVO DR. ANDRIJA ŠTAMPAR, OIB 33392005961, Mirogojska Cesta 16,10000 Zagreb,Zagrebačka burza d.d., OIB 84368186611, Ivana Lučića 2a/22,10000 Zagreb,METRONET TELEKOMUNIKACIJE d.d. za telekomunikacijske usluge, OIB 23269006802, Ulica Grada Vukovara 269/d,10000 Zagreb,RELAX, d.o.o. za proizvodnju i trgovinu, OIB 24543050439, Tijardovićeva 4/II,Split,MINISTARSTVO GOSPODARSTVA, RAVNETELJSTVO ZA ROBNE ZALIHE, OIB 22413472900, Ul.Grada Vukovara 78/VI,10000 Zagreb,PUĆO d.o.o. za trgovinu, ugostiteljstvo i cestovni prijevoz, OIB 33417474295, Puće 2,Ružić,ITEM, d.o.o. informatičke usluge, OIB 71527463594, Put Supavla 39,Split,ŠKARE TRADE, d.o.o. za trgovinu i ugostiteljstvo, OIB 88448992592, Sarajevska Ulica 64,Split,CROATIA osiguranje d.d. FILIJALA SPLIT, OIB 26187994862, Miramarska 22,10000 Zagreb,MIRJANA BARIĆ, OIB 91861480870, D.Farlatija 92,23000 Zadar,SREDIŠNJE KLIRINŠKO DEPOZITARNO DRUŠTVO, dioničko društvo, OIB 64406809162, Heinzelova 62/a,10000 Zagreb,MILENKO BUŠLJETA, OIB 63433937940, P. Bonifacije 30,23000 Zadar,MILICA UGARKOVIĆ, OIB 03462724779, 23000 Zadar,FABIJAN PERONJA, OIB 19033633778, Banski dolac bb,21465 Jelsa,Agencija za upravljanje državnom imovinom, OIB 75666130770, Ivana Lučića 6,10000 Zagreb,COMENG, društvo s ograničenom odgovornošću za informatički inženjering, OIB 42122172362, A. Starčevića 11,Solin,AMEROPA AG, OIB 38272342702, Rebgasse 108,BINNINGEN,GRAFOPLEX, društvo s ograničenom odgovornošću, za trgovinu i usluge, OIB 71142152777, Hektorovićeva 47,Split,HP - Hrvatska pošta d.d., OIB 87311810356, Jurišićeva 13,10000 Zagreb,Financijska agencija, OIB 85821130368, Vrtni put 3,10000 Zagreb,NIKOLA LACMANOVIĆ, OIB 50670282682, Sukoišanska 19,21000 Split,HEP-Operator distribucijskog sustava d.o.o. za distribuciju i opskrbu električne energije, OIB 46830600751, Ulica grada Vukovara 37,10000 Zagreb,VODOVOD I KANALIZACIJA, društvo s ograničenom odgovornošću za vodoopskrbu, odvodnju i pročišćavanje otpadnih voda, OIB 56826138353, Biokovska 3,Split,JELKOM, društvo s ograničenom odgovornošću za komunalnu djelatnost, OIB 92345732468, Vrboska,DALMACIJAVINO d.d. za proizvodnju i promet alkoholnih i bezalkoholnih pića "u stečaju", OIB 07837847925, Obala kneza Domagoja 15,Split,EUROLEASING d.o.o., OIB 48922277230, Remetinečka cesta 98,10000 Zagreb,Rino Barbić, odvjetnik, OIB 04402974520, Vrsina 0,21465 Jelsa,HVARSKI VODOVOD d.o.o., OIB 96577868636, Radičina 0,21465 Jelsa,IVAN MILAT, OIB 89865160390, Ulica br. 7,20271 BLATO NA KORČULI,DIONOVA - DIONA d.o.o., OIB 41112127430, Donje Svetice 127,10000 Zagreb,TEHNOPLAST d.o.o. za građevinarstvo, trgovinu, ugostiteljstvo, turizam i uslužne djelatnosti, OIB 70676517267, Ulica Slobode 5,21000 Split,VIPnet, društvo s ograničenom odgovornošću za usluge javnih telekomunikacija, OIB 29524210204, Vrtni put 1,10000 Zagreb,BILIĆ-ERIĆ d.o.o. za privatnu zaštitu, OIB 68580128211, Ljudevita Posavskog 3, Trgovački centar Millennijum,Sesvete,DALMACIJAVINO - ZAGREB društvo sograničenom odgovornošću za trgovinu, ugostiteljstvo i prijevoz, OIB 93269876765, Gajeva 26,10000 Zagreb,GRAD DRNIŠ, OIB 38309740312, Trg kralja Tomislava 1,22320 Drniš,Vetropack Straža tvornica stakla d.d. Hum na Sutli, OIB 74210066591, Hum na Sutli, Hum na Sutli 203,Hum Na Sutli,CAPRICORNO, društvo s ograničenom odgovornošću za trgovinu, OIB 09517317411, Hercegovačka 57/A,Split,PELJEŠKI VRHOVI, POLJOPRIVREDNA ZADRUGA, OIB 49398931487, Janjina 68,Janjina,Toma Šurjak, OIB 66049692921, Sansovića dvori 29,21465 JELSA, DOL,Jakov Peronja, OIB 07373599239, Jelsa 0,21465 Jelsa,TIGAR d.o.o. za usluge, OIB 65051360088, Put Supavla 1,Split,POREZNA UPRAVA Područni ured Split, OIB 18683136487, Trg dr. Franje Tuđmana 4,21000 Split,BURA I TRAMUNTANA d.o.o. za trgovinu i usluge, OIB 78359961331, Don Frane Bulića 205,Solin,TRAST međunarodno otpremništvo, dioničko društvo, OIB 93225891495,  Gat Sv.Duje 4,Split,CHROMOS AGRO dioničko društvo proizvodnja sredstava za zaštitu bilja, OIB 82790074844, Radnička cesta 173/n,10000 Zagreb,VODOVOD I KANALIZACIJA, društvo s ograničenom odgovornošću za vodoopskrbu, odvodnju i pročišćavanje otpadnih voda, OIB 56826138353, Biokovska 3,Split,AUTOTRANS d. o. o. za javni prijevoz putnika u cestovonom prometu, trgovinu, usluge i turistička agencija, OIB 19819724166, Trg Žabica 1,Rijeka,BRTVILA BREZIĆ d.o.o. za proizvodnju brtvila, trgovinu i zastupanje, OIB 47897946377, Starotrnjanska 46/A,10000 Zagreb,IREKS AROMA društvo s ograničenom odgovornošću, OIB 36709757659, Radnička Cesta 37,10000 Zagreb,Marin Mileteta, odvjetnik, OIB 37476644793, Gorjanska 26,10000 Zagreb,HEP - Opskrba d.o.o. za opskrbu potrošača električnom, toplinskom energijom i plinom, OIB 63073332379, Ulica grada Vukovara 37,10000 Zagreb,ING-ATEST d.o.o. za trgovinu i usluge, OIB 21777333810, Hrvatske mornarice 1/a,Split,Hrvatske vode, pravna osoba za upravljanje vodama, OIB 28921383001, Grada Vukovara 220,10000 Zagreb,BASLER OSIGURANJE ZAGREB dioničko društvo za osiguranje, OIB 59706054982, Radnička cesta 37/b,10000 Zagreb,NARODNI TRGOVAČKI LANAC d.o.o. za trgovinu i usluge, OIB 78344221376, Soblinec, Soblinečka 55,Sesvete,MANTIS, d.o.o. za trgovinu i usluge, OIB 41274793973, Varaždinska 51,Split,Vinko Paina, OIB 51203688235, Malo selo,21460 Stari Grad,TRANSADRIA, međunarodna špedicija d. d. u stečaju, OIB 47965841018, Riva Boduli 1,Rijeka,Hrvatska radiotelevizija, OIB 68419124305, Prisavlje 3,10000 Zagreb,BRODOMERKUR trgovina i usluge, dioničko društvo, OIB 33956120458, Poljička Cesta 35,Split,ZAGREBAČKI HOLDING, društvo s ograničenom odgovornošću za javni prijevoz, opskrbu vodom, održavanje čistoće, putnička a, OIB 85584865987, Ulica grada Vukovara 41,10000 Zagreb,NASTAVNI ZAVOD ZA JAVNO ZDRAVSTVO SPLITSKO-DALMATINSKE ŽUPANIJE, OIB 54948902275, Vukovarska Ulica 46,Split,BRODOSPLIT-BRODOGRADILIŠTE društvo s ograničenom odgovornošću, OIB 05532178397, Put Supavla 21,Split,COPAN ZAGREB društvo s ograničenom odgovornošću za trgovinu i zastupanje, OIB 43698579132, Selnica Šćitarjevska 25,10410 Velika Gorica,DUHAN društvo s ograničenom odgovornošću, OIB 84143469050, Vukovarska 30,Dubrovnik,Ivica Maleš vl. autoservis "UNO", OIB 89917595934, Put Blata bb,21216 Kaštel Stari,Teo Palaversić, OIB 21074825891, Mala Banda 166,21465 Jelsa,HRVATSKA POŠTANSKA BANKA, dioničko društvo, OIB 87939104217, Jurišićeva 4,10000 Zagreb,OTIS DIZALA, društvo s ograničenom odgovornošću za proizvodnju, montažu, remont i održavanje dizala, OIB 76080865307, Prilaz Vladislava Brajkovića 15,10000 Zagreb,Fabijan Roić, OIB 55646544786, Domobranska 26,21460 Stari Grad,Ivo Družević, OIB 59608054089, Družević Dvor 20,21460 Stari Grad, Dol,Ivo Roić, OIB 73872839985, Zbora Narodne garde 2,21460 Stari Grad,Josip Kovačević, OIB 24407104693, M.Ivanića 26,21460 Stari Grad,Tedi-Tadija Maroević, OIB 75901351091, Out Rudine 4,21460 Stari Grad,Jakica Lupi, OIB 73236308888, Vrbanj 0,21462 Vrbanj,Joza Bratanić, OIB 08011374888, Vrbanj 0,21462 Vrbanj,Antun Pavičić, OIB 65866256737, Pavičića dvor 13,21460 Stari Grad, Dol,Juraj Pavičić, OIB 09529542053, Ceratorij 0,21462 Vrbanj,Cvjetko Matković, OIB 10443683019, Matije Ivanića 0,21460 Stari Grad,Katica Kovačević, OIB 33120980772, Dol 0,21460 Dol,Nikša Dužević, OIB 66241675982, Dol 0,21460 Dol,Milovan Kombura, OIB 30770175855, F. Vrančića 13,21000 Split,Jelisava Pavičić, OIB 83980708087, Vrbanj 0,21462 Vrbanj,Matko Carić, OIB 35189247498, Dol 0,21460 Dol,Marinko Dužević, OIB 12242231071, Dol  0,21460 Stari Grad, Dol,Margarita Radonić, OIB 28025722533, Dol 0,21460 Dol,Dinko Pavičić Tribunol, OIB 99243667034, Žrtava Rata  2,21460 Stari Grad,Tonči Šurjak, OIB 60785268681, Stari Grad 0,21460 Stari Grad,Duško Pavičić Ivelja, OIB 25982798589, Bassina 0,21462 Vrbanj,Pero Dulčić Sušak, OIB 55533277123, Malo Selo 63,21460 Stari Grad,Ivan Tadić, OIB 00384008152, Vagonj 32,21460 Stari Grad,Ivica Pavičić, OIB 72332556277, Vrbanj 0,21462 Vrbanj,Mihovil-Mile Pavičić, OIB 24835949834, Vrbanj 0,21462 Vrbanj,Tomi Moscatello, OIB 28508820612, Dol,21460 Dol,Nikola Vodanović, OIB 74845370223, Vrbanj 0,21462 Vrbanj,Margarita Marica Stančić, OIB 08101100980, Kod Sv. Petra 0,21460 Stari Grad,Vjekoslav Radonić, OIB 33204721839, Dol 0,21460 Dol,Marinko Sanseović, OIB 45513941394, Dol 0,21460 Dol,Tadija Moškatelo, OIB 31188799731, B.Kašića 9,21460 Stari Grad,Damir Petrić, OIB 86091667582, Stari Grad 0,21460 Stari Grad,Louis Petrić, OIB 16074465250, Srinjo kola 2,21460 Stari Grad,Ivica Ljubić, OIB 56655610557, Stari Grad 0,21460 Stari Grad,Vinko Lupi, OIB 35451219902, Sv. Magdalene 7,21460 Stari Grad,Ivan Tadić Šilo, OIB 70114227603, Stari Grad 0,21460 Stari Grad,Ivan Tadić, OIB 70114227603, Stari Grad 0,21460 Stari Grad,Vinko Maroević, OIB 76848533915, Stari Grad,21460 Stari Grad,Ivan Buratović, OIB 47859397279, Vrbanj 13,21462 Vrbanj,Mijo Mili Pavičić, OIB 88915921313, Vrbanj 0,21460 Vrbanj,Marija Vodanović, OIB 55757464937, Stari Grad 0,21460 Stari Grad,Jakov Fredotović, OIB 46839149373, Vrbanj 297,21462 Vrbanj,Miljenko Srhoj, OIB 83488729434, Krešimirova 5,21460 Stari Grad,Nikola Haladić, OIB 44890767273, Stari Grad 0,21460 Stari Grad,Janez Jelušić, OIB 53424861114, Sv. Petra 0,21460 Stari Grad,Nikola Sansević, OIB 77925554696, Dol 0,21460 Stari Grad,Nikola Buratović, OIB 63461897206, Vrbanj 0,21462 Vrbanj,Cvjetko Buratović, OIB 68271062216, Put Križa 4,21460 Stari Grad,Nikola Buratović, OIB 83296807791, Vrbanj 0,21462 Vrbanj,Nikola Stipišić, OIB 40730811746, Vrbanj 0,21462 Vrbanj,Prošper Moškatelo, OIB 30735770287, Dol 0,21460 Dol,Tonko Maroević, OIB 09539101243, Šiberija 6,21460 Stari Grad,Ivo Pavičić, OIB 10571584537, Dol 0,21460 Dol,Pavao Čubre, OIB 53903728630, Vrbanj 0,21462 Vrbanj,Luka Šurjak, OIB 94878152360, Dol 0,21460 Dol,Luka Franetović, OIB 70961784599, C. Škarpe 17,21460 Stari Grad,Ivan Miloš Mile, OIB 62291039145, Dol 0,21460 Dol,Jure Moškatelo, OIB 82967525191, Ploča 2,21460 Dol,Vjekoslav Bogdanić, OIB 94391191426, J.B.Jelačića 9,21460 Stari Grad,Petro Šoljan, OIB 76350894229, Donja kola 0,21460 Stari Grad,Juraj Dužević, OIB 99909425440, Radošića dvor 4,21460 Dol,Damir Šurjak, OIB 27457530614, Šurokovića dvor 5,21460 Dol,Jakov Tresić, OIB 60663993622, Vrbanj 0,21462 Vrbanj,Juraj Moškatelo Stariji, OIB 12577877147, Ploča 27,21460 Stari Grad,Ruža Roić, OIB 27524265061, Pod jugo 10,21460 Dol,Rade Čavić, OIB 74420229729, Malo Selo 0,21460 Stari Grad,Matilda Buratović, OIB 24198956638, Vrbanj 0,21462 Vrbanj,Ivo Šurjak, OIB 90776404563, Ostravska 8,21000 Split,Dražica Matković Ljubo, OIB 38484140872, Vrbanj 0,21462 Vrbanj,Dinko Račić, OIB 02437704848, Vrbanj 173,21462 Vrbanj,Mila Franetović Dužević, OIB 02539671010, Vrankovića dvor 5,21460 Stari Grad,Luka Stančić, OIB 91475365556, Stančića dvor 0,21460 Dol,Meri Petrić, OIB 49953370209, Stari Grad 0,21460 Stari Grad,Ivan Moškatelo, OIB 16048013538, Ploča 29,21460 Dol,Vinko Moškatelo, OIB 57771107058, Ploča 23,21460 Dol,Nikola Šimunović, OIB 24630749503, K. Zvonimira 35,21460 Stari Grad,Mirko Radonić, OIB 28025722533, Pod jugo 19,21460 Dol,Antun Sansević, OIB 80183811492, Sansevića dvor 43,21460 Dol,Nikša Moškatelo, OIB 98307576243, Ploča 4,21460 Dol,Antun Vodanović Stariji, OIB 43563335947, Vrbanj  0,21460 Vrbanj,Ivo Bojanić, OIB 00897882683, Šiberija 19,21460 Stari Grad,Cvjetko Miličić, OIB 44230808110, T. Buzolića 8,21450 Hvar,Marija Trbuhović, OIB 38712300010, Vrbanj 0,21462 Vrbanj,Neno Šoljan, OIB 04419572654, Molo Selo 0,21460 Stari Grad,Juraj Tomi Moškatelo, OIB 80968217347, Ploča 2,21460 Dol,Ivo Račić Kapetanić, OIB 70008404713, Vrbanj 0,21462 Vrbanj,Đuro Caratan, OIB 81898965125, Zavala 0,21465 Zavala,Ante Tonči Drinković, OIB 92836065068, Bonski Dolac,21465 Jelsa,Kata Duboković, OIB 93006547119, Pitve bb,21465 Pitve,Boris Carić, OIB 46466426123, Ivan Dolac 0,21465 Ivan Dolac, Jelsa,Tonko Ivčević Bakulić, OIB 62293366608, Šiberija 29,21460 Stari Grad,Marko Huljić, OIB 99873701212, Račić 860,21465 Jelsa,Lenka Roić, OIB 57371012596, Dol,21460 Dol,Stjepan Jerković, OIB 25876380285, Zastražišće 0,21466 Zastražišće,Boris Borović, OIB 51193036454, Poljica,21466 Poljica,Niko Salamunić, OIB 76231208532, Jelsa bb,21465 Jelsa,File Vranković, OIB 44132340384, Dol 0,21460 Dol,Juraj Šperka, OIB 79176257167, Zastražišće 0,21466 Zastražišće,Mili Razović, OIB 03291272208, Vinkovačka 51,21000 Split,Ante Mihojević, OIB 08852465695, Vrboska,21463 Vrboska,Ljubica Stipišić, OIB 53136752678, Vrbanj 0,21462 Vrbanj,Stjepan Hujo Huljić, OIB 06947019866, Vrsina bb,21465 Jelsa,Nikola Grgičević, OIB 72806517394, Vrisnik 0,21465 Vrisnik,Tonči Gurdulić, OIB 88962507191, Jelsa 0,21465 Jelsa,Prošperino Milevčić, OIB 45533211549, Jelsa 0,21465 Jelsa,Boris Rubinić, OIB 69242251733, V rbanj  0,21462 Vrbanj,Jakov Račić, OIB 31621777587, Vrbanj 302 A,21462 Vrbanj,Jakša Radonić, OIB 11727504421, Jelsa 0,21465 Jelsa,Vinko Palaversić, OIB 66878442541, Jelsa,21465 Jelsa,Fabijan Kunčić, OIB 51005536058, Dol 0,21460 Dol,Dušan Salamunić, OIB 67690387290, Račić bb,21465 Jelsa,Margarita Stančić, OIB 77283348907, Dol 0,21460 Dol,Josip Crnčić, OIB 78272535399, Pitve 0,21465 Pitve,Luka Moškatelo, OIB 37611216898, Dol 0,21460 Dol,Lucija Milatić-Bričolić, OIB 72454967005, Svirče 0,21462 Svirče,Fabijan Dužević, OIB 65516171063, Domobranska 31,21460 Stari Grad,Vjeko Jakas, OIB 99530955280, Zvala bb,21465 Zavala,Pavo Bunčuga, OIB 76824484181, Banski Dolac bb,21465 Jelsa,Marko Buratović, OIB 96637597848, Svirče 0,21462 Svirče,Antun Lučić, OIB 23239072373, Poljica,21466 Poljica,Marin Parun Barbić, OIB 39599282196, Pitve 0,21465 Pitve,Stjepan Tomislav Huljić, OIB 97499130016, Lučica bb,21465 Jelsa,Cvjetka Cvita Milevčić, OIB 75708915913, Jelsa 0,21465 Jelsa,Marinko Radonić, OIB 89514038279, Pitve 72,21465 Pitve,Antun Gurdulić, OIB 55215862622, Vrsina bb,21465 Jelsa,Blaženko Jakas, OIB 38730295070, Zavala 0,21465 Zavala,Braco Jakas, OIB 76920975322, Zavala 136,21465 Zavala,Ivan Makjanić, OIB 86091321106, Svirče 0,21462 Svirče,Ante Rubinić, OIB 15201258693, Vrsina  307,21465 Jelsa,Dražica Vicenca Matković, OIB 67149132840, Vrbanj 117,21462 Vrbanj,Jakov Radonić, OIB 93729454627, Jelsa bb,21465 Jelsa,Slobodan Radičić, OIB 46777889915, Pitve bb,21465 Pitve,Jurko Lučić, OIB 16439489089, Vrboska 0,21463 Vrboska,Mate Antičević, OIB 55268785640, Zavala 0,21465 Zavala,Josip Franičević, OIB 43547284113, Burkovo bb,21465 Jelsa,Asija Bojanić, OIB 14798986072, Burkovo,21465 Jelsa,Milivoj Vidas vl. Servisa instrumenata, mjerne i regulacione opreme, OIB 56342789123, Starčevićeva 26,21000 Split,BURA l d.o.o. za trgovinu i usluge - u stečaju, OIB 79000721319, Koturaška 51,10000 Zagreb,NET MEDIA SISTEMI d.o.o. za informatički inženjering, OIB 03380490457, Kvaternikova 12,Split,Financijska agencija, OIB 85821130368, Vrtni put 3,10000 Zagreb,Hrvatski registar brodova, OIB 04601923208, Marasovića 67,Split,Nenad Ševo, OIB 88234857624, Teiljska 1,21000 Split,Meri Stipinović, OIB 64965084141, Sukoišanska 25,21000 Split,Fond za zaštitu okoliša i energetsku učinkovitost, OIB 85828625994, Ksaver 208,10000 Zagreb,Zlatko Balić, OIB 07837847925, Obala kneza Domagoja 15,21204 Dugopolje,Galić Ante, OIB 90017639391, Odeska 16,21000 Split,Dean Prelević, odvjetnik, OIB 10098946497, Gundulićeva 22,21000 Split,Želimir Miletić, OIB 86888847404, Put Kotlara 31,23000 Zadar,Luči Roić, OIB 24743587539, Pavičića dvor 7,21460 Dol,Nade Pavičić-ivelja, OIB 33508911717, Vrbanj 365,21460 Vrbanj,Dujko Čubre, OIB 91478009603, Vrbanj 0,21460 Vrbanj,Antun Bratanić, OIB 52392458213, Zvonimirova 27,21460 Stari Grad,Andrija Matković, OIB 72332556277, Domobranska 22,21460 Stari Grad,Antun Vune Bratanić, OIB 44890767273, Vrbanj 0,21460 Vrbanj,Dinko Lušić, OIB 23131390669, Vrbanj 0,21460 Vrbanj,Nikica Nikola Matijević, OIB 21094494613, Dol 0,21460 Stari Grad,Ivan Sanseović, OIB 08563467932, Dol, Kunčića dvor 4,21460 Stari Grad,Marija Kovačević Lolotović, OIB 69060952354, Vukovarska 23,21460 Stari Grad,Petar Zlatan Vodanović, OIB 11403397863, Vrbanj 126,21460 Vrbanj,Ivan Stančić, OIB 31497688270, Dol, Stančića dvor 0,21460 Stari Grad,Stjepan Moškatelo, OIB 92020885489, Dol Sv. Marije 1,21460 Stari Grad,Toma Dužević, OIB 08830644469, Dol Sv. Marije 0,21460 Stari Grad,Ivica Račić, OIB 28123794048, Vrbanj 0,21460 Vrbanj,Kuzma Pavičić Aleluja, OIB 33120197409, Vrbanj 0,21460 Vrbanj,Vinka Salamunić, OIB 91445751353, Jelsa 0,21465 Jelsa,Teo Huljić, OIB 56034797647, Jelsa 0,21465 Jelsa,Dejan Šperka, OIB 10054205030, Jelsa 0,21465 Jelsa,Juraj Caratan, OIB 29357565225, Zavala 0,21465 Zavala,Matko Antičević, OIB 42034643125, Pitve 0,21465 Pitve,Dinko Rubinić ( Vjera ), OIB 69863599942, Vrisnik 73,21465 Vrisnik,Vjera Rubinić, OIB 98825603309, Vrinsnik 73,21465 Vrisnik,Abraham Bojanić, OIB 79576557482, Jelsa 1,21465 Jelsa,Vedran Nevešćanin, OIB 34969575575, Smiljanićeva 2,21000 Split,Marija Pjevac, OIB 82096480140, Omiška 18,21000 Split,Carinska uprava, OIB 18683136487, Zrinsko Frankopanska 60,21000 Split,Općinski sud u Starom Gradu - ZK odjel, Ulica Novo Riva 3,21460 Stari Grad,Nada Akrap, OIB 50608806627, Put Sirobuje 37,21000 Split,Jasminka Antunović, OIB 74697035343, Ulica Luke Botića 24,21210 Solin,Nediljka Armanda, OIB 09033661295, Vranjički put 18,21000 Split,Ana Babić, OIB 99777361372, Krilava 8,21000 Split,Gordana Babić, Šulavi bb,21214 Kaštel Lukšić,Ivan Babić, OIB 39364629552, Doverska 7,21000 Split,Katica Babić, OIB 49371248632, Zvonimirova 16,21210 Solin,Jure Bacelj, OIB 68175280792, Bacelji 9,21206 Bračević,Ana Bačić, OIB 18080781553, Umljanovići bb,22320 Drniš,Nediljka Bajić, OIB 00893712988, Jurja Križanića 7,21000 Split,Žarka Bakotić, OIB 36917498674, Mosorska Ulica 11 A,21214 Kaštel Gomilica,Marko Baković, OIB 05569494546, Kroz Selo 2,22300 Kistanje,Ivica Ban, OIB 07285230342, Braće Radića 7,21212 Kaštel Sućurac,Srđanka Banovac, OIB 50974371502, Sikavice - Banovci 5,Parčić,Božidar Barać, OIB 80639746410, Maslinska 22,21000 Split,Vedran Barbarić, OIB 18526555730, Šimićeva 8,21000 Split,Marija Barbir, OIB 43799885260, Vukovarska 175,21000 Split,Petar Barbir, OIB 94965914070, Vukovarska 175,21000 Split,Anica Baričević, OIB 06811970314, Put blata bb,21217 Kaštel Novi,Damira Barišić, OIB 88385690941, Barišići 10,22320 Žitnić,Ivan Barišić, OIB 38311171100, Kornatska 31,31000 Osijek,Manda Bašić, OIB 23944179531, Put Majdana 29,21210 Solin,Aleksandar Bauk, OIB 97860316263, Alojzija Stepinca 16,21000 Split,Marina Zečić, OIB 62683960216, Alojzija Stepinca 16,21000 Split,Ivo Bavčević, OIB 18609350440, Šibenska 3,21000 Split,Nataša Bazina, OIB 67925940620, PUT STRMA 67 (ranije: NEORIĆ, NEORIĆ, 0),21203 Neorić,Mirjana Begonja, OIB 73001510209, Džale 2,22323 Sedramić,Jelena Belić, OIB 77723253899, Jelsa 627,21465 Jelsa,Niko Belić, OIB 18977071620, Jelsa 627,21465 Jelsa,Jagoda Bešker, OIB 29966440390, Gašpini 23,21210 Solin,Nedo Bešker, OIB 56588665795, Gašpini 23,21210 Solin,Zorica Bilić, OIB 99810426480, Ulica Predraga Bogdanića 13,21460 Stari Grad,Sanja Bilić-pavlinović, OIB 45845212026, Vukovarska 80,21000 Split,Jela Bilobrk, OIB 63402483386, Stepinčeva 32,21000 Split,Antun Blažević, OIB 90714609552, Meštrovića šetalište 96,21000 Split,Hrvoje Blažević, OIB 12287964630, Blaževići bb,22320 Čavoglave,Damir Bojčić, OIB 41258960204, Kralja Zvonimira 24,22320 Drniš,Željko Bojčić, OIB 09291034408, P. Preradovića 4,22320 Drniš,Denis Boljat, OIB 33725767264, Karlovo 46,21214 Kaštel Kambelovac,Srećko Boras, OIB 94339540336, ULICA BISKUPA PAVLA ŽANIĆA 20 (ranije: KAŠTEL NOVI, PUT GROBLJA, 0),21217 Kaštel Novi,Robert Borić, OIB 38057391892, Mosećka 56,21000 Split,Goran Bosančić, OIB 33007404175, Ulica Braski Dolac 40,21212 Kaštel Sućurac,Pava Botić, OIB 34296544282, Kosorova 7,22300 Knin,Ljuba Božanić, OIB 04083001132, Dobrilina 11,21000 Split,Anka Božić, OIB 84941173128, Šibenksa 9,21000 Split,Anica Božić-Bakušić, OIB 89654935153, Katalinića prilaz 5,21000 Split,Ivica Bratić, OIB 86080104106, Neorić bb,21203 Neorić,Nikša Bratić, OIB 49290967945, Put Svete Mande 18,21000 Split,Vencislav Brizić, OIB 29265973045, Ulica Kralja Zvonimira 56,21460 Stari Grad,Zlata Brizić, OIB 73389614517, Ulica Kralja Zvonimira 56,21460 Stari Grad,Mate Brstilo, OIB 97701748344, Krešimirova 25,21311 Žrnovnica,Zora Budimir, OIB 65069642793, Cesta Domovinskog rata 36,22300 Knin,Miranda Budiša, OIB 35557811513, Ulica Kralja Zvonimira 18,22320 Drniš,Nediljko Bugarin, OIB 69239215555, Doverska 7,21000 Split,Željka Vučemilović-šimunović, OIB 19390672750, Alkarska Ulica 26,21000 Split,Gordana Buljević, OIB 32937631192, Trondheimska 10,21000 Split,Marina Burić, OIB 93570683955, Mirlović Zagora,22323 Unešić,Mario Buzov, OIB 93519007247, Cerje 35,22320 Mirlović Polje,Đuro Caratan, OIB 81898965125, Stara zavala 58,21465 Jelsa,Toni Caratan, OIB 68762006562, ZAVALA 58 (ranije: ZAVALA, ZAVALA, 0),21465 Zavala,Boris Carić, OIB 46466426123, IVAN DOLAC 179 (ranije: IVAN DOLAC, IVAN DOLAC, 0),21465 Ivan Dolac,Paulo Carić, OIB 15402538356, SVIRČE 145 (ranije: SVIRČE, SVIRČE, 0),21460 Svirče,Dinka Cezareo, OIB 08033901183, Marina Šabića 4,21460 Stari Grad,Nevenka Cukrov, OIB 17311242164, Domovinskog rata 6,21210 Solin,Dijana Czwik, OIB 09675579569, Matoševa Ulica 96,21210 Solin,Vinka Čavala, OIB 72189149878, ULICA PETRA ZRINSKOG 23 (ranije: KAŠTEL GOMILICA, UZ VODOVOD, 0),21214 Kaštel Gomilica,Silva Černak Lojić, OIB 21589065823, Lojići 1,22320 Drniš,Diana Čović, OIB 59401221926, Duće-Glavica,21310 Omiš,Ante Čulo, OIB 58219699024, Hrvatskih knezova bb,21214 Kaštel Gomilica,Blaž Ćapin, OIB 67223092915, Odakova 9,21000 Split,Filip Delać, OIB 82167098700, Grge Novaka 6,22300 Knin,Ankica Delić, OIB 80719299509, Kaštelanska cesta 42,21212 Kaštel Sućurac,Marko Delić, OIB 05763270433, Gašpini 108,21210 Solin,Nediljka Delić, OIB 99568210497, Donji Muć bb,21203 Donji Muć,Gordana Didak, OIB 78878339902, Kroz Smrdečac 5,21000 Split,Mili Divić, OIB 35555990248, Radobiljska Cesta 12,21250 Katuni,Ljiljana Dragan Jelušić, OIB 50973171038, Antuna Branka Šimića 54,21000 Split,Milka Drlje, OIB 15738553325, Kitožer 9,21311 Stobreč,Mato Drmić, OIB 39636384582, Put Plokita 40,21000 Split,Jozo Družianić, OIB 63604163211, Pujanke 15,21000 Split,Stanko Duvančić, OIB 41476060687, Duvančići 9,22320 Razvođe,Damir Duvnjak, OIB 63781484968, Križine 15A,21000 Split,Nives Džanko, OIB 90598357164, Ulica Fra Pavla Melade 24 A,21217 Kaštel Štafilić,Ante Đurđević, OIB 72594587030, Jadranska 12,21400 Supetar,Ljubica Elez, OIB 71000445833, Donji Moseć 14,22320 Moseć,Ankica Ezgeta, OIB 18659409558, Kaštelanska cesta 12,21217 Kaštel Stari,Lenka Franić, OIB 62951288048, Sedam Kaštela 6,21000 Split,Ivica Gabelić, OIB 70468304794, Vrboska 387,21465 Vrboska,Marija Galešić, OIB 47387004597, Neorić 61,21203 Neorić,Petar Galić, OIB 09903259382, MERZOVA 12 (ranije: SPLIT, TEŽAČKI PUT, 40 E),21000 Split,Silvana Galić, OIB 02726524452, Trondheimska 5,21000 Split,Kazimir Garić, OIB 83662319172, Ulica Matija Ivanića 35,21460 Stari Grad,Vencel Gašpar, OIB 46863766369, Hercegovačka 24,21000 Split,Vinko Gašpar, OIB 21657975586, Sinjska 9,21000 Split,Ana Goreta, OIB 91749079767, Put željezničke stanice,22320 Drniš,Zorka Goreta, OIB 78206251147, Donje Gorete 21,22320 Drniš,Josip Gotovac, OIB 16838023061, Vukovarska 113,21000 Split,Vjekoslav Grbčić, OIB 00132520638, Gajeva 11A,21000 Split,Divna Grbeša, OIB 74813693236, FRANKOPANSKA ULICA 20 (ranije: SOLIN, FRANKOPANSKA ULICA, 60),21210 Solin,Ana Grubišić, OIB 49854875039, Put Sirobuje 10,21311 Stobreč,Gordana Grubišić, OIB 49873220891, Braće Radića 3,21210 Solin,Nikola Grubišić, OIB 97693442104, VUKOVARSKA ULICA 5 (ranije: DRNIŠ, KRALJA ZVONIMIRA, 41),22320 Drniš,Sanja Grubišić, OIB 26638303946, Ulica Kralja Zvonimira 41,22320 Drniš,Antonio Gudelj, OIB 83686976296, Put Dragovoda 17,21000 Split,Kata Gugić, OIB 97696546556, Sarajevska 42,21000 Split,Mirjana Gugić, OIB 69438273166, Luke Botića 6,21210 Solin,Ivica Hajder, OIB 67907347725, Cigići 1,22320 Otavice,Željko Hajder, OIB 70330715284, Cigići 1,22320 Otavice,Silvana Hajduk, OIB 33507058945, Varoš 1,21231 Klis,Tomislav Herceg, OIB 78714538239, Sinjska 46,22300 Knin,Mira Ikica, OIB 11849010850, Vlaka Vi 2,22303 Oklaj,Franjo Ivčević, OIB 49917991796, Sv. Petra od Klob. 1,21217 Kaštel Novi,Jelena Ivčević, OIB 74901888496, Ulica Sv. Petra Od Klobuka 16,21217 Kaštel Novi,Damir Jakus, OIB 87272819238, Stepinčeva 67,21000 Split,Gospova Jakus, OIB 04209324873, Poljička Cesta 84,Poljica,Marica Jakus, OIB 74750176046, PUT MAJDANA 31 (ranije: SOLIN, PUT MAJDANA, 31),21231 Klis,Petar Jakus, OIB 67345729042, Put Majdana 31,21210 Solin,Marko Janković, OIB 19997991153, Bisko 39,21232 Bisko,Matija Jeličić, OIB 98976446888, Vinkovačka 5,21000 Split,Ante Jeličić, OIB 91949654327, Trondheimska 7,21000 Split,Marija Jocić, OIB 87687857774, Vojka Krstulovića 21,21000 Split,Ante Jolić, OIB 30924166560, Jolići 2,22320 Gradac,Marica Jukić, OIB 19856164686, Perivoj A. Roje 5,21000 Split,Marko Jukić, OIB 72590351524, Perivoj Ane Roje 5,21000 Split,Renata Jukić, OIB 09827250222, Put Župića 33,21230 Sinj,Jadranka Jurić, OIB 52705592800, Bufaline II 29,21217 Kaštel Novi,Marija Jurić, OIB 31016018881, Put Kruševika bb,21214 Kaštel Kambelovac,Ankica Kainić, OIB 80409745726, Prominski Put 11,22300 Knin,Jelena Kalinić, OIB 02401555720, Magistrala Solin 67,21000 Split,Petar Kalinić, OIB 76156352997, Mosećka 114,21000 Split,Anamarija Kalinić Radović, OIB 92738597282, Vukovarska 57,21000 Split,Stipan Kamber, OIB 84681628783, Sesartići 20,21210 Solin,Đuro Kapoši, OIB 55675650848, Južno predgrađe 51,31000 Osijek,Željko Karin, OIB 70824276539, Zgon 80,21210 Solin,Marijana Karin Prnjak, OIB 61576258120, Zgon 80,21210 Solin,Neda Kasalo, OIB 11081458098, CESTA DR. FRANJE TUĐMANA 409 (ranije: KAŠTEL KAMBELOVAC, CESTA DR. FRANJE TUĐMANA, 109),21214 Kaštel Kambelovac,Zvonimir Kasalo, OIB 07885551191, CESTA DR. FRANJE TUĐMANA 409 (ranije: KAŠTEL KAMBELOVAC, CESTA DR. FRANJE TUĐMANA, 109),21214 Kaštel Kambelovac,Suzana Kašić, OIB 59974477956, Ulica 142. Brigade 2,22320 Drniš,Ivana Katalinić Jerčić, OIB 27192920551, Put Vrila 6,21310 Omiš,Josip Katušić, OIB 17394409236, Luke Botića 11,21210 Solin,Ljiljana Kegalj, OIB 44567225674, Istarska 5,21000 Split,Ante Kekez, OIB 82341180529, Dubrovačka 35,21000 Split,Ivanko Kekez, OIB 69257203171, Sukoišanska 29,21000 Split,Petrica Kekez, OIB 01138031201, Dubrovačka 35,21000 Split,Boško Kevo, OIB 58881798829, Stipe Pensa 5,21217 Kaštel Štafilić,Antiša Kliškinić, OIB 54591476829, Ulica Petra Krešimira Iv 108,21210 Solin,Veljko Knezović, OIB 29953576092, Zagrebačka 6,21311 Stobreč,Stjepan Kokeza, OIB 45375542461, Čopova 8,21000 Split,Petar Kolega, OIB 41344179016, ZVONIMIROVA 121 (ranije: SOLIN, ANTIŠE VUČIČIĆA, 149),21210 Solin,Daniela Kovač, OIB 73917202839, Cesta dr. Franje Tuđmana 238a,21212 Kaštel Sućurac,Željka Kovač, OIB 49269171098, Mažuranićevo šetalište 26,21000 Split,Ivan Kraljić, OIB 34937918610, Put Balabana 7,21203 Neorić,Inga Krnjaić, OIB 00968558935, Požeška 6,21000 Split,Anka Krstić, OIB 50194808421, Odeska 19,21000 Split,Ivan Kundid, OIB 95397541786, Gradišćanskih Hrvata 1,21000 Split,Ivana Kundid, OIB 65152954463, Dinarska 11,21000 Split,Ružica Kundid, OIB 62510013110, Dinarska 11,21000 Split,Deni Kuvačić, OIB 86909984538, Mažuranićevo Šetalište 10 B,21000 Split,Anka Landikušić, OIB 18023655586, Gradac 19 A,21311 Podstrana,Ivan Lasić, OIB 23248459290, Konjsko bb,21231 Konjsko,Dražen Lazić, OIB 10307450473, Šime Ljubića 9,21000 Split,Nenad Leskur, OIB 79369933858, Ulica Stjepana Radića 14,21210 Solin,Ivana Lilić, OIB 24212828078, Put Brodarice 7,21000 Split,Ivo Lipanović, OIB 56508525212, M. Getaldića 31,21000 Split,Marko Lojić, OIB 38337274260, Lojići 1,22320 Drniš,Mile Lovrić, OIB 87317474850, Fra Grge Martića 41,21000 Split,Ana Lovrinčević, OIB 37389823251, Vrh Visoke 121,21000 Split,Dejan Lukavac, OIB 85205650926, Ćirići 3,22320 Tepljuh,Nela Madžar, OIB 92085359240, Poljička 2,21311 Podstrana,Alenka Malinić, OIB 44061509536, Pujanke 79,21000 Split,Pavao Marasović, OIB 32681502260, Put Jokića-kalčina 8,21203 Neorić,Anto Marijan, OIB 32989170521, Ulica Mate Lovraka 2,10410 Velika Gorica,Cvita Marijanović, OIB 33573858243, Marjanovići Iznad Crkve 11,22320 Gradac,Dobrinka Marijanović, OIB 03673706981, Put Smokovika 35,21000 Split,Tomislav Marijanović, OIB 87726686946, Put Smokovika 35,21000 Split,Jasna Marin, OIB 24544706980, Petra Svačića 99,22320 Drniš,Marina Marin, OIB 96155411085, Trbounje bb,22320 Drniš,Željko Marinac, OIB 53959056974, Varaždinska 3,21000 Split,Božidar Marinković, OIB 12351935621, Dosud 9,21000 Split,Jakov Mateta, OIB 14390943845, ULICA KORIOLANA ĆIPIKA 10 (ranije: KAŠTEL STARI, ULICA KARIOLANA ČIPIKA, 10),21217 Kaštel Stari,Ivan Matić, OIB 23355936969, Kopilica 33,21000 Split,Ružica Matić, OIB 42779808936, Gornji Matići Kod Bunara 1,22320 Trbounje,Slavko Matić, OIB 28602503915, I. Aljinovića 11,21311 Žrnovnica,Željko Matić, OIB 66582117749, Ulica Put Kaluna 18,22320 Drniš,Marija Matković, OIB 79153132638, Šižgorićeva 20,21000 Split,Ivan Melvan, OIB 80843491669, Luke Botića 7,21217 Kaštel Novi,Nikola Midenjak, OIB 88248589366, Ulica 142. Brigade 16,22320 Siverić,Pere Mihanović, OIB 49545684243, Radičinka 12,21311 Žrnovnica,Ana Mikulić, OIB 54712970747, Čavoglave bb,22320 Drniš,Mate Mikulić, OIB 87811623322, Pauk 11,22320 Čavoglave,Ivan Milaković, OIB 91056811857, Strmoševica 3,21222 Marina,Ivan Milanović, OIB 75286000064, Terzićeva 17,21000 Split,Zorka Miletić, OIB 48042737399, Jajići 30,21210 Solin,Milan Miljuš, OIB 35675614034, Kranjčevićeva 35,21000 Split,Đorđe Mirčetić, OIB 27370139872, Pokvasica 2,22320 Miočić,Tonči Mišković, OIB 74628173475, Jelsa 667,21465 Jelsa,Ana Moro, OIB 64571848035, Vukovarska 80,21000 Split,Slavko Moro, OIB 30868427553, Muklače 23,21203 Crivac,Tomi Moscatello, OIB 28508820612, Ploča 17, Dol,21460 Stari Grad,Marija Munitić, OIB 68535764041, Mažuranićevo šetalište 48,21000 Split,Ljubomir Muslim, OIB 17589644925, Imotska 60,21000 Split,Mijo Nožina, OIB 79046275268, PUT NOŽINA - MALJKOVIĆA 11 (ranije: PRGOMET, PRGOMET, 0),21201 Prgomet,Jurica Oman, OIB 78517901315, Ive Tijardovića 10,21000 Split,Mirko Oman, OIB 68766264149, Tijardovićeva 10,21000 Split,Janja Orošnjak, OIB 49619386391, Gorice 2,21212 Kaštel Sućurac,Mila Palada, OIB 10163841708, Odeska 4,21000 Split,Ivan Pandža, OIB 63327603131, ULICA KORIOLANA ĆIPIKA 7 (ranije: KAŠTEL STARI, ULICA KARIOLANA ČIPIKA, 9),21217 Kaštel Stari,Asija Papić, OIB 36844611036, Dr. Ante Starčevića 55,21220 Trogir,Mijo Papić, OIB 90436045680, Getaldićeva 5,21000 Split,Tereza Papić, OIB 79546057657, M. Getaldićeva 5,21000 Split,Rajko Parać, OIB 14695878450, Paraći 3,22320 Ružić,Tatjana Parać, OIB 45662446398, Vrlička 43,21000 Split,Đurđica Parat, OIB 21781090554, Boksitno naselje 19,22320 Drniš,Ivan Pastuović, OIB 39126309445, Pastuovića 3,22320 Ružić,Jurica Pavela, OIB 06763759506, Poljana Kneza Trpimira 6,21000 Split,Roki Pavičić, OIB 01089958101, Drugi Donji Dvori 6,21460 Stari Grad,Ivan Pažanin, OIB 47030103613, Biokovska 6,21000 Split,Luka Peko, OIB 89771272445, Terzićeva 5,21000 Split,Neda Penga, OIB 76197116887, Sv.lovre 23,21311 Stobreč,Ante Perko, OIB 58528189918, Don Petra Peroša 5,21210 Mravince,Ivana Perko, OIB 72532024891, Don Petra Peroša 5,21210 Mravince,Gordana Perković, OIB 48186805492, Vukovarska 43,21000 Split,Marica Perković, OIB 69926366099, Perkovići 15,22320 Kljake,Nediljko Perković, OIB 66481146396, Vukovarska 43,21000 Split,Nila Peroš, OIB 48544328267, Terzićeva 3,21000 Split,Dragica Peša, OIB 47913512214, Jeretova 7,21000 Split,Iris Peša, OIB 06010961010, Rikarda Katalinića Jeretova 7,21000 Split,Nikša Petrić, OIB 98862228387, Kod Sv. Stjepana 23,21460 Stari Grad,Matko Pezo, OIB 51619560640, Hercegovačka 30,21000 Split,Zlatko Piperković, OIB 91173398058, Dinka Šimunovića 17,21000 Split,Joško Pivac, OIB 34978148355, Varaždinska 43,21000 Split,Luka Pjevac, OIB 52683808409, Omiška 18,21000 Split,Anka Plazonja, OIB 92736733656, Uskočka 7,21000 Split,Robert Plazonja, OIB 75774016292, Uskočka 7,21000 Split,Gordan Poparić, OIB 98826275620, ULICA GRGURA NINSKOG 29 A (ranije: KAŠTEL NOVI, ŽRTAVA RATA, 29 A),21217 Kaštel Novi,Ante Popović, OIB 03185976635, J. Palmotića 2,21000 Split,Milanka Pranić, OIB 03263396290, Mosećka Ulica 4,22320 Drniš,Miroslav Primorac, OIB 42998076332, I. Paštrića Poljičanina 19,21311 Podstrana,Iva Punda, OIB 03796593117, Bistrička 29,21204 Kotlenice,Drago Radić, OIB 29691845355, Na rudini 3,20207 Čibača,Mladen Radmilović, OIB 32330076899, Gorička 4,21000 Split,Petar Radonić, OIB 09324740808, Jelsa 98,21465 Jelsa,Jagoda Radošević, OIB 26353444269, Vrh Lučca 35,21000 Split,Ante Rajčić, OIB 16954022739, Velebitska 97,21000 Split,Marko Ralica, OIB 43858024645, Benkovačka 3,21000 Split,Ivan Raos, OIB 51516687457, MANDIĆEVA 66 (ranije: STOBREČ, MANDIĆEVA, 66),21000 Split,Zdenka Razlog, OIB 03030085275, Kod Pošte 33,22320 Siverić,Mila Rebić, OIB 40304138585, Marka M. 20A,21210 Mravince,Marija Reljanović, OIB 34147480025, Otavice 30,22320 Otavice,Mara Režić, OIB 03502691709, Kliški Put 48,21210 Solin,Marija Rizvan, OIB 81852427870, Bilice 12,21000 Split,Anđelko Rogulj, OIB 86920054956, Gomile 38,21217 Kaštel Stari,Berislava Roša, OIB 03031267329, Zvonimirova 29 B,22300 Knin,Sofija Ruić, OIB 32252086462, Getaldićeva 19,21000 Split,Ana Runjić, OIB 01784422133, Hrvatskih vitezova 46,21000 Split,Gordan Ruščić, OIB 53119078542, Putaljski put bb,21212 Kaštel Sućurac,Sanja Ružić, OIB 04871127862, Šižgorićeva 7,21000 Split,Svjetlana Samac, OIB 00231948560, Samci 14,22320 Brištane,Miljenko Samardžić, OIB 48154982931, Šižegorićeva 20,21000 Split,Dinka Sanseović, OIB 27313861620, KUNIČIĆA DVOR 4 (ranije: DOL, DOL, 0),Dol,Ante Sarić, OIB 37671686952, Neorić bb,21203 Neorić,Ivan Sarić, OIB 25772566590, DONJA MALA-CENTAR 47 (ranije: NEORIĆ, NEORIĆ, 0),21203 Neorić,Marija Sedlar, OIB 77476367069, Ostravska 1,21000 Split,Ljubica Sekelez, OIB 37811046307, Mitnička 1,21000 Split,Kristina Serdarević, OIB 96208368856, Put Jokića-kalčina 8,21203 Neorić,Aleksandra Sever-Muhar, OIB 46981853030, Karamanova 7,21000 Split,Boško Sikavica, OIB 62904573776, Kričke bb,22320 Ružić,Snježana Sikavica, OIB 04571043319, Domovinskog rata 12,21210 Solin,Dragan Simić, OIB 11440453978, Sarajevska 76,21000 Split,Tanja Sinovčić, OIB 15724160128, Trondheimska 10,21000 Split,Ljiljana Sirić, OIB 13682411690, Put Vele Meje 10,21212 Kaštel Sućurac,Dijana Skelin, OIB 67771387421, Vručine II 12,21217 Kaštel Novi,Kata Sočo, OIB 12244754061, CENTAR - DUBRAVA 21 (ranije: NEORIĆ, NEORIĆ, 0),21203 Neorić,Marija Stančić, OIB 24488999707, Petra Krešimira IV 10,21460 Stari Grad,Đani Stanić, OIB 01952579328, Matoševa Ulica 131,21210 Solin,Danica Stipović, OIB 14428054555, Put Dragočeva 54,21212 Kaštel Sućurac,Milorad Stojsavljević, OIB 70694448376, Šimićeva 58,21000 Split,Petar Strinić, OIB 82064030568, Pazdigradska 16,21000 Split,Luca Strunje, OIB 39917579317, Kralja Tomislava 18,22300 Knin,Slavka Svalina, OIB 20916812996, Crivac bb,21203 Crivac,Marijan Šamija, OIB 81559542363, Trstenik 2,21000 Split,Marinka Šamija, OIB 26187211202, Vrgoračka 8,22300 Knin,Katica Šeparović, OIB 89096228977, Kupreška 92,21000 Split,Nenad Ševo, OIB 88234857624, Triljska 1,21000 Split,Krasna Šiklić, OIB 53374014167, Hercegovačka 88,21000 Split,Mili Šimig, OIB 94704411458, Šibenska 27,21000 Split,Vesna Škare, OIB 71821692373, Ruđera Boškovića 12,21000 Split,Ljubica Škopljanac, OIB 09408788504, TIKVARIN 14 (ranije: KAŠTEL KAMBELOVAC, TIKVARIN, 8),21214 Kaštel Kambelovac,Milica Špar, OIB 07038339077, Mašogradska Ulica 16,21212 Kaštel Sućurac,Eleana Šubat, OIB 38900880602, Mosorska 26,21311 Podstrana,Ivan Šuljug, OIB 45192577645, Ivaniševićeva 45,21000 Split,Vesna Šunjić, OIB 05247958818, Šimićeva 14,21000 Split,Ljubica Tarle, OIB 28166909018, Tarle 12,22320 Velušić,Nada Teklić, OIB 80645998554, Zgon 80,21210 Solin,Lada Terzić, OIB 31496851195, Puntarska 5,21000 Split,Ivan Tomić, OIB 55633242961, Tomići 1,22320 Siverić,Ivan Topić, OIB 63353072185, Vrlička 21,21000 Split,Jelica Topić, OIB 84009834780, Mosećka 50A,21000 Split,Tvrtko Topić, OIB 15832739048, Ulica 142. Brigade 37 A,22320 Siverić,Anđelka Torlak, OIB 94366468246, Radunica 29,21000 Split,Ivan Torlak, OIB 36758209001, Radunica 29,21000 Split,Marko Torlak, OIB 25141930670, Radmilovića 20,21000 Split,Damir Tot, OIB 97869422869, Šimićeva 12,21000 Split,Anka Treskavica, OIB 89998355619, Dubrovačka 35,21000 Split,Anka Tukić, OIB 95095320611, Šime Ljubića 13,21000 Split,Nediljko Ugrin, OIB 61713318858, Sv. Ivana 33,21311 Donje Sitno,Marinko Uvodić, OIB 86857726322, Zgon 32,21210 Solin,Nedjeljka Uvodić, OIB 30483848227, Vinkovačka 51,21000 Split,Marko Validžić, OIB 09167064985, Validžići 4,22320 Ružić,Ivanka Varnica, OIB 95864491355, Imotska 69,21000 Split,Milica Varvodić, OIB 73723486062, Kozjačka 24,21210 Solin,Kristina Velić, OIB 77384310693, Papandopulova 11,21000 Split,Ljiljana Vesković, OIB 43910221929, Fausta Vrančića 8,21000 Split,Milka Veštić, OIB 06357620254, Čavale 11,22323 Sedramić,Ante Vidan, OIB 08079634276, Gundulićeva 44,21000 Split,Marko Vidović, OIB 01091360979, Ružić bb,22320 Gradac,Matko Vidović, OIB 91655777185, Gradac bb,22320 Gradac,Nevenka Vidović, OIB 50708267696, Pastuovići 4,22320 Gradac,Ankica Vilibić, OIB 41935131740, Marina Getaldića 33,21000 Split,Anđelko Vilić, OIB 46303939151, RADOBILJSKA CESTA 41 (ranije: KREŠEVO, KREŠEVO, 24),21250 Kreševo,Normela Visković, OIB 93848978885, Jelsa 1005,21465 Jelsa,Tonči Visković, OIB 57207922181, Jelsa 1005,21465 Jelsa,Marica Vlaić, OIB 45120406456, Ulica Nikole Tesle 16,22320 Drniš,Dubravka Vlainić, OIB 89412859402, Jelsa 357,21465 Jelsa,Ivo Vodanović, OIB 61288856543, Pavičića dvori 11,21460 Stari Grad,Josip Vogleš, OIB 78979895187, CESTA DR. FRANJE TUĐMANA 550 (ranije: KAŠTEL KAMBELOVAC, CESTA DR. FRANJE TUĐMANA, 80),21214 Kaštel Kambelovac,Vinko Vranković, OIB 28469423878, JELSA 129 (ranije: JELSA, JELSA, 0),21465 Jelsa,Ivan Vrdoljak, OIB 58654492314, DONJA MALA-CENTAR 31 (ranije: NEORIĆ, NEORIĆ, 0),21203 Neorić,Mirjana Vrdoljak, OIB 00849791179, Put Kule 12,21210 Solin,Marija Vrgoč, Velebitska 34,21000 Split,Bože Vuco, OIB 57170132138, Starčevićeva 10,21212 Kaštel Sućurac,Mirjana Vučković, OIB 77198987590, Ruđera Boškovića 23,21000 Split,Višnja Vučković, OIB 65331626489, Put Smokovika 26,21000 Split,Ivan Vugdelija, OIB 84315022246, Don Frane Bulića 38,21217 Kaštel Novi,Dubravka Vukas, OIB 08519715626, Markov Put 8,21000 Split,Anđelka Vukičević, OIB 72508288201, Badanj bb,22320 Drniš,Zora Vuković, OIB 33099880685, Plitvička 1A,21000 Split,Ivan Vukušić, OIB 52615536531, Dobrilina 6,21000 Split,Jadran Vukušić, OIB 16315354223, Put Sv. Klementa 19,21311 Gornje Sitno,Nevenka Vukušić, OIB 24889115799, Cerje 2,22320 Mirlović Polje,Vjera Vukušić, OIB 63442370123, Kralja Petra Krešimira IV 8,22320 Drniš,Zvonimir Vukušić, OIB 28097018986, Vinodolska 10,21000 Split,Nevenka Vuleta, OIB 13567782306, Markov put 33,21311 Stobreč,Vinka Zekić, OIB 91815577545, Mostarska 7,21000 Split,Dinko Zenčić, OIB 65189931544, Račić bb,21465 Jelsa,Borislav Zokić, OIB 51253879731, Fra Bone Razmilovića 1,21000 Split,Dolina Zokić, OIB 75688399939, Pojišanska 18,21000 Split,Margita Zokić, OIB 85982645988, Fra Bone Razmilovića 1,21000 Split,Luca Zolota, OIB 57479376750, Gospin Put 38,21212 Kaštel Sućurac,Milan Žarković, Parčić bb,22320 Siverić,Nevenka Živko, OIB 40723467363, M. Čačića 3,22300 Knin,Davorka Živković, OIB 80590033491, Živkovići 12,22320 Badanj,Ivica Živković, OIB 18562262384, Badanj bb,22320 Badanj,Ivo Živković, OIB 81034283040, Put Kule 27,21210 Solin,Siniša Ivančić, OIB 26067778479, Lovački Put 13,21000 Split,Iva Jelić, OIB 44484653228, Benkovačka 3,21000 Split,Marko Kavelj, OIB 02369489649, Alojzija Stepinca 11,21000 Split,Ivan Koljanin, OIB 21918343692, Kupreška 82,21000 Split,Željko Kovač, OIB 11925765994, Dravska 4,31000 Osijek,Zvonko Kruneš, OIB 55906727777, Ulica Slobode 36,21000 Split,Nikola Lacmanović, OIB 50670282682, Sukoišanska 19,21000 Split,Vesna Lepetić, OIB 84143512273, Tršćanska 12,21000 Split,Jelica Ljubica, OIB 08611982578, Velebitska 105,21000 Split,Darko Lulić, OIB 19997474853, Vežarovice 18,21214 Kaštel Lukšić,Vesna Lulić, OIB 31024530599, Vežarovice 18,21214 Kaštel Lukšić,Marija Mamić, OIB 82920304679, Kroz Meterize 26,22000 Šibenik,Radojka Marijanović, OIB 75956845709, Marijanovići Iznad Crkve 10,22320 Gradac,Meri Cabadaj, OIB 90828303800, Trg Bana Josipa Jelačića 10,31000 Osijek,Mate Markotić, OIB 40858158040, Put Starog Sela 23,21311 Podstrana,Ante Marović, OIB 68871210232, Lička 3,21000 Split,Ivan Marušić, OIB 38554028146, Poljičkih Knezova 87,21311 Podstrana,Iva Melvan, OIB 03677154609, Doverska 31,21000 Split,Goran Merkel, OIB 20105696184, Mutvoranska Ulica 3,52100 Pula,Ivan Mornar, OIB 99253273877, Miroslava Krleže 24,21000 Split,Miodrag Munjiza, OIB 45836749093, Put Miluša 7,21311 Stobreč,Ante Nožina, OIB 63957170679, Put Nožina-maljkovića 5,21201 Prgomet,Anica Pandža, OIB 13489275071, Hercegovačka 46,21000 Split,Nikica Pavlović, OIB 49276013054, Gornji Kono 37,20000 Dubrovnik,Silvana Perić, OIB 13586987904, Table 31,21000 Split,Nediljka Perišić, OIB 60970664434, Ruđera Boškovića 8a,21204 Dugopolje,Elvira Dračevac, OIB 02336991708, Lumbarda 678,20260 Lumbarda,Mara Dobrota, OIB 21943772484, Trondheimska 9,21000 Split,Neda-lidia Buljević, OIB 14338735105, Put Crkve 8,22320 Gradac,Ivan Bugarin, OIB 77317760491, Grab 114,21238 Grab,Maja Bučić, OIB 03739843191, Ruđera Boškovića 11,21000 Split,Mira Božić, OIB 22986331166, Bilice Ii 38,21000 Split,Sandra Borić, OIB 36571760060, Mosećka 56,21000 Split,Marija Davidović, OIB 45482063767, Gašpini 88,21210 Solin,Petar Adjanski, OIB 59639817186, Osječka Ulica 1,21214 Kaštel Gomilica,Ana Čatlak, OIB 78110711892, Put Sv. Ante Padovanskog 14,21214 Kaštel Kambelovac,Marinko Buškulić, OIB 08200114705, Ivana Gundulića 13,21000 Split,Marinko Galić, OIB 96762020666, Kamenita 99,21000 Split,Luca Gabela, OIB 68629820074, Kneza Lj. Posavskog 7,21000 Split,Tomislav Frankić, OIB 69745327532, Grljevačka 41,21311 Podstrana,Elias Erceg, OIB 27105475264, Vrbanj 132,21460 Vrbanj,Jakov Elez, OIB 36735285579, Donje Ogorje 0,21206 Donje Ogorje,Sretan Bajalo, OIB 77606115521, Poljana Kneza Trpimira 4,21000 Split,Mario Tomić, OIB 12822553870, Ulica Svetega Križica 26,21450 Hvar,Ranko Vuleta, OIB 75885216649, Sv. Ivana 20,21311 Donje Sitno,Zlatko Balić, OIB 07556207031, K. Višeslava 1,21204 Dugopolje,Boško Barać, OIB 00526661882, Bajagić 13a,21238 Bajagić,Milan Vukić, OIB 34302227455, Doverska 5,21000 Split,Mara Vukorepa, OIB 56814423724, Zgon 30,21210 Solin,Bare Vujina, OIB 23922325811, Vujinova 4,21217 Kaštel Štafilić,Milenko Bašić, OIB 71120573278, Sv.nikole 46,21207 Podgrađe,Diana Blažević, OIB 12578026353, Mejaši I 3b,21000 Split,Jozo Bogić, OIB 35027187093, Put Blata 132,21217 Kaštel Stari,Stjepko Bojanić, OIB 25751926536, Duvanjska 7,21000 Split,Miroslav Trečić, OIB 50880474980, Ulica Domovinskog Rata 1c,21210 Solin,Neda Tukić, OIB 70924511514, Trondheimska 10,21000 Split,Vinka Ukić, OIB 42081497162, Dinka Šimunovića 5,22300 Knin,Mira Velić, OIB 31812224044, Bernarda Vukasa 32,21000 Split,Ivan Vrdoljak, OIB 58654492314, Donja Mala-centar 31,21203 Neorić,Iva Vrdoljak, OIB 63554079953, Kukuljevićeva 19,21000 Split,Dražen Todorović, OIB 98584327843, Hercegovačka 70,21000 Split,Dubravka Stojanovska, OIB 87171204134, Put Plokita 75,21000 Split,Josip Strniša, OIB 95889329970, Ivana Gundulića 9,22300 Knin,Ivica Sviličić, OIB 30978785630, Kneza Mutimira 3,21000 Split,Ana Rogošić, OIB 63013573312, Komjate 0,21214 Kaštel Lukšić,Ivica Stipinović, OIB 04756380103, Sukoišanska 25,21000 Split,Darko Topić, OIB 09297890199, Put Sv. Ižidora 92,21000 Split,Marija Trečić, OIB 54951995215, Ulica Domovinskog Rata 1c,21210 Solin,Milica Zorić, OIB 00140332153, Pujanke 53,21000 Split,Ivo Rajčić, OIB 52467354389, Radunićeva 19,21217 Kaštel Novi,Ivan Radoš, OIB 36063141303, Drniški Put 9,21000 Kamen,Željka Vučemilović-šimunović, OIB 19390672750, Alkarska 26,21000 Split,Slaven Tukić, OIB 33403885817, Šime Ljubića 13,21000 Split,Bartul Barišić, OIB 12686040110, Stjepana Radića 11,20207 Cavtat,Tajana Domazet, OIB 31101575725, Mosećka 50a,21000 Split,Velinka Runjić, OIB 16188516711, Marina Getaldića 17,21000 Split,Niko Dujić, OIB 75216071342, Don Petra Peroša 107,21210 Mravince,Teo Mandić, OIB 13212109596, Krešimirova 26,21210 Vranjic,Mevlida Armanda, OIB 52353697771, Vranjički Put 18,21000 Split,Renata Kalčić, OIB 57885132100, Brajšina 26,51000 Rijeka,Juraj Lešković, OIB 69602776663, Matenci 142,49240 Matenci,VRGORKA-VINARIJA dioničko društvo za proizvodnju pića, poljoprivredu i trgovinu, OIB 68329484134, Fra Ivana Rožića 35,21276 Vrgorac,Milivoj Vidas, OIB 56342789123, Starčevićeva 26,21000 Split,BURA l d.o.o. za trgovinu i usluge - u stečaju, OIB 79000721319, Koturaška 51,Zagreb,AUTO CENTAR LOZIĆ d.o.o. trgovina vozilima u stečaju, OIB 30382973961, Županijska 21,31000 Osijek,NET MEDIA SISTEMI d.o.o. za informatički inženjering, OIB 03380490457, Kvaternikova 12,21000 Split,BASLER OSIGURANJE ZAGREB dioničko društvo za osiguranje, OIB 59706054982, Radnička cesta 37/b,Zagreb,NASTAVNI ZAVOD ZA JAVNO ZDRAVSTVO SPLITSKO-DALMATINSKE ŽUPANIJE, OIB 54948902275, Vukovarska Ulica 46,21000 Split,Joško Pavlov, OIB 35141086138, Primorska Ulica 54,21214 Kaštel Gomilica,Tina Trajković, OIB 65331410683, Doverska 11,21000 Split,Nada Dujmić, OIB 98309510309, Aljinovića 95,21311 Žrnovnica,Nada Baković, OIB 16994220173, Kroz Selo 6,22321 Parčić,Marija Duvančić, OIB 22739898593, Duvančići 40,22320 Razvođe</derivirana_varijabla>
  </DomainObject.Predmet.StrankaWithAdressOIB>
  <DomainObject.Predmet.StrankaNazivFormated>
    <izvorni_sadrzaj>REPUBLIKA HRVATSKA,LUKA dioničko društvo,RAD, d.o.o. za vodoopskrbu i ostale komunalne djelatnosti,HEP-Operator distribucijskog sustava d.o.o. za distribuciju i opskrbu električne energije ELEKTRA ŠIBENI,Mara Jukić,Ivica Bašić,GASTRO GRUPA d.o.o. za trgovinu i usluge,AUTO HRVATSKA dioničko društvo,JADRANSKO OSIGURANJE d.d.,CITY EX d.o.o. za prijenos poslovne dokumentacije,Hrvatski Telekom d.d.,CODEX SORTIUM društvo s ograničenom odgovornošću za pružanje kompleksnih konzalting usluga,SUNCE osiguranje d.d.,HRVATSKA IZVJEŠTAJNA NOVINSKA AGENCIJA,ČISTOĆA d.o.o. za komunalnu djelatnost, održavanje čistoće i odlaganje komunalnog otpada,TEXT-PAPIR d.o.o. za trgovinu i usluge,SLOBODNA DALMACIJA izdavačka i tiskarska djelatnost, dioničko društvo,ČISTOĆA društvo s ograničenom odgovornošću za obavljanje komunalnih djelatnosti održavanja čistoće i odlaganja komunaln,OPĆINA JELSA Jedinstveni upravni odjel,AUTOKUĆA BOSNIĆ d.o.o. za trgovinu, servis i remont,TISKARA MALENICA d.o.o.,Ivan Marijan,HEP-Operator distribucijskog sustava d.o.o. za distribuciju i opskrbu električne energije,Rikard Pavlović,LUČKA UPRAVA SPLIT,TINA ALATI društvo s ograničenom odgovorošću za trgovinu i usluge,PLOVPUT trgovačko društvo s ograničenom odgovornošću za održavanje pomorskih plovnih putova i radijske službe,Regionalna veletržnica Benkovac dioničko društvo za trgovinu i usluge "u stečaju",MESSER CROATIA PLIN Poduzeće za proizvodnju i prodaju tehničkih plinova d.o.o.,ZAVOD ZA JAVNO ZDRAVSTVO DR. ANDRIJA ŠTAMPAR,Zagrebačka burza d.d.,METRONET TELEKOMUNIKACIJE d.d. za telekomunikacijske usluge,RELAX, d.o.o. za proizvodnju i trgovinu,MINISTARSTVO GOSPODARSTVA, RAVNETELJSTVO ZA ROBNE ZALIHE,PUĆO d.o.o. za trgovinu, ugostiteljstvo i cestovni prijevoz,ITEM, d.o.o. informatičke usluge,ŠKARE TRADE, d.o.o. za trgovinu i ugostiteljstvo,CROATIA osiguranje d.d. FILIJALA SPLIT,MIRJANA BARIĆ,SREDIŠNJE KLIRINŠKO DEPOZITARNO DRUŠTVO, dioničko društvo,MILENKO BUŠLJETA,MILICA UGARKOVIĆ,FABIJAN PERONJA,Agencija za upravljanje državnom imovinom,COMENG, društvo s ograničenom odgovornošću za informatički inženjering,AMEROPA AG,GRAFOPLEX, društvo s ograničenom odgovornošću, za trgovinu i usluge,HP - Hrvatska pošta d.d.,Financijska agencija,NIKOLA LACMANOVIĆ,HEP-Operator distribucijskog sustava d.o.o. za distribuciju i opskrbu električne energije,VODOVOD I KANALIZACIJA, društvo s ograničenom odgovornošću za vodoopskrbu, odvodnju i pročišćavanje otpadnih voda,JELKOM, društvo s ograničenom odgovornošću za komunalnu djelatnost,DALMACIJAVINO d.d. za proizvodnju i promet alkoholnih i bezalkoholnih pića "u stečaju",EUROLEASING d.o.o.,Rino Barbić, odvjetnik,HVARSKI VODOVOD d.o.o.,IVAN MILAT,DIONOVA - DIONA d.o.o.,TEHNOPLAST d.o.o. za građevinarstvo, trgovinu, ugostiteljstvo, turizam i uslužne djelatnosti,VIPnet, društvo s ograničenom odgovornošću za usluge javnih telekomunikacija,BILIĆ-ERIĆ d.o.o. za privatnu zaštitu,DALMACIJAVINO - ZAGREB društvo sograničenom odgovornošću za trgovinu, ugostiteljstvo i prijevoz,GRAD DRNIŠ,Vetropack Straža tvornica stakla d.d. Hum na Sutli,CAPRICORNO, društvo s ograničenom odgovornošću za trgovinu,PELJEŠKI VRHOVI, POLJOPRIVREDNA ZADRUGA,Toma Šurjak,Jakov Peronja,TIGAR d.o.o. za usluge,POREZNA UPRAVA Područni ured Split,BURA I TRAMUNTANA d.o.o. za trgovinu i usluge,TRAST međunarodno otpremništvo, dioničko društvo,CHROMOS AGRO dioničko društvo proizvodnja sredstava za zaštitu bilja,VODOVOD I KANALIZACIJA, društvo s ograničenom odgovornošću za vodoopskrbu, odvodnju i pročišćavanje otpadnih voda,AUTOTRANS d. o. o. za javni prijevoz putnika u cestovonom prometu, trgovinu, usluge i turistička agencija,BRTVILA BREZIĆ d.o.o. za proizvodnju brtvila, trgovinu i zastupanje,IREKS AROMA društvo s ograničenom odgovornošću,Marin Mileteta, odvjetnik,HEP - Opskrba d.o.o. za opskrbu potrošača električnom, toplinskom energijom i plinom,ING-ATEST d.o.o. za trgovinu i usluge,Hrvatske vode, pravna osoba za upravljanje vodama,BASLER OSIGURANJE ZAGREB dioničko društvo za osiguranje,NARODNI TRGOVAČKI LANAC d.o.o. za trgovinu i usluge,MANTIS, d.o.o. za trgovinu i usluge,Vinko Paina,TRANSADRIA, međunarodna špedicija d. d. u stečaju,Hrvatska radiotelevizija,BRODOMERKUR trgovina i usluge, dioničko društvo,ZAGREBAČKI HOLDING, društvo s ograničenom odgovornošću za javni prijevoz, opskrbu vodom, održavanje čistoće, putnička a,NASTAVNI ZAVOD ZA JAVNO ZDRAVSTVO SPLITSKO-DALMATINSKE ŽUPANIJE,BRODOSPLIT-BRODOGRADILIŠTE društvo s ograničenom odgovornošću,COPAN ZAGREB društvo s ograničenom odgovornošću za trgovinu i zastupanje,DUHAN društvo s ograničenom odgovornošću,Ivica Maleš vl. autoservis "UNO",Teo Palaversić,HRVATSKA POŠTANSKA BANKA, dioničko društvo,OTIS DIZALA, društvo s ograničenom odgovornošću za proizvodnju, montažu, remont i održavanje dizala,Fabijan Roić,Ivo Družević,Ivo Roić,Josip Kovačević,Tedi-Tadija Maroević,Jakica Lupi,Joza Bratanić,Antun Pavičić,Juraj Pavičić,Cvjetko Matković,Katica Kovačević,Nikša Dužević,Milovan Kombura,Jelisava Pavičić,Matko Carić,Marinko Dužević,Margarita Radonić,Dinko Pavičić Tribunol,Tonči Šurjak,Duško Pavičić Ivelja,Pero Dulčić Sušak,Ivan Tadić,Ivica Pavičić,Mihovil-Mile Pavičić,Tomi Moscatello,Nikola Vodanović,Margarita Marica Stančić,Vjekoslav Radonić,Marinko Sanseović,Tadija Moškatelo,Damir Petrić,Louis Petrić,Ivica Ljubić,Vinko Lupi,Ivan Tadić Šilo,Ivan Tadić,Vinko Maroević,Ivan Buratović,Mijo Mili Pavičić,Marija Vodanović,Jakov Fredotović,Miljenko Srhoj,Nikola Haladić,Janez Jelušić,Nikola Sansević,Nikola Buratović,Cvjetko Buratović,Nikola Buratović,Nikola Stipišić,Prošper Moškatelo,Tonko Maroević,Ivo Pavičić,Pavao Čubre,Luka Šurjak,Luka Franetović,Ivan Miloš Mile,Jure Moškatelo,Vjekoslav Bogdanić,Petro Šoljan,Juraj Dužević,Damir Šurjak,Jakov Tresić,Juraj Moškatelo Stariji,Ruža Roić,Rade Čavić,Matilda Buratović,Ivo Šurjak,Dražica Matković Ljubo,Dinko Račić,Mila Franetović Dužević,Luka Stančić,Meri Petrić,Ivan Moškatelo,Vinko Moškatelo,Nikola Šimunović,Mirko Radonić,Antun Sansević,Nikša Moškatelo,Antun Vodanović Stariji,Ivo Bojanić,Cvjetko Miličić,Marija Trbuhović,Neno Šoljan,Juraj Tomi Moškatelo,Ivo Račić Kapetanić,Đuro Caratan,Ante Tonči Drinković,Kata Duboković,Boris Carić,Tonko Ivčević Bakulić,Marko Huljić,Lenka Roić,Stjepan Jerković,Boris Borović,Niko Salamunić,File Vranković,Juraj Šperka,Mili Razović,Ante Mihojević,Ljubica Stipišić,Stjepan Hujo Huljić,Nikola Grgičević,Tonči Gurdulić,Prošperino Milevčić,Boris Rubinić,Jakov Račić,Jakša Radonić,Vinko Palaversić,Fabijan Kunčić,Dušan Salamunić,Margarita Stančić,Josip Crnčić,Luka Moškatelo,Lucija Milatić-Bričolić,Fabijan Dužević,Vjeko Jakas,Pavo Bunčuga,Marko Buratović,Antun Lučić,Marin Parun Barbić,Stjepan Tomislav Huljić,Cvjetka Cvita Milevčić,Marinko Radonić,Antun Gurdulić,Blaženko Jakas,Braco Jakas,Ivan Makjanić,Ante Rubinić,Dražica Vicenca Matković,Jakov Radonić,Slobodan Radičić,Jurko Lučić,Mate Antičević,Josip Franičević,Asija Bojanić,Milivoj Vidas vl. Servisa instrumenata, mjerne i regulacione opreme,BURA l d.o.o. za trgovinu i usluge - u stečaju,NET MEDIA SISTEMI d.o.o. za informatički inženjering,Financijska agencija,Hrvatski registar brodova,Nenad Ševo,Meri Stipinović,Fond za zaštitu okoliša i energetsku učinkovitost,Zlatko Balić,Galić Ante,Dean Prelević, odvjetnik,Želimir Miletić,Luči Roić,Nade Pavičić-ivelja,Dujko Čubre,Antun Bratanić,Andrija Matković,Antun Vune Bratanić,Dinko Lušić,Nikica Nikola Matijević,Ivan Sanseović,Marija Kovačević Lolotović,Petar Zlatan Vodanović,Ivan Stančić,Stjepan Moškatelo,Toma Dužević,Ivica Račić,Kuzma Pavičić Aleluja,Vinka Salamunić,Teo Huljić,Dejan Šperka,Juraj Caratan,Matko Antičević,Dinko Rubinić ( Vjera ),Vjera Rubinić,Abraham Bojanić,Vedran Nevešćanin,Marija Pjevac,Carinska uprava,Općinski sud u Starom Gradu - ZK odjel,Nada Akrap,Jasminka Antunović,Nediljka Armanda,Ana Babić,Gordana Babić,Ivan Babić,Katica Babić,Jure Bacelj,Ana Bačić,Nediljka Bajić,Žarka Bakotić,Marko Baković,Ivica Ban,Srđanka Banovac,Božidar Barać,Vedran Barbarić,Marija Barbir,Petar Barbir,Anica Baričević,Damira Barišić,Ivan Barišić,Manda Bašić,Aleksandar Bauk,Marina Zečić,Ivo Bavčević,Nataša Bazina,Mirjana Begonja,Jelena Belić,Niko Belić,Jagoda Bešker,Nedo Bešker,Zorica Bilić,Sanja Bilić-pavlinović,Jela Bilobrk,Antun Blažević,Hrvoje Blažević,Damir Bojčić,Željko Bojčić,Denis Boljat,Srećko Boras,Robert Borić,Goran Bosančić,Pava Botić,Ljuba Božanić,Anka Božić,Anica Božić-Bakušić,Ivica Bratić,Nikša Bratić,Vencislav Brizić,Zlata Brizić,Mate Brstilo,Zora Budimir,Miranda Budiša,Nediljko Bugarin,Željka Vučemilović-šimunović,Gordana Buljević,Marina Burić,Mario Buzov,Đuro Caratan,Toni Caratan,Boris Carić,Paulo Carić,Dinka Cezareo,Nevenka Cukrov,Dijana Czwik,Vinka Čavala,Silva Černak Lojić,Diana Čović,Ante Čulo,Blaž Ćapin,Filip Delać,Ankica Delić,Marko Delić,Nediljka Delić,Gordana Didak,Mili Divić,Ljiljana Dragan Jelušić,Milka Drlje,Mato Drmić,Jozo Družianić,Stanko Duvančić,Damir Duvnjak,Nives Džanko,Ante Đurđević,Ljubica Elez,Ankica Ezgeta,Lenka Franić,Ivica Gabelić,Marija Galešić,Petar Galić,Silvana Galić,Kazimir Garić,Vencel Gašpar,Vinko Gašpar,Ana Goreta,Zorka Goreta,Josip Gotovac,Vjekoslav Grbčić,Divna Grbeša,Ana Grubišić,Gordana Grubišić,Nikola Grubišić,Sanja Grubišić,Antonio Gudelj,Kata Gugić,Mirjana Gugić,Ivica Hajder,Željko Hajder,Silvana Hajduk,Tomislav Herceg,Mira Ikica,Franjo Ivčević,Jelena Ivčević,Damir Jakus,Gospova Jakus,Marica Jakus,Petar Jakus,Marko Janković,Matija Jeličić,Ante Jeličić,Marija Jocić,Ante Jolić,Marica Jukić,Marko Jukić,Renata Jukić,Jadranka Jurić,Marija Jurić,Ankica Kainić,Jelena Kalinić,Petar Kalinić,Anamarija Kalinić Radović,Stipan Kamber,Đuro Kapoši,Željko Karin,Marijana Karin Prnjak,Neda Kasalo,Zvonimir Kasalo,Suzana Kašić,Ivana Katalinić Jerčić,Josip Katušić,Ljiljana Kegalj,Ante Kekez,Ivanko Kekez,Petrica Kekez,Boško Kevo,Antiša Kliškinić,Veljko Knezović,Stjepan Kokeza,Petar Kolega,Daniela Kovač,Željka Kovač,Ivan Kraljić,Inga Krnjaić,Anka Krstić,Ivan Kundid,Ivana Kundid,Ružica Kundid,Deni Kuvačić,Anka Landikušić,Ivan Lasić,Dražen Lazić,Nenad Leskur,Ivana Lilić,Ivo Lipanović,Marko Lojić,Mile Lovrić,Ana Lovrinčević,Dejan Lukavac,Nela Madžar,Alenka Malinić,Pavao Marasović,Anto Marijan,Cvita Marijanović,Dobrinka Marijanović,Tomislav Marijanović,Jasna Marin,Marina Marin,Željko Marinac,Božidar Marinković,Jakov Mateta,Ivan Matić,Ružica Matić,Slavko Matić,Željko Matić,Marija Matković,Ivan Melvan,Nikola Midenjak,Pere Mihanović,Ana Mikulić,Mate Mikulić,Ivan Milaković,Ivan Milanović,Zorka Miletić,Milan Miljuš,Đorđe Mirčetić,Tonči Mišković,Ana Moro,Slavko Moro,Tomi Moscatello,Marija Munitić,Ljubomir Muslim,Mijo Nožina,Jurica Oman,Mirko Oman,Janja Orošnjak,Mila Palada,Ivan Pandža,Asija Papić,Mijo Papić,Tereza Papić,Rajko Parać,Tatjana Parać,Đurđica Parat,Ivan Pastuović,Jurica Pavela,Roki Pavičić,Ivan Pažanin,Luka Peko,Neda Penga,Ante Perko,Ivana Perko,Gordana Perković,Marica Perković,Nediljko Perković,Nila Peroš,Dragica Peša,Iris Peša,Nikša Petrić,Matko Pezo,Zlatko Piperković,Joško Pivac,Luka Pjevac,Anka Plazonja,Robert Plazonja,Gordan Poparić,Ante Popović,Milanka Pranić,Miroslav Primorac,Iva Punda,Drago Radić,Mladen Radmilović,Petar Radonić,Jagoda Radošević,Ante Rajčić,Marko Ralica,Ivan Raos,Zdenka Razlog,Mila Rebić,Marija Reljanović,Mara Režić,Marija Rizvan,Anđelko Rogulj,Berislava Roša,Sofija Ruić,Ana Runjić,Gordan Ruščić,Sanja Ružić,Svjetlana Samac,Miljenko Samardžić,Dinka Sanseović,Ante Sarić,Ivan Sarić,Marija Sedlar,Ljubica Sekelez,Kristina Serdarević,Aleksandra Sever-Muhar,Boško Sikavica,Snježana Sikavica,Dragan Simić,Tanja Sinovčić,Ljiljana Sirić,Dijana Skelin,Kata Sočo,Marija Stančić,Đani Stanić,Danica Stipović,Milorad Stojsavljević,Petar Strinić,Luca Strunje,Slavka Svalina,Marijan Šamija,Marinka Šamija,Katica Šeparović,Nenad Ševo,Krasna Šiklić,Mili Šimig,Vesna Škare,Ljubica Škopljanac,Milica Špar,Eleana Šubat,Ivan Šuljug,Vesna Šunjić,Ljubica Tarle,Nada Teklić,Lada Terzić,Ivan Tomić,Ivan Topić,Jelica Topić,Tvrtko Topić,Anđelka Torlak,Ivan Torlak,Marko Torlak,Damir Tot,Anka Treskavica,Anka Tukić,Nediljko Ugrin,Marinko Uvodić,Nedjeljka Uvodić,Marko Validžić,Ivanka Varnica,Milica Varvodić,Kristina Velić,Ljiljana Vesković,Milka Veštić,Ante Vidan,Marko Vidović,Matko Vidović,Nevenka Vidović,Ankica Vilibić,Anđelko Vilić,Normela Visković,Tonči Visković,Marica Vlaić,Dubravka Vlainić,Ivo Vodanović,Josip Vogleš,Vinko Vranković,Ivan Vrdoljak,Mirjana Vrdoljak,Marija Vrgoč,Bože Vuco,Mirjana Vučković,Višnja Vučković,Ivan Vugdelija,Dubravka Vukas,Anđelka Vukičević,Zora Vuković,Ivan Vukušić,Jadran Vukušić,Nevenka Vukušić,Vjera Vukušić,Zvonimir Vukušić,Nevenka Vuleta,Vinka Zekić,Dinko Zenčić,Borislav Zokić,Dolina Zokić,Margita Zokić,Luca Zolota,Milan Žarković,Nevenka Živko,Davorka Živković,Ivica Živković,Ivo Živković,Siniša Ivančić,Iva Jelić,Marko Kavelj,Ivan Koljanin,Željko Kovač,Zvonko Kruneš,Nikola Lacmanović,Vesna Lepetić,Jelica Ljubica,Darko Lulić,Vesna Lulić,Marija Mamić,Radojka Marijanović,Meri Cabadaj,Mate Markotić,Ante Marović,Ivan Marušić,Iva Melvan,Goran Merkel,Ivan Mornar,Miodrag Munjiza,Ante Nožina,Anica Pandža,Nikica Pavlović,Silvana Perić,Nediljka Perišić,Elvira Dračevac,Mara Dobrota,Neda-lidia Buljević,Ivan Bugarin,Maja Bučić,Mira Božić,Sandra Borić,Marija Davidović,Petar Adjanski,Ana Čatlak,Marinko Buškulić,Marinko Galić,Luca Gabela,Tomislav Frankić,Elias Erceg,Jakov Elez,Sretan Bajalo,Mario Tomić,Ranko Vuleta,Zlatko Balić,Boško Barać,Milan Vukić,Mara Vukorepa,Bare Vujina,Milenko Bašić,Diana Blažević,Jozo Bogić,Stjepko Bojanić,Miroslav Trečić,Neda Tukić,Vinka Ukić,Mira Velić,Ivan Vrdoljak,Iva Vrdoljak,Dražen Todorović,Dubravka Stojanovska,Josip Strniša,Ivica Sviličić,Ana Rogošić,Ivica Stipinović,Darko Topić,Marija Trečić,Milica Zorić,Ivo Rajčić,Ivan Radoš,Željka Vučemilović-šimunović,Slaven Tukić,Bartul Barišić,Tajana Domazet,Velinka Runjić,Niko Dujić,Teo Mandić,Mevlida Armanda,Renata Kalčić,Juraj Lešković,VRGORKA-VINARIJA dioničko društvo za proizvodnju pića, poljoprivredu i trgovinu,Milivoj Vidas,BURA l d.o.o. za trgovinu i usluge - u stečaju,AUTO CENTAR LOZIĆ d.o.o. trgovina vozilima u stečaju,NET MEDIA SISTEMI d.o.o. za informatički inženjering,BASLER OSIGURANJE ZAGREB dioničko društvo za osiguranje,NASTAVNI ZAVOD ZA JAVNO ZDRAVSTVO SPLITSKO-DALMATINSKE ŽUPANIJE,Joško Pavlov,Tina Trajković,Nada Dujmić,Nada Baković,Marija Duvančić</izvorni_sadrzaj>
    <derivirana_varijabla naziv="DomainObject.Predmet.StrankaNazivFormated_1">REPUBLIKA HRVATSKA,LUKA dioničko društvo,RAD, d.o.o. za vodoopskrbu i ostale komunalne djelatnosti,HEP-Operator distribucijskog sustava d.o.o. za distribuciju i opskrbu električne energije ELEKTRA ŠIBENI,Mara Jukić,Ivica Bašić,GASTRO GRUPA d.o.o. za trgovinu i usluge,AUTO HRVATSKA dioničko društvo,JADRANSKO OSIGURANJE d.d.,CITY EX d.o.o. za prijenos poslovne dokumentacije,Hrvatski Telekom d.d.,CODEX SORTIUM društvo s ograničenom odgovornošću za pružanje kompleksnih konzalting usluga,SUNCE osiguranje d.d.,HRVATSKA IZVJEŠTAJNA NOVINSKA AGENCIJA,ČISTOĆA d.o.o. za komunalnu djelatnost, održavanje čistoće i odlaganje komunalnog otpada,TEXT-PAPIR d.o.o. za trgovinu i usluge,SLOBODNA DALMACIJA izdavačka i tiskarska djelatnost, dioničko društvo,ČISTOĆA društvo s ograničenom odgovornošću za obavljanje komunalnih djelatnosti održavanja čistoće i odlaganja komunaln,OPĆINA JELSA Jedinstveni upravni odjel,AUTOKUĆA BOSNIĆ d.o.o. za trgovinu, servis i remont,TISKARA MALENICA d.o.o.,Ivan Marijan,HEP-Operator distribucijskog sustava d.o.o. za distribuciju i opskrbu električne energije,Rikard Pavlović,LUČKA UPRAVA SPLIT,TINA ALATI društvo s ograničenom odgovorošću za trgovinu i usluge,PLOVPUT trgovačko društvo s ograničenom odgovornošću za održavanje pomorskih plovnih putova i radijske službe,Regionalna veletržnica Benkovac dioničko društvo za trgovinu i usluge "u stečaju",MESSER CROATIA PLIN Poduzeće za proizvodnju i prodaju tehničkih plinova d.o.o.,ZAVOD ZA JAVNO ZDRAVSTVO DR. ANDRIJA ŠTAMPAR,Zagrebačka burza d.d.,METRONET TELEKOMUNIKACIJE d.d. za telekomunikacijske usluge,RELAX, d.o.o. za proizvodnju i trgovinu,MINISTARSTVO GOSPODARSTVA, RAVNETELJSTVO ZA ROBNE ZALIHE,PUĆO d.o.o. za trgovinu, ugostiteljstvo i cestovni prijevoz,ITEM, d.o.o. informatičke usluge,ŠKARE TRADE, d.o.o. za trgovinu i ugostiteljstvo,CROATIA osiguranje d.d. FILIJALA SPLIT,MIRJANA BARIĆ,SREDIŠNJE KLIRINŠKO DEPOZITARNO DRUŠTVO, dioničko društvo,MILENKO BUŠLJETA,MILICA UGARKOVIĆ,FABIJAN PERONJA,Agencija za upravljanje državnom imovinom,COMENG, društvo s ograničenom odgovornošću za informatički inženjering,AMEROPA AG,GRAFOPLEX, društvo s ograničenom odgovornošću, za trgovinu i usluge,HP - Hrvatska pošta d.d.,Financijska agencija,NIKOLA LACMANOVIĆ,HEP-Operator distribucijskog sustava d.o.o. za distribuciju i opskrbu električne energije,VODOVOD I KANALIZACIJA, društvo s ograničenom odgovornošću za vodoopskrbu, odvodnju i pročišćavanje otpadnih voda,JELKOM, društvo s ograničenom odgovornošću za komunalnu djelatnost,DALMACIJAVINO d.d. za proizvodnju i promet alkoholnih i bezalkoholnih pića "u stečaju",EUROLEASING d.o.o.,Rino Barbić, odvjetnik,HVARSKI VODOVOD d.o.o.,IVAN MILAT,DIONOVA - DIONA d.o.o.,TEHNOPLAST d.o.o. za građevinarstvo, trgovinu, ugostiteljstvo, turizam i uslužne djelatnosti,VIPnet, društvo s ograničenom odgovornošću za usluge javnih telekomunikacija,BILIĆ-ERIĆ d.o.o. za privatnu zaštitu,DALMACIJAVINO - ZAGREB društvo sograničenom odgovornošću za trgovinu, ugostiteljstvo i prijevoz,GRAD DRNIŠ,Vetropack Straža tvornica stakla d.d. Hum na Sutli,CAPRICORNO, društvo s ograničenom odgovornošću za trgovinu,PELJEŠKI VRHOVI, POLJOPRIVREDNA ZADRUGA,Toma Šurjak,Jakov Peronja,TIGAR d.o.o. za usluge,POREZNA UPRAVA Područni ured Split,BURA I TRAMUNTANA d.o.o. za trgovinu i usluge,TRAST međunarodno otpremništvo, dioničko društvo,CHROMOS AGRO dioničko društvo proizvodnja sredstava za zaštitu bilja,VODOVOD I KANALIZACIJA, društvo s ograničenom odgovornošću za vodoopskrbu, odvodnju i pročišćavanje otpadnih voda,AUTOTRANS d. o. o. za javni prijevoz putnika u cestovonom prometu, trgovinu, usluge i turistička agencija,BRTVILA BREZIĆ d.o.o. za proizvodnju brtvila, trgovinu i zastupanje,IREKS AROMA društvo s ograničenom odgovornošću,Marin Mileteta, odvjetnik,HEP - Opskrba d.o.o. za opskrbu potrošača električnom, toplinskom energijom i plinom,ING-ATEST d.o.o. za trgovinu i usluge,Hrvatske vode, pravna osoba za upravljanje vodama,BASLER OSIGURANJE ZAGREB dioničko društvo za osiguranje,NARODNI TRGOVAČKI LANAC d.o.o. za trgovinu i usluge,MANTIS, d.o.o. za trgovinu i usluge,Vinko Paina,TRANSADRIA, međunarodna špedicija d. d. u stečaju,Hrvatska radiotelevizija,BRODOMERKUR trgovina i usluge, dioničko društvo,ZAGREBAČKI HOLDING, društvo s ograničenom odgovornošću za javni prijevoz, opskrbu vodom, održavanje čistoće, putnička a,NASTAVNI ZAVOD ZA JAVNO ZDRAVSTVO SPLITSKO-DALMATINSKE ŽUPANIJE,BRODOSPLIT-BRODOGRADILIŠTE društvo s ograničenom odgovornošću,COPAN ZAGREB društvo s ograničenom odgovornošću za trgovinu i zastupanje,DUHAN društvo s ograničenom odgovornošću,Ivica Maleš vl. autoservis "UNO",Teo Palaversić,HRVATSKA POŠTANSKA BANKA, dioničko društvo,OTIS DIZALA, društvo s ograničenom odgovornošću za proizvodnju, montažu, remont i održavanje dizala,Fabijan Roić,Ivo Družević,Ivo Roić,Josip Kovačević,Tedi-Tadija Maroević,Jakica Lupi,Joza Bratanić,Antun Pavičić,Juraj Pavičić,Cvjetko Matković,Katica Kovačević,Nikša Dužević,Milovan Kombura,Jelisava Pavičić,Matko Carić,Marinko Dužević,Margarita Radonić,Dinko Pavičić Tribunol,Tonči Šurjak,Duško Pavičić Ivelja,Pero Dulčić Sušak,Ivan Tadić,Ivica Pavičić,Mihovil-Mile Pavičić,Tomi Moscatello,Nikola Vodanović,Margarita Marica Stančić,Vjekoslav Radonić,Marinko Sanseović,Tadija Moškatelo,Damir Petrić,Louis Petrić,Ivica Ljubić,Vinko Lupi,Ivan Tadić Šilo,Ivan Tadić,Vinko Maroević,Ivan Buratović,Mijo Mili Pavičić,Marija Vodanović,Jakov Fredotović,Miljenko Srhoj,Nikola Haladić,Janez Jelušić,Nikola Sansević,Nikola Buratović,Cvjetko Buratović,Nikola Buratović,Nikola Stipišić,Prošper Moškatelo,Tonko Maroević,Ivo Pavičić,Pavao Čubre,Luka Šurjak,Luka Franetović,Ivan Miloš Mile,Jure Moškatelo,Vjekoslav Bogdanić,Petro Šoljan,Juraj Dužević,Damir Šurjak,Jakov Tresić,Juraj Moškatelo Stariji,Ruža Roić,Rade Čavić,Matilda Buratović,Ivo Šurjak,Dražica Matković Ljubo,Dinko Račić,Mila Franetović Dužević,Luka Stančić,Meri Petrić,Ivan Moškatelo,Vinko Moškatelo,Nikola Šimunović,Mirko Radonić,Antun Sansević,Nikša Moškatelo,Antun Vodanović Stariji,Ivo Bojanić,Cvjetko Miličić,Marija Trbuhović,Neno Šoljan,Juraj Tomi Moškatelo,Ivo Račić Kapetanić,Đuro Caratan,Ante Tonči Drinković,Kata Duboković,Boris Carić,Tonko Ivčević Bakulić,Marko Huljić,Lenka Roić,Stjepan Jerković,Boris Borović,Niko Salamunić,File Vranković,Juraj Šperka,Mili Razović,Ante Mihojević,Ljubica Stipišić,Stjepan Hujo Huljić,Nikola Grgičević,Tonči Gurdulić,Prošperino Milevčić,Boris Rubinić,Jakov Račić,Jakša Radonić,Vinko Palaversić,Fabijan Kunčić,Dušan Salamunić,Margarita Stančić,Josip Crnčić,Luka Moškatelo,Lucija Milatić-Bričolić,Fabijan Dužević,Vjeko Jakas,Pavo Bunčuga,Marko Buratović,Antun Lučić,Marin Parun Barbić,Stjepan Tomislav Huljić,Cvjetka Cvita Milevčić,Marinko Radonić,Antun Gurdulić,Blaženko Jakas,Braco Jakas,Ivan Makjanić,Ante Rubinić,Dražica Vicenca Matković,Jakov Radonić,Slobodan Radičić,Jurko Lučić,Mate Antičević,Josip Franičević,Asija Bojanić,Milivoj Vidas vl. Servisa instrumenata, mjerne i regulacione opreme,BURA l d.o.o. za trgovinu i usluge - u stečaju,NET MEDIA SISTEMI d.o.o. za informatički inženjering,Financijska agencija,Hrvatski registar brodova,Nenad Ševo,Meri Stipinović,Fond za zaštitu okoliša i energetsku učinkovitost,Zlatko Balić,Galić Ante,Dean Prelević, odvjetnik,Želimir Miletić,Luči Roić,Nade Pavičić-ivelja,Dujko Čubre,Antun Bratanić,Andrija Matković,Antun Vune Bratanić,Dinko Lušić,Nikica Nikola Matijević,Ivan Sanseović,Marija Kovačević Lolotović,Petar Zlatan Vodanović,Ivan Stančić,Stjepan Moškatelo,Toma Dužević,Ivica Račić,Kuzma Pavičić Aleluja,Vinka Salamunić,Teo Huljić,Dejan Šperka,Juraj Caratan,Matko Antičević,Dinko Rubinić ( Vjera ),Vjera Rubinić,Abraham Bojanić,Vedran Nevešćanin,Marija Pjevac,Carinska uprava,Općinski sud u Starom Gradu - ZK odjel,Nada Akrap,Jasminka Antunović,Nediljka Armanda,Ana Babić,Gordana Babić,Ivan Babić,Katica Babić,Jure Bacelj,Ana Bačić,Nediljka Bajić,Žarka Bakotić,Marko Baković,Ivica Ban,Srđanka Banovac,Božidar Barać,Vedran Barbarić,Marija Barbir,Petar Barbir,Anica Baričević,Damira Barišić,Ivan Barišić,Manda Bašić,Aleksandar Bauk,Marina Zečić,Ivo Bavčević,Nataša Bazina,Mirjana Begonja,Jelena Belić,Niko Belić,Jagoda Bešker,Nedo Bešker,Zorica Bilić,Sanja Bilić-pavlinović,Jela Bilobrk,Antun Blažević,Hrvoje Blažević,Damir Bojčić,Željko Bojčić,Denis Boljat,Srećko Boras,Robert Borić,Goran Bosančić,Pava Botić,Ljuba Božanić,Anka Božić,Anica Božić-Bakušić,Ivica Bratić,Nikša Bratić,Vencislav Brizić,Zlata Brizić,Mate Brstilo,Zora Budimir,Miranda Budiša,Nediljko Bugarin,Željka Vučemilović-šimunović,Gordana Buljević,Marina Burić,Mario Buzov,Đuro Caratan,Toni Caratan,Boris Carić,Paulo Carić,Dinka Cezareo,Nevenka Cukrov,Dijana Czwik,Vinka Čavala,Silva Černak Lojić,Diana Čović,Ante Čulo,Blaž Ćapin,Filip Delać,Ankica Delić,Marko Delić,Nediljka Delić,Gordana Didak,Mili Divić,Ljiljana Dragan Jelušić,Milka Drlje,Mato Drmić,Jozo Družianić,Stanko Duvančić,Damir Duvnjak,Nives Džanko,Ante Đurđević,Ljubica Elez,Ankica Ezgeta,Lenka Franić,Ivica Gabelić,Marija Galešić,Petar Galić,Silvana Galić,Kazimir Garić,Vencel Gašpar,Vinko Gašpar,Ana Goreta,Zorka Goreta,Josip Gotovac,Vjekoslav Grbčić,Divna Grbeša,Ana Grubišić,Gordana Grubišić,Nikola Grubišić,Sanja Grubišić,Antonio Gudelj,Kata Gugić,Mirjana Gugić,Ivica Hajder,Željko Hajder,Silvana Hajduk,Tomislav Herceg,Mira Ikica,Franjo Ivčević,Jelena Ivčević,Damir Jakus,Gospova Jakus,Marica Jakus,Petar Jakus,Marko Janković,Matija Jeličić,Ante Jeličić,Marija Jocić,Ante Jolić,Marica Jukić,Marko Jukić,Renata Jukić,Jadranka Jurić,Marija Jurić,Ankica Kainić,Jelena Kalinić,Petar Kalinić,Anamarija Kalinić Radović,Stipan Kamber,Đuro Kapoši,Željko Karin,Marijana Karin Prnjak,Neda Kasalo,Zvonimir Kasalo,Suzana Kašić,Ivana Katalinić Jerčić,Josip Katušić,Ljiljana Kegalj,Ante Kekez,Ivanko Kekez,Petrica Kekez,Boško Kevo,Antiša Kliškinić,Veljko Knezović,Stjepan Kokeza,Petar Kolega,Daniela Kovač,Željka Kovač,Ivan Kraljić,Inga Krnjaić,Anka Krstić,Ivan Kundid,Ivana Kundid,Ružica Kundid,Deni Kuvačić,Anka Landikušić,Ivan Lasić,Dražen Lazić,Nenad Leskur,Ivana Lilić,Ivo Lipanović,Marko Lojić,Mile Lovrić,Ana Lovrinčević,Dejan Lukavac,Nela Madžar,Alenka Malinić,Pavao Marasović,Anto Marijan,Cvita Marijanović,Dobrinka Marijanović,Tomislav Marijanović,Jasna Marin,Marina Marin,Željko Marinac,Božidar Marinković,Jakov Mateta,Ivan Matić,Ružica Matić,Slavko Matić,Željko Matić,Marija Matković,Ivan Melvan,Nikola Midenjak,Pere Mihanović,Ana Mikulić,Mate Mikulić,Ivan Milaković,Ivan Milanović,Zorka Miletić,Milan Miljuš,Đorđe Mirčetić,Tonči Mišković,Ana Moro,Slavko Moro,Tomi Moscatello,Marija Munitić,Ljubomir Muslim,Mijo Nožina,Jurica Oman,Mirko Oman,Janja Orošnjak,Mila Palada,Ivan Pandža,Asija Papić,Mijo Papić,Tereza Papić,Rajko Parać,Tatjana Parać,Đurđica Parat,Ivan Pastuović,Jurica Pavela,Roki Pavičić,Ivan Pažanin,Luka Peko,Neda Penga,Ante Perko,Ivana Perko,Gordana Perković,Marica Perković,Nediljko Perković,Nila Peroš,Dragica Peša,Iris Peša,Nikša Petrić,Matko Pezo,Zlatko Piperković,Joško Pivac,Luka Pjevac,Anka Plazonja,Robert Plazonja,Gordan Poparić,Ante Popović,Milanka Pranić,Miroslav Primorac,Iva Punda,Drago Radić,Mladen Radmilović,Petar Radonić,Jagoda Radošević,Ante Rajčić,Marko Ralica,Ivan Raos,Zdenka Razlog,Mila Rebić,Marija Reljanović,Mara Režić,Marija Rizvan,Anđelko Rogulj,Berislava Roša,Sofija Ruić,Ana Runjić,Gordan Ruščić,Sanja Ružić,Svjetlana Samac,Miljenko Samardžić,Dinka Sanseović,Ante Sarić,Ivan Sarić,Marija Sedlar,Ljubica Sekelez,Kristina Serdarević,Aleksandra Sever-Muhar,Boško Sikavica,Snježana Sikavica,Dragan Simić,Tanja Sinovčić,Ljiljana Sirić,Dijana Skelin,Kata Sočo,Marija Stančić,Đani Stanić,Danica Stipović,Milorad Stojsavljević,Petar Strinić,Luca Strunje,Slavka Svalina,Marijan Šamija,Marinka Šamija,Katica Šeparović,Nenad Ševo,Krasna Šiklić,Mili Šimig,Vesna Škare,Ljubica Škopljanac,Milica Špar,Eleana Šubat,Ivan Šuljug,Vesna Šunjić,Ljubica Tarle,Nada Teklić,Lada Terzić,Ivan Tomić,Ivan Topić,Jelica Topić,Tvrtko Topić,Anđelka Torlak,Ivan Torlak,Marko Torlak,Damir Tot,Anka Treskavica,Anka Tukić,Nediljko Ugrin,Marinko Uvodić,Nedjeljka Uvodić,Marko Validžić,Ivanka Varnica,Milica Varvodić,Kristina Velić,Ljiljana Vesković,Milka Veštić,Ante Vidan,Marko Vidović,Matko Vidović,Nevenka Vidović,Ankica Vilibić,Anđelko Vilić,Normela Visković,Tonči Visković,Marica Vlaić,Dubravka Vlainić,Ivo Vodanović,Josip Vogleš,Vinko Vranković,Ivan Vrdoljak,Mirjana Vrdoljak,Marija Vrgoč,Bože Vuco,Mirjana Vučković,Višnja Vučković,Ivan Vugdelija,Dubravka Vukas,Anđelka Vukičević,Zora Vuković,Ivan Vukušić,Jadran Vukušić,Nevenka Vukušić,Vjera Vukušić,Zvonimir Vukušić,Nevenka Vuleta,Vinka Zekić,Dinko Zenčić,Borislav Zokić,Dolina Zokić,Margita Zokić,Luca Zolota,Milan Žarković,Nevenka Živko,Davorka Živković,Ivica Živković,Ivo Živković,Siniša Ivančić,Iva Jelić,Marko Kavelj,Ivan Koljanin,Željko Kovač,Zvonko Kruneš,Nikola Lacmanović,Vesna Lepetić,Jelica Ljubica,Darko Lulić,Vesna Lulić,Marija Mamić,Radojka Marijanović,Meri Cabadaj,Mate Markotić,Ante Marović,Ivan Marušić,Iva Melvan,Goran Merkel,Ivan Mornar,Miodrag Munjiza,Ante Nožina,Anica Pandža,Nikica Pavlović,Silvana Perić,Nediljka Perišić,Elvira Dračevac,Mara Dobrota,Neda-lidia Buljević,Ivan Bugarin,Maja Bučić,Mira Božić,Sandra Borić,Marija Davidović,Petar Adjanski,Ana Čatlak,Marinko Buškulić,Marinko Galić,Luca Gabela,Tomislav Frankić,Elias Erceg,Jakov Elez,Sretan Bajalo,Mario Tomić,Ranko Vuleta,Zlatko Balić,Boško Barać,Milan Vukić,Mara Vukorepa,Bare Vujina,Milenko Bašić,Diana Blažević,Jozo Bogić,Stjepko Bojanić,Miroslav Trečić,Neda Tukić,Vinka Ukić,Mira Velić,Ivan Vrdoljak,Iva Vrdoljak,Dražen Todorović,Dubravka Stojanovska,Josip Strniša,Ivica Sviličić,Ana Rogošić,Ivica Stipinović,Darko Topić,Marija Trečić,Milica Zorić,Ivo Rajčić,Ivan Radoš,Željka Vučemilović-šimunović,Slaven Tukić,Bartul Barišić,Tajana Domazet,Velinka Runjić,Niko Dujić,Teo Mandić,Mevlida Armanda,Renata Kalčić,Juraj Lešković,VRGORKA-VINARIJA dioničko društvo za proizvodnju pića, poljoprivredu i trgovinu,Milivoj Vidas,BURA l d.o.o. za trgovinu i usluge - u stečaju,AUTO CENTAR LOZIĆ d.o.o. trgovina vozilima u stečaju,NET MEDIA SISTEMI d.o.o. za informatički inženjering,BASLER OSIGURANJE ZAGREB dioničko društvo za osiguranje,NASTAVNI ZAVOD ZA JAVNO ZDRAVSTVO SPLITSKO-DALMATINSKE ŽUPANIJE,Joško Pavlov,Tina Trajković,Nada Dujmić,Nada Baković,Marija Duvančić</derivirana_varijabla>
  </DomainObject.Predmet.StrankaNazivFormated>
  <DomainObject.Predmet.StrankaNazivFormatedOIB>
    <izvorni_sadrzaj>REPUBLIKA HRVATSKA, OIB 18683136487,LUKA dioničko društvo, OIB 34440814040,RAD, d.o.o. za vodoopskrbu i ostale komunalne djelatnosti, OIB 71304592430,HEP-Operator distribucijskog sustava d.o.o. za distribuciju i opskrbu električne energije ELEKTRA ŠIBENI, OIB 46830600751,Mara Jukić, OIB 37710339746,Ivica Bašić, OIB 14595893401,GASTRO GRUPA d.o.o. za trgovinu i usluge, OIB 39228456312,AUTO HRVATSKA dioničko društvo, OIB 32709834358,JADRANSKO OSIGURANJE d.d., OIB 94472454976,CITY EX d.o.o. za prijenos poslovne dokumentacije, OIB 99406899243,Hrvatski Telekom d.d., OIB 81793146560,CODEX SORTIUM društvo s ograničenom odgovornošću za pružanje kompleksnih konzalting usluga, OIB 83918065246,SUNCE osiguranje d.d., OIB 12012147571,HRVATSKA IZVJEŠTAJNA NOVINSKA AGENCIJA, OIB 41387373932,ČISTOĆA d.o.o. za komunalnu djelatnost, održavanje čistoće i odlaganje komunalnog otpada, OIB 16912997621,TEXT-PAPIR d.o.o. za trgovinu i usluge, OIB 45878059290,SLOBODNA DALMACIJA izdavačka i tiskarska djelatnost, dioničko društvo, OIB 35075764438,ČISTOĆA društvo s ograničenom odgovornošću za obavljanje komunalnih djelatnosti održavanja čistoće i odlaganja komunaln, OIB 38812451417,OPĆINA JELSA Jedinstveni upravni odjel, OIB 94187441810,AUTOKUĆA BOSNIĆ d.o.o. za trgovinu, servis i remont, OIB 62890333516,TISKARA MALENICA d.o.o., OIB 21268596817,Ivan Marijan, OIB 35721802898,HEP-Operator distribucijskog sustava d.o.o. za distribuciju i opskrbu električne energije, OIB 46830600751,Rikard Pavlović, OIB 16829467929,LUČKA UPRAVA SPLIT, OIB 06992092556,TINA ALATI društvo s ograničenom odgovorošću za trgovinu i usluge, OIB 72232886006,PLOVPUT trgovačko društvo s ograničenom odgovornošću za održavanje pomorskih plovnih putova i radijske službe, OIB 14480721492,Regionalna veletržnica Benkovac dioničko društvo za trgovinu i usluge "u stečaju", OIB 16205687638,MESSER CROATIA PLIN Poduzeće za proizvodnju i prodaju tehničkih plinova d.o.o., OIB 32179081874,ZAVOD ZA JAVNO ZDRAVSTVO DR. ANDRIJA ŠTAMPAR, OIB 33392005961,Zagrebačka burza d.d., OIB 84368186611,METRONET TELEKOMUNIKACIJE d.d. za telekomunikacijske usluge, OIB 23269006802,RELAX, d.o.o. za proizvodnju i trgovinu, OIB 24543050439,MINISTARSTVO GOSPODARSTVA, RAVNETELJSTVO ZA ROBNE ZALIHE, OIB 22413472900,PUĆO d.o.o. za trgovinu, ugostiteljstvo i cestovni prijevoz, OIB 33417474295,ITEM, d.o.o. informatičke usluge, OIB 71527463594,ŠKARE TRADE, d.o.o. za trgovinu i ugostiteljstvo, OIB 88448992592,CROATIA osiguranje d.d. FILIJALA SPLIT, OIB 26187994862,MIRJANA BARIĆ, OIB 91861480870,SREDIŠNJE KLIRINŠKO DEPOZITARNO DRUŠTVO, dioničko društvo, OIB 64406809162,MILENKO BUŠLJETA, OIB 63433937940,MILICA UGARKOVIĆ, OIB 03462724779,FABIJAN PERONJA, OIB 19033633778,Agencija za upravljanje državnom imovinom, OIB 75666130770,COMENG, društvo s ograničenom odgovornošću za informatički inženjering, OIB 42122172362,AMEROPA AG, OIB 38272342702,GRAFOPLEX, društvo s ograničenom odgovornošću, za trgovinu i usluge, OIB 71142152777,HP - Hrvatska pošta d.d., OIB 87311810356,Financijska agencija, OIB 85821130368,NIKOLA LACMANOVIĆ, OIB 50670282682,HEP-Operator distribucijskog sustava d.o.o. za distribuciju i opskrbu električne energije, OIB 46830600751,VODOVOD I KANALIZACIJA, društvo s ograničenom odgovornošću za vodoopskrbu, odvodnju i pročišćavanje otpadnih voda, OIB 56826138353,JELKOM, društvo s ograničenom odgovornošću za komunalnu djelatnost, OIB 92345732468,DALMACIJAVINO d.d. za proizvodnju i promet alkoholnih i bezalkoholnih pića "u stečaju", OIB 07837847925,EUROLEASING d.o.o., OIB 48922277230,Rino Barbić, odvjetnik, OIB 04402974520,HVARSKI VODOVOD d.o.o., OIB 96577868636,IVAN MILAT, OIB 89865160390,DIONOVA - DIONA d.o.o., OIB 41112127430,TEHNOPLAST d.o.o. za građevinarstvo, trgovinu, ugostiteljstvo, turizam i uslužne djelatnosti, OIB 70676517267,VIPnet, društvo s ograničenom odgovornošću za usluge javnih telekomunikacija, OIB 29524210204,BILIĆ-ERIĆ d.o.o. za privatnu zaštitu, OIB 68580128211,DALMACIJAVINO - ZAGREB društvo sograničenom odgovornošću za trgovinu, ugostiteljstvo i prijevoz, OIB 93269876765,GRAD DRNIŠ, OIB 38309740312,Vetropack Straža tvornica stakla d.d. Hum na Sutli, OIB 74210066591,CAPRICORNO, društvo s ograničenom odgovornošću za trgovinu, OIB 09517317411,PELJEŠKI VRHOVI, POLJOPRIVREDNA ZADRUGA, OIB 49398931487,Toma Šurjak, OIB 66049692921,Jakov Peronja, OIB 07373599239,TIGAR d.o.o. za usluge, OIB 65051360088,POREZNA UPRAVA Područni ured Split, OIB 18683136487,BURA I TRAMUNTANA d.o.o. za trgovinu i usluge, OIB 78359961331,TRAST međunarodno otpremništvo, dioničko društvo, OIB 93225891495,CHROMOS AGRO dioničko društvo proizvodnja sredstava za zaštitu bilja, OIB 82790074844,VODOVOD I KANALIZACIJA, društvo s ograničenom odgovornošću za vodoopskrbu, odvodnju i pročišćavanje otpadnih voda, OIB 56826138353,AUTOTRANS d. o. o. za javni prijevoz putnika u cestovonom prometu, trgovinu, usluge i turistička agencija, OIB 19819724166,BRTVILA BREZIĆ d.o.o. za proizvodnju brtvila, trgovinu i zastupanje, OIB 47897946377,IREKS AROMA društvo s ograničenom odgovornošću, OIB 36709757659,Marin Mileteta, odvjetnik, OIB 37476644793,HEP - Opskrba d.o.o. za opskrbu potrošača električnom, toplinskom energijom i plinom, OIB 63073332379,ING-ATEST d.o.o. za trgovinu i usluge, OIB 21777333810,Hrvatske vode, pravna osoba za upravljanje vodama, OIB 28921383001,BASLER OSIGURANJE ZAGREB dioničko društvo za osiguranje, OIB 59706054982,NARODNI TRGOVAČKI LANAC d.o.o. za trgovinu i usluge, OIB 78344221376,MANTIS, d.o.o. za trgovinu i usluge, OIB 41274793973,Vinko Paina, OIB 51203688235,TRANSADRIA, međunarodna špedicija d. d. u stečaju, OIB 47965841018,Hrvatska radiotelevizija, OIB 68419124305,BRODOMERKUR trgovina i usluge, dioničko društvo, OIB 33956120458,ZAGREBAČKI HOLDING, društvo s ograničenom odgovornošću za javni prijevoz, opskrbu vodom, održavanje čistoće, putnička a, OIB 85584865987,NASTAVNI ZAVOD ZA JAVNO ZDRAVSTVO SPLITSKO-DALMATINSKE ŽUPANIJE, OIB 54948902275,BRODOSPLIT-BRODOGRADILIŠTE društvo s ograničenom odgovornošću, OIB 05532178397,COPAN ZAGREB društvo s ograničenom odgovornošću za trgovinu i zastupanje, OIB 43698579132,DUHAN društvo s ograničenom odgovornošću, OIB 84143469050,Ivica Maleš vl. autoservis "UNO", OIB 89917595934,Teo Palaversić, OIB 21074825891,HRVATSKA POŠTANSKA BANKA, dioničko društvo, OIB 87939104217,OTIS DIZALA, društvo s ograničenom odgovornošću za proizvodnju, montažu, remont i održavanje dizala, OIB 76080865307,Fabijan Roić, OIB 55646544786,Ivo Družević, OIB 59608054089,Ivo Roić, OIB 73872839985,Josip Kovačević, OIB 24407104693,Tedi-Tadija Maroević, OIB 75901351091,Jakica Lupi, OIB 73236308888,Joza Bratanić, OIB 08011374888,Antun Pavičić, OIB 65866256737,Juraj Pavičić, OIB 09529542053,Cvjetko Matković, OIB 10443683019,Katica Kovačević, OIB 33120980772,Nikša Dužević, OIB 66241675982,Milovan Kombura, OIB 30770175855,Jelisava Pavičić, OIB 83980708087,Matko Carić, OIB 35189247498,Marinko Dužević, OIB 12242231071,Margarita Radonić, OIB 28025722533,Dinko Pavičić Tribunol, OIB 99243667034,Tonči Šurjak, OIB 60785268681,Duško Pavičić Ivelja, OIB 25982798589,Pero Dulčić Sušak, OIB 55533277123,Ivan Tadić, OIB 00384008152,Ivica Pavičić, OIB 72332556277,Mihovil-Mile Pavičić, OIB 24835949834,Tomi Moscatello, OIB 28508820612,Nikola Vodanović, OIB 74845370223,Margarita Marica Stančić, OIB 08101100980,Vjekoslav Radonić, OIB 33204721839,Marinko Sanseović, OIB 45513941394,Tadija Moškatelo, OIB 31188799731,Damir Petrić, OIB 86091667582,Louis Petrić, OIB 16074465250,Ivica Ljubić, OIB 56655610557,Vinko Lupi, OIB 35451219902,Ivan Tadić Šilo, OIB 70114227603,Ivan Tadić, OIB 70114227603,Vinko Maroević, OIB 76848533915,Ivan Buratović, OIB 47859397279,Mijo Mili Pavičić, OIB 88915921313,Marija Vodanović, OIB 55757464937,Jakov Fredotović, OIB 46839149373,Miljenko Srhoj, OIB 83488729434,Nikola Haladić, OIB 44890767273,Janez Jelušić, OIB 53424861114,Nikola Sansević, OIB 77925554696,Nikola Buratović, OIB 63461897206,Cvjetko Buratović, OIB 68271062216,Nikola Buratović, OIB 83296807791,Nikola Stipišić, OIB 40730811746,Prošper Moškatelo, OIB 30735770287,Tonko Maroević, OIB 09539101243,Ivo Pavičić, OIB 10571584537,Pavao Čubre, OIB 53903728630,Luka Šurjak, OIB 94878152360,Luka Franetović, OIB 70961784599,Ivan Miloš Mile, OIB 62291039145,Jure Moškatelo, OIB 82967525191,Vjekoslav Bogdanić, OIB 94391191426,Petro Šoljan, OIB 76350894229,Juraj Dužević, OIB 99909425440,Damir Šurjak, OIB 27457530614,Jakov Tresić, OIB 60663993622,Juraj Moškatelo Stariji, OIB 12577877147,Ruža Roić, OIB 27524265061,Rade Čavić, OIB 74420229729,Matilda Buratović, OIB 24198956638,Ivo Šurjak, OIB 90776404563,Dražica Matković Ljubo, OIB 38484140872,Dinko Račić, OIB 02437704848,Mila Franetović Dužević, OIB 02539671010,Luka Stančić, OIB 91475365556,Meri Petrić, OIB 49953370209,Ivan Moškatelo, OIB 16048013538,Vinko Moškatelo, OIB 57771107058,Nikola Šimunović, OIB 24630749503,Mirko Radonić, OIB 28025722533,Antun Sansević, OIB 80183811492,Nikša Moškatelo, OIB 98307576243,Antun Vodanović Stariji, OIB 43563335947,Ivo Bojanić, OIB 00897882683,Cvjetko Miličić, OIB 44230808110,Marija Trbuhović, OIB 38712300010,Neno Šoljan, OIB 04419572654,Juraj Tomi Moškatelo, OIB 80968217347,Ivo Račić Kapetanić, OIB 70008404713,Đuro Caratan, OIB 81898965125,Ante Tonči Drinković, OIB 92836065068,Kata Duboković, OIB 93006547119,Boris Carić, OIB 46466426123,Tonko Ivčević Bakulić, OIB 62293366608,Marko Huljić, OIB 99873701212,Lenka Roić, OIB 57371012596,Stjepan Jerković, OIB 25876380285,Boris Borović, OIB 51193036454,Niko Salamunić, OIB 76231208532,File Vranković, OIB 44132340384,Juraj Šperka, OIB 79176257167,Mili Razović, OIB 03291272208,Ante Mihojević, OIB 08852465695,Ljubica Stipišić, OIB 53136752678,Stjepan Hujo Huljić, OIB 06947019866,Nikola Grgičević, OIB 72806517394,Tonči Gurdulić, OIB 88962507191,Prošperino Milevčić, OIB 45533211549,Boris Rubinić, OIB 69242251733,Jakov Račić, OIB 31621777587,Jakša Radonić, OIB 11727504421,Vinko Palaversić, OIB 66878442541,Fabijan Kunčić, OIB 51005536058,Dušan Salamunić, OIB 67690387290,Margarita Stančić, OIB 77283348907,Josip Crnčić, OIB 78272535399,Luka Moškatelo, OIB 37611216898,Lucija Milatić-Bričolić, OIB 72454967005,Fabijan Dužević, OIB 65516171063,Vjeko Jakas, OIB 99530955280,Pavo Bunčuga, OIB 76824484181,Marko Buratović, OIB 96637597848,Antun Lučić, OIB 23239072373,Marin Parun Barbić, OIB 39599282196,Stjepan Tomislav Huljić, OIB 97499130016,Cvjetka Cvita Milevčić, OIB 75708915913,Marinko Radonić, OIB 89514038279,Antun Gurdulić, OIB 55215862622,Blaženko Jakas, OIB 38730295070,Braco Jakas, OIB 76920975322,Ivan Makjanić, OIB 86091321106,Ante Rubinić, OIB 15201258693,Dražica Vicenca Matković, OIB 67149132840,Jakov Radonić, OIB 93729454627,Slobodan Radičić, OIB 46777889915,Jurko Lučić, OIB 16439489089,Mate Antičević, OIB 55268785640,Josip Franičević, OIB 43547284113,Asija Bojanić, OIB 14798986072,Milivoj Vidas vl. Servisa instrumenata, mjerne i regulacione opreme, OIB 56342789123,BURA l d.o.o. za trgovinu i usluge - u stečaju, OIB 79000721319,NET MEDIA SISTEMI d.o.o. za informatički inženjering, OIB 03380490457,Financijska agencija, OIB 85821130368,Hrvatski registar brodova, OIB 04601923208,Nenad Ševo, OIB 88234857624,Meri Stipinović, OIB 64965084141,Fond za zaštitu okoliša i energetsku učinkovitost, OIB 85828625994,Zlatko Balić, OIB 07837847925,Galić Ante, OIB 90017639391,Dean Prelević, odvjetnik, OIB 10098946497,Želimir Miletić, OIB 86888847404,Luči Roić, OIB 24743587539,Nade Pavičić-ivelja, OIB 33508911717,Dujko Čubre, OIB 91478009603,Antun Bratanić, OIB 52392458213,Andrija Matković, OIB 72332556277,Antun Vune Bratanić, OIB 44890767273,Dinko Lušić, OIB 23131390669,Nikica Nikola Matijević, OIB 21094494613,Ivan Sanseović, OIB 08563467932,Marija Kovačević Lolotović, OIB 69060952354,Petar Zlatan Vodanović, OIB 11403397863,Ivan Stančić, OIB 31497688270,Stjepan Moškatelo, OIB 92020885489,Toma Dužević, OIB 08830644469,Ivica Račić, OIB 28123794048,Kuzma Pavičić Aleluja, OIB 33120197409,Vinka Salamunić, OIB 91445751353,Teo Huljić, OIB 56034797647,Dejan Šperka, OIB 10054205030,Juraj Caratan, OIB 29357565225,Matko Antičević, OIB 42034643125,Dinko Rubinić ( Vjera ), OIB 69863599942,Vjera Rubinić, OIB 98825603309,Abraham Bojanić, OIB 79576557482,Vedran Nevešćanin, OIB 34969575575,Marija Pjevac, OIB 82096480140,Carinska uprava, OIB 18683136487,Općinski sud u Starom Gradu - ZK odjel,Nada Akrap, OIB 50608806627,Jasminka Antunović, OIB 74697035343,Nediljka Armanda, OIB 09033661295,Ana Babić, OIB 99777361372,Gordana Babić,Ivan Babić, OIB 39364629552,Katica Babić, OIB 49371248632,Jure Bacelj, OIB 68175280792,Ana Bačić, OIB 18080781553,Nediljka Bajić, OIB 00893712988,Žarka Bakotić, OIB 36917498674,Marko Baković, OIB 05569494546,Ivica Ban, OIB 07285230342,Srđanka Banovac, OIB 50974371502,Božidar Barać, OIB 80639746410,Vedran Barbarić, OIB 18526555730,Marija Barbir, OIB 43799885260,Petar Barbir, OIB 94965914070,Anica Baričević, OIB 06811970314,Damira Barišić, OIB 88385690941,Ivan Barišić, OIB 38311171100,Manda Bašić, OIB 23944179531,Aleksandar Bauk, OIB 97860316263,Marina Zečić, OIB 62683960216,Ivo Bavčević, OIB 18609350440,Nataša Bazina, OIB 67925940620,Mirjana Begonja, OIB 73001510209,Jelena Belić, OIB 77723253899,Niko Belić, OIB 18977071620,Jagoda Bešker, OIB 29966440390,Nedo Bešker, OIB 56588665795,Zorica Bilić, OIB 99810426480,Sanja Bilić-pavlinović, OIB 45845212026,Jela Bilobrk, OIB 63402483386,Antun Blažević, OIB 90714609552,Hrvoje Blažević, OIB 12287964630,Damir Bojčić, OIB 41258960204,Željko Bojčić, OIB 09291034408,Denis Boljat, OIB 33725767264,Srećko Boras, OIB 94339540336,Robert Borić, OIB 38057391892,Goran Bosančić, OIB 33007404175,Pava Botić, OIB 34296544282,Ljuba Božanić, OIB 04083001132,Anka Božić, OIB 84941173128,Anica Božić-Bakušić, OIB 89654935153,Ivica Bratić, OIB 86080104106,Nikša Bratić, OIB 49290967945,Vencislav Brizić, OIB 29265973045,Zlata Brizić, OIB 73389614517,Mate Brstilo, OIB 97701748344,Zora Budimir, OIB 65069642793,Miranda Budiša, OIB 35557811513,Nediljko Bugarin, OIB 69239215555,Željka Vučemilović-šimunović, OIB 19390672750,Gordana Buljević, OIB 32937631192,Marina Burić, OIB 93570683955,Mario Buzov, OIB 93519007247,Đuro Caratan, OIB 81898965125,Toni Caratan, OIB 68762006562,Boris Carić, OIB 46466426123,Paulo Carić, OIB 15402538356,Dinka Cezareo, OIB 08033901183,Nevenka Cukrov, OIB 17311242164,Dijana Czwik, OIB 09675579569,Vinka Čavala, OIB 72189149878,Silva Černak Lojić, OIB 21589065823,Diana Čović, OIB 59401221926,Ante Čulo, OIB 58219699024,Blaž Ćapin, OIB 67223092915,Filip Delać, OIB 82167098700,Ankica Delić, OIB 80719299509,Marko Delić, OIB 05763270433,Nediljka Delić, OIB 99568210497,Gordana Didak, OIB 78878339902,Mili Divić, OIB 35555990248,Ljiljana Dragan Jelušić, OIB 50973171038,Milka Drlje, OIB 15738553325,Mato Drmić, OIB 39636384582,Jozo Družianić, OIB 63604163211,Stanko Duvančić, OIB 41476060687,Damir Duvnjak, OIB 63781484968,Nives Džanko, OIB 90598357164,Ante Đurđević, OIB 72594587030,Ljubica Elez, OIB 71000445833,Ankica Ezgeta, OIB 18659409558,Lenka Franić, OIB 62951288048,Ivica Gabelić, OIB 70468304794,Marija Galešić, OIB 47387004597,Petar Galić, OIB 09903259382,Silvana Galić, OIB 02726524452,Kazimir Garić, OIB 83662319172,Vencel Gašpar, OIB 46863766369,Vinko Gašpar, OIB 21657975586,Ana Goreta, OIB 91749079767,Zorka Goreta, OIB 78206251147,Josip Gotovac, OIB 16838023061,Vjekoslav Grbčić, OIB 00132520638,Divna Grbeša, OIB 74813693236,Ana Grubišić, OIB 49854875039,Gordana Grubišić, OIB 49873220891,Nikola Grubišić, OIB 97693442104,Sanja Grubišić, OIB 26638303946,Antonio Gudelj, OIB 83686976296,Kata Gugić, OIB 97696546556,Mirjana Gugić, OIB 69438273166,Ivica Hajder, OIB 67907347725,Željko Hajder, OIB 70330715284,Silvana Hajduk, OIB 33507058945,Tomislav Herceg, OIB 78714538239,Mira Ikica, OIB 11849010850,Franjo Ivčević, OIB 49917991796,Jelena Ivčević, OIB 74901888496,Damir Jakus, OIB 87272819238,Gospova Jakus, OIB 04209324873,Marica Jakus, OIB 74750176046,Petar Jakus, OIB 67345729042,Marko Janković, OIB 19997991153,Matija Jeličić, OIB 98976446888,Ante Jeličić, OIB 91949654327,Marija Jocić, OIB 87687857774,Ante Jolić, OIB 30924166560,Marica Jukić, OIB 19856164686,Marko Jukić, OIB 72590351524,Renata Jukić, OIB 09827250222,Jadranka Jurić, OIB 52705592800,Marija Jurić, OIB 31016018881,Ankica Kainić, OIB 80409745726,Jelena Kalinić, OIB 02401555720,Petar Kalinić, OIB 76156352997,Anamarija Kalinić Radović, OIB 92738597282,Stipan Kamber, OIB 84681628783,Đuro Kapoši, OIB 55675650848,Željko Karin, OIB 70824276539,Marijana Karin Prnjak, OIB 61576258120,Neda Kasalo, OIB 11081458098,Zvonimir Kasalo, OIB 07885551191,Suzana Kašić, OIB 59974477956,Ivana Katalinić Jerčić, OIB 27192920551,Josip Katušić, OIB 17394409236,Ljiljana Kegalj, OIB 44567225674,Ante Kekez, OIB 82341180529,Ivanko Kekez, OIB 69257203171,Petrica Kekez, OIB 01138031201,Boško Kevo, OIB 58881798829,Antiša Kliškinić, OIB 54591476829,Veljko Knezović, OIB 29953576092,Stjepan Kokeza, OIB 45375542461,Petar Kolega, OIB 41344179016,Daniela Kovač, OIB 73917202839,Željka Kovač, OIB 49269171098,Ivan Kraljić, OIB 34937918610,Inga Krnjaić, OIB 00968558935,Anka Krstić, OIB 50194808421,Ivan Kundid, OIB 95397541786,Ivana Kundid, OIB 65152954463,Ružica Kundid, OIB 62510013110,Deni Kuvačić, OIB 86909984538,Anka Landikušić, OIB 18023655586,Ivan Lasić, OIB 23248459290,Dražen Lazić, OIB 10307450473,Nenad Leskur, OIB 79369933858,Ivana Lilić, OIB 24212828078,Ivo Lipanović, OIB 56508525212,Marko Lojić, OIB 38337274260,Mile Lovrić, OIB 87317474850,Ana Lovrinčević, OIB 37389823251,Dejan Lukavac, OIB 85205650926,Nela Madžar, OIB 92085359240,Alenka Malinić, OIB 44061509536,Pavao Marasović, OIB 32681502260,Anto Marijan, OIB 32989170521,Cvita Marijanović, OIB 33573858243,Dobrinka Marijanović, OIB 03673706981,Tomislav Marijanović, OIB 87726686946,Jasna Marin, OIB 24544706980,Marina Marin, OIB 96155411085,Željko Marinac, OIB 53959056974,Božidar Marinković, OIB 12351935621,Jakov Mateta, OIB 14390943845,Ivan Matić, OIB 23355936969,Ružica Matić, OIB 42779808936,Slavko Matić, OIB 28602503915,Željko Matić, OIB 66582117749,Marija Matković, OIB 79153132638,Ivan Melvan, OIB 80843491669,Nikola Midenjak, OIB 88248589366,Pere Mihanović, OIB 49545684243,Ana Mikulić, OIB 54712970747,Mate Mikulić, OIB 87811623322,Ivan Milaković, OIB 91056811857,Ivan Milanović, OIB 75286000064,Zorka Miletić, OIB 48042737399,Milan Miljuš, OIB 35675614034,Đorđe Mirčetić, OIB 27370139872,Tonči Mišković, OIB 74628173475,Ana Moro, OIB 64571848035,Slavko Moro, OIB 30868427553,Tomi Moscatello, OIB 28508820612,Marija Munitić, OIB 68535764041,Ljubomir Muslim, OIB 17589644925,Mijo Nožina, OIB 79046275268,Jurica Oman, OIB 78517901315,Mirko Oman, OIB 68766264149,Janja Orošnjak, OIB 49619386391,Mila Palada, OIB 10163841708,Ivan Pandža, OIB 63327603131,Asija Papić, OIB 36844611036,Mijo Papić, OIB 90436045680,Tereza Papić, OIB 79546057657,Rajko Parać, OIB 14695878450,Tatjana Parać, OIB 45662446398,Đurđica Parat, OIB 21781090554,Ivan Pastuović, OIB 39126309445,Jurica Pavela, OIB 06763759506,Roki Pavičić, OIB 01089958101,Ivan Pažanin, OIB 47030103613,Luka Peko, OIB 89771272445,Neda Penga, OIB 76197116887,Ante Perko, OIB 58528189918,Ivana Perko, OIB 72532024891,Gordana Perković, OIB 48186805492,Marica Perković, OIB 69926366099,Nediljko Perković, OIB 66481146396,Nila Peroš, OIB 48544328267,Dragica Peša, OIB 47913512214,Iris Peša, OIB 06010961010,Nikša Petrić, OIB 98862228387,Matko Pezo, OIB 51619560640,Zlatko Piperković, OIB 91173398058,Joško Pivac, OIB 34978148355,Luka Pjevac, OIB 52683808409,Anka Plazonja, OIB 92736733656,Robert Plazonja, OIB 75774016292,Gordan Poparić, OIB 98826275620,Ante Popović, OIB 03185976635,Milanka Pranić, OIB 03263396290,Miroslav Primorac, OIB 42998076332,Iva Punda, OIB 03796593117,Drago Radić, OIB 29691845355,Mladen Radmilović, OIB 32330076899,Petar Radonić, OIB 09324740808,Jagoda Radošević, OIB 26353444269,Ante Rajčić, OIB 16954022739,Marko Ralica, OIB 43858024645,Ivan Raos, OIB 51516687457,Zdenka Razlog, OIB 03030085275,Mila Rebić, OIB 40304138585,Marija Reljanović, OIB 34147480025,Mara Režić, OIB 03502691709,Marija Rizvan, OIB 81852427870,Anđelko Rogulj, OIB 86920054956,Berislava Roša, OIB 03031267329,Sofija Ruić, OIB 32252086462,Ana Runjić, OIB 01784422133,Gordan Ruščić, OIB 53119078542,Sanja Ružić, OIB 04871127862,Svjetlana Samac, OIB 00231948560,Miljenko Samardžić, OIB 48154982931,Dinka Sanseović, OIB 27313861620,Ante Sarić, OIB 37671686952,Ivan Sarić, OIB 25772566590,Marija Sedlar, OIB 77476367069,Ljubica Sekelez, OIB 37811046307,Kristina Serdarević, OIB 96208368856,Aleksandra Sever-Muhar, OIB 46981853030,Boško Sikavica, OIB 62904573776,Snježana Sikavica, OIB 04571043319,Dragan Simić, OIB 11440453978,Tanja Sinovčić, OIB 15724160128,Ljiljana Sirić, OIB 13682411690,Dijana Skelin, OIB 67771387421,Kata Sočo, OIB 12244754061,Marija Stančić, OIB 24488999707,Đani Stanić, OIB 01952579328,Danica Stipović, OIB 14428054555,Milorad Stojsavljević, OIB 70694448376,Petar Strinić, OIB 82064030568,Luca Strunje, OIB 39917579317,Slavka Svalina, OIB 20916812996,Marijan Šamija, OIB 81559542363,Marinka Šamija, OIB 26187211202,Katica Šeparović, OIB 89096228977,Nenad Ševo, OIB 88234857624,Krasna Šiklić, OIB 53374014167,Mili Šimig, OIB 94704411458,Vesna Škare, OIB 71821692373,Ljubica Škopljanac, OIB 09408788504,Milica Špar, OIB 07038339077,Eleana Šubat, OIB 38900880602,Ivan Šuljug, OIB 45192577645,Vesna Šunjić, OIB 05247958818,Ljubica Tarle, OIB 28166909018,Nada Teklić, OIB 80645998554,Lada Terzić, OIB 31496851195,Ivan Tomić, OIB 55633242961,Ivan Topić, OIB 63353072185,Jelica Topić, OIB 84009834780,Tvrtko Topić, OIB 15832739048,Anđelka Torlak, OIB 94366468246,Ivan Torlak, OIB 36758209001,Marko Torlak, OIB 25141930670,Damir Tot, OIB 97869422869,Anka Treskavica, OIB 89998355619,Anka Tukić, OIB 95095320611,Nediljko Ugrin, OIB 61713318858,Marinko Uvodić, OIB 86857726322,Nedjeljka Uvodić, OIB 30483848227,Marko Validžić, OIB 09167064985,Ivanka Varnica, OIB 95864491355,Milica Varvodić, OIB 73723486062,Kristina Velić, OIB 77384310693,Ljiljana Vesković, OIB 43910221929,Milka Veštić, OIB 06357620254,Ante Vidan, OIB 08079634276,Marko Vidović, OIB 01091360979,Matko Vidović, OIB 91655777185,Nevenka Vidović, OIB 50708267696,Ankica Vilibić, OIB 41935131740,Anđelko Vilić, OIB 46303939151,Normela Visković, OIB 93848978885,Tonči Visković, OIB 57207922181,Marica Vlaić, OIB 45120406456,Dubravka Vlainić, OIB 89412859402,Ivo Vodanović, OIB 61288856543,Josip Vogleš, OIB 78979895187,Vinko Vranković, OIB 28469423878,Ivan Vrdoljak, OIB 58654492314,Mirjana Vrdoljak, OIB 00849791179,Marija Vrgoč,Bože Vuco, OIB 57170132138,Mirjana Vučković, OIB 77198987590,Višnja Vučković, OIB 65331626489,Ivan Vugdelija, OIB 84315022246,Dubravka Vukas, OIB 08519715626,Anđelka Vukičević, OIB 72508288201,Zora Vuković, OIB 33099880685,Ivan Vukušić, OIB 52615536531,Jadran Vukušić, OIB 16315354223,Nevenka Vukušić, OIB 24889115799,Vjera Vukušić, OIB 63442370123,Zvonimir Vukušić, OIB 28097018986,Nevenka Vuleta, OIB 13567782306,Vinka Zekić, OIB 91815577545,Dinko Zenčić, OIB 65189931544,Borislav Zokić, OIB 51253879731,Dolina Zokić, OIB 75688399939,Margita Zokić, OIB 85982645988,Luca Zolota, OIB 57479376750,Milan Žarković,Nevenka Živko, OIB 40723467363,Davorka Živković, OIB 80590033491,Ivica Živković, OIB 18562262384,Ivo Živković, OIB 81034283040,Siniša Ivančić, OIB 26067778479,Iva Jelić, OIB 44484653228,Marko Kavelj, OIB 02369489649,Ivan Koljanin, OIB 21918343692,Željko Kovač, OIB 11925765994,Zvonko Kruneš, OIB 55906727777,Nikola Lacmanović, OIB 50670282682,Vesna Lepetić, OIB 84143512273,Jelica Ljubica, OIB 08611982578,Darko Lulić, OIB 19997474853,Vesna Lulić, OIB 31024530599,Marija Mamić, OIB 82920304679,Radojka Marijanović, OIB 75956845709,Meri Cabadaj, OIB 90828303800,Mate Markotić, OIB 40858158040,Ante Marović, OIB 68871210232,Ivan Marušić, OIB 38554028146,Iva Melvan, OIB 03677154609,Goran Merkel, OIB 20105696184,Ivan Mornar, OIB 99253273877,Miodrag Munjiza, OIB 45836749093,Ante Nožina, OIB 63957170679,Anica Pandža, OIB 13489275071,Nikica Pavlović, OIB 49276013054,Silvana Perić, OIB 13586987904,Nediljka Perišić, OIB 60970664434,Elvira Dračevac, OIB 02336991708,Mara Dobrota, OIB 21943772484,Neda-lidia Buljević, OIB 14338735105,Ivan Bugarin, OIB 77317760491,Maja Bučić, OIB 03739843191,Mira Božić, OIB 22986331166,Sandra Borić, OIB 36571760060,Marija Davidović, OIB 45482063767,Petar Adjanski, OIB 59639817186,Ana Čatlak, OIB 78110711892,Marinko Buškulić, OIB 08200114705,Marinko Galić, OIB 96762020666,Luca Gabela, OIB 68629820074,Tomislav Frankić, OIB 69745327532,Elias Erceg, OIB 27105475264,Jakov Elez, OIB 36735285579,Sretan Bajalo, OIB 77606115521,Mario Tomić, OIB 12822553870,Ranko Vuleta, OIB 75885216649,Zlatko Balić, OIB 07556207031,Boško Barać, OIB 00526661882,Milan Vukić, OIB 34302227455,Mara Vukorepa, OIB 56814423724,Bare Vujina, OIB 23922325811,Milenko Bašić, OIB 71120573278,Diana Blažević, OIB 12578026353,Jozo Bogić, OIB 35027187093,Stjepko Bojanić, OIB 25751926536,Miroslav Trečić, OIB 50880474980,Neda Tukić, OIB 70924511514,Vinka Ukić, OIB 42081497162,Mira Velić, OIB 31812224044,Ivan Vrdoljak, OIB 58654492314,Iva Vrdoljak, OIB 63554079953,Dražen Todorović, OIB 98584327843,Dubravka Stojanovska, OIB 87171204134,Josip Strniša, OIB 95889329970,Ivica Sviličić, OIB 30978785630,Ana Rogošić, OIB 63013573312,Ivica Stipinović, OIB 04756380103,Darko Topić, OIB 09297890199,Marija Trečić, OIB 54951995215,Milica Zorić, OIB 00140332153,Ivo Rajčić, OIB 52467354389,Ivan Radoš, OIB 36063141303,Željka Vučemilović-šimunović, OIB 19390672750,Slaven Tukić, OIB 33403885817,Bartul Barišić, OIB 12686040110,Tajana Domazet, OIB 31101575725,Velinka Runjić, OIB 16188516711,Niko Dujić, OIB 75216071342,Teo Mandić, OIB 13212109596,Mevlida Armanda, OIB 52353697771,Renata Kalčić, OIB 57885132100,Juraj Lešković, OIB 69602776663,VRGORKA-VINARIJA dioničko društvo za proizvodnju pića, poljoprivredu i trgovinu, OIB 68329484134,Milivoj Vidas, OIB 56342789123,BURA l d.o.o. za trgovinu i usluge - u stečaju, OIB 79000721319,AUTO CENTAR LOZIĆ d.o.o. trgovina vozilima u stečaju, OIB 30382973961,NET MEDIA SISTEMI d.o.o. za informatički inženjering, OIB 03380490457,BASLER OSIGURANJE ZAGREB dioničko društvo za osiguranje, OIB 59706054982,NASTAVNI ZAVOD ZA JAVNO ZDRAVSTVO SPLITSKO-DALMATINSKE ŽUPANIJE, OIB 54948902275,Joško Pavlov, OIB 35141086138,Tina Trajković, OIB 65331410683,Nada Dujmić, OIB 98309510309,Nada Baković, OIB 16994220173,Marija Duvančić, OIB 22739898593</izvorni_sadrzaj>
    <derivirana_varijabla naziv="DomainObject.Predmet.StrankaNazivFormatedOIB_1">REPUBLIKA HRVATSKA, OIB 18683136487,LUKA dioničko društvo, OIB 34440814040,RAD, d.o.o. za vodoopskrbu i ostale komunalne djelatnosti, OIB 71304592430,HEP-Operator distribucijskog sustava d.o.o. za distribuciju i opskrbu električne energije ELEKTRA ŠIBENI, OIB 46830600751,Mara Jukić, OIB 37710339746,Ivica Bašić, OIB 14595893401,GASTRO GRUPA d.o.o. za trgovinu i usluge, OIB 39228456312,AUTO HRVATSKA dioničko društvo, OIB 32709834358,JADRANSKO OSIGURANJE d.d., OIB 94472454976,CITY EX d.o.o. za prijenos poslovne dokumentacije, OIB 99406899243,Hrvatski Telekom d.d., OIB 81793146560,CODEX SORTIUM društvo s ograničenom odgovornošću za pružanje kompleksnih konzalting usluga, OIB 83918065246,SUNCE osiguranje d.d., OIB 12012147571,HRVATSKA IZVJEŠTAJNA NOVINSKA AGENCIJA, OIB 41387373932,ČISTOĆA d.o.o. za komunalnu djelatnost, održavanje čistoće i odlaganje komunalnog otpada, OIB 16912997621,TEXT-PAPIR d.o.o. za trgovinu i usluge, OIB 45878059290,SLOBODNA DALMACIJA izdavačka i tiskarska djelatnost, dioničko društvo, OIB 35075764438,ČISTOĆA društvo s ograničenom odgovornošću za obavljanje komunalnih djelatnosti održavanja čistoće i odlaganja komunaln, OIB 38812451417,OPĆINA JELSA Jedinstveni upravni odjel, OIB 94187441810,AUTOKUĆA BOSNIĆ d.o.o. za trgovinu, servis i remont, OIB 62890333516,TISKARA MALENICA d.o.o., OIB 21268596817,Ivan Marijan, OIB 35721802898,HEP-Operator distribucijskog sustava d.o.o. za distribuciju i opskrbu električne energije, OIB 46830600751,Rikard Pavlović, OIB 16829467929,LUČKA UPRAVA SPLIT, OIB 06992092556,TINA ALATI društvo s ograničenom odgovorošću za trgovinu i usluge, OIB 72232886006,PLOVPUT trgovačko društvo s ograničenom odgovornošću za održavanje pomorskih plovnih putova i radijske službe, OIB 14480721492,Regionalna veletržnica Benkovac dioničko društvo za trgovinu i usluge "u stečaju", OIB 16205687638,MESSER CROATIA PLIN Poduzeće za proizvodnju i prodaju tehničkih plinova d.o.o., OIB 32179081874,ZAVOD ZA JAVNO ZDRAVSTVO DR. ANDRIJA ŠTAMPAR, OIB 33392005961,Zagrebačka burza d.d., OIB 84368186611,METRONET TELEKOMUNIKACIJE d.d. za telekomunikacijske usluge, OIB 23269006802,RELAX, d.o.o. za proizvodnju i trgovinu, OIB 24543050439,MINISTARSTVO GOSPODARSTVA, RAVNETELJSTVO ZA ROBNE ZALIHE, OIB 22413472900,PUĆO d.o.o. za trgovinu, ugostiteljstvo i cestovni prijevoz, OIB 33417474295,ITEM, d.o.o. informatičke usluge, OIB 71527463594,ŠKARE TRADE, d.o.o. za trgovinu i ugostiteljstvo, OIB 88448992592,CROATIA osiguranje d.d. FILIJALA SPLIT, OIB 26187994862,MIRJANA BARIĆ, OIB 91861480870,SREDIŠNJE KLIRINŠKO DEPOZITARNO DRUŠTVO, dioničko društvo, OIB 64406809162,MILENKO BUŠLJETA, OIB 63433937940,MILICA UGARKOVIĆ, OIB 03462724779,FABIJAN PERONJA, OIB 19033633778,Agencija za upravljanje državnom imovinom, OIB 75666130770,COMENG, društvo s ograničenom odgovornošću za informatički inženjering, OIB 42122172362,AMEROPA AG, OIB 38272342702,GRAFOPLEX, društvo s ograničenom odgovornošću, za trgovinu i usluge, OIB 71142152777,HP - Hrvatska pošta d.d., OIB 87311810356,Financijska agencija, OIB 85821130368,NIKOLA LACMANOVIĆ, OIB 50670282682,HEP-Operator distribucijskog sustava d.o.o. za distribuciju i opskrbu električne energije, OIB 46830600751,VODOVOD I KANALIZACIJA, društvo s ograničenom odgovornošću za vodoopskrbu, odvodnju i pročišćavanje otpadnih voda, OIB 56826138353,JELKOM, društvo s ograničenom odgovornošću za komunalnu djelatnost, OIB 92345732468,DALMACIJAVINO d.d. za proizvodnju i promet alkoholnih i bezalkoholnih pića "u stečaju", OIB 07837847925,EUROLEASING d.o.o., OIB 48922277230,Rino Barbić, odvjetnik, OIB 04402974520,HVARSKI VODOVOD d.o.o., OIB 96577868636,IVAN MILAT, OIB 89865160390,DIONOVA - DIONA d.o.o., OIB 41112127430,TEHNOPLAST d.o.o. za građevinarstvo, trgovinu, ugostiteljstvo, turizam i uslužne djelatnosti, OIB 70676517267,VIPnet, društvo s ograničenom odgovornošću za usluge javnih telekomunikacija, OIB 29524210204,BILIĆ-ERIĆ d.o.o. za privatnu zaštitu, OIB 68580128211,DALMACIJAVINO - ZAGREB društvo sograničenom odgovornošću za trgovinu, ugostiteljstvo i prijevoz, OIB 93269876765,GRAD DRNIŠ, OIB 38309740312,Vetropack Straža tvornica stakla d.d. Hum na Sutli, OIB 74210066591,CAPRICORNO, društvo s ograničenom odgovornošću za trgovinu, OIB 09517317411,PELJEŠKI VRHOVI, POLJOPRIVREDNA ZADRUGA, OIB 49398931487,Toma Šurjak, OIB 66049692921,Jakov Peronja, OIB 07373599239,TIGAR d.o.o. za usluge, OIB 65051360088,POREZNA UPRAVA Područni ured Split, OIB 18683136487,BURA I TRAMUNTANA d.o.o. za trgovinu i usluge, OIB 78359961331,TRAST međunarodno otpremništvo, dioničko društvo, OIB 93225891495,CHROMOS AGRO dioničko društvo proizvodnja sredstava za zaštitu bilja, OIB 82790074844,VODOVOD I KANALIZACIJA, društvo s ograničenom odgovornošću za vodoopskrbu, odvodnju i pročišćavanje otpadnih voda, OIB 56826138353,AUTOTRANS d. o. o. za javni prijevoz putnika u cestovonom prometu, trgovinu, usluge i turistička agencija, OIB 19819724166,BRTVILA BREZIĆ d.o.o. za proizvodnju brtvila, trgovinu i zastupanje, OIB 47897946377,IREKS AROMA društvo s ograničenom odgovornošću, OIB 36709757659,Marin Mileteta, odvjetnik, OIB 37476644793,HEP - Opskrba d.o.o. za opskrbu potrošača električnom, toplinskom energijom i plinom, OIB 63073332379,ING-ATEST d.o.o. za trgovinu i usluge, OIB 21777333810,Hrvatske vode, pravna osoba za upravljanje vodama, OIB 28921383001,BASLER OSIGURANJE ZAGREB dioničko društvo za osiguranje, OIB 59706054982,NARODNI TRGOVAČKI LANAC d.o.o. za trgovinu i usluge, OIB 78344221376,MANTIS, d.o.o. za trgovinu i usluge, OIB 41274793973,Vinko Paina, OIB 51203688235,TRANSADRIA, međunarodna špedicija d. d. u stečaju, OIB 47965841018,Hrvatska radiotelevizija, OIB 68419124305,BRODOMERKUR trgovina i usluge, dioničko društvo, OIB 33956120458,ZAGREBAČKI HOLDING, društvo s ograničenom odgovornošću za javni prijevoz, opskrbu vodom, održavanje čistoće, putnička a, OIB 85584865987,NASTAVNI ZAVOD ZA JAVNO ZDRAVSTVO SPLITSKO-DALMATINSKE ŽUPANIJE, OIB 54948902275,BRODOSPLIT-BRODOGRADILIŠTE društvo s ograničenom odgovornošću, OIB 05532178397,COPAN ZAGREB društvo s ograničenom odgovornošću za trgovinu i zastupanje, OIB 43698579132,DUHAN društvo s ograničenom odgovornošću, OIB 84143469050,Ivica Maleš vl. autoservis "UNO", OIB 89917595934,Teo Palaversić, OIB 21074825891,HRVATSKA POŠTANSKA BANKA, dioničko društvo, OIB 87939104217,OTIS DIZALA, društvo s ograničenom odgovornošću za proizvodnju, montažu, remont i održavanje dizala, OIB 76080865307,Fabijan Roić, OIB 55646544786,Ivo Družević, OIB 59608054089,Ivo Roić, OIB 73872839985,Josip Kovačević, OIB 24407104693,Tedi-Tadija Maroević, OIB 75901351091,Jakica Lupi, OIB 73236308888,Joza Bratanić, OIB 08011374888,Antun Pavičić, OIB 65866256737,Juraj Pavičić, OIB 09529542053,Cvjetko Matković, OIB 10443683019,Katica Kovačević, OIB 33120980772,Nikša Dužević, OIB 66241675982,Milovan Kombura, OIB 30770175855,Jelisava Pavičić, OIB 83980708087,Matko Carić, OIB 35189247498,Marinko Dužević, OIB 12242231071,Margarita Radonić, OIB 28025722533,Dinko Pavičić Tribunol, OIB 99243667034,Tonči Šurjak, OIB 60785268681,Duško Pavičić Ivelja, OIB 25982798589,Pero Dulčić Sušak, OIB 55533277123,Ivan Tadić, OIB 00384008152,Ivica Pavičić, OIB 72332556277,Mihovil-Mile Pavičić, OIB 24835949834,Tomi Moscatello, OIB 28508820612,Nikola Vodanović, OIB 74845370223,Margarita Marica Stančić, OIB 08101100980,Vjekoslav Radonić, OIB 33204721839,Marinko Sanseović, OIB 45513941394,Tadija Moškatelo, OIB 31188799731,Damir Petrić, OIB 86091667582,Louis Petrić, OIB 16074465250,Ivica Ljubić, OIB 56655610557,Vinko Lupi, OIB 35451219902,Ivan Tadić Šilo, OIB 70114227603,Ivan Tadić, OIB 70114227603,Vinko Maroević, OIB 76848533915,Ivan Buratović, OIB 47859397279,Mijo Mili Pavičić, OIB 88915921313,Marija Vodanović, OIB 55757464937,Jakov Fredotović, OIB 46839149373,Miljenko Srhoj, OIB 83488729434,Nikola Haladić, OIB 44890767273,Janez Jelušić, OIB 53424861114,Nikola Sansević, OIB 77925554696,Nikola Buratović, OIB 63461897206,Cvjetko Buratović, OIB 68271062216,Nikola Buratović, OIB 83296807791,Nikola Stipišić, OIB 40730811746,Prošper Moškatelo, OIB 30735770287,Tonko Maroević, OIB 09539101243,Ivo Pavičić, OIB 10571584537,Pavao Čubre, OIB 53903728630,Luka Šurjak, OIB 94878152360,Luka Franetović, OIB 70961784599,Ivan Miloš Mile, OIB 62291039145,Jure Moškatelo, OIB 82967525191,Vjekoslav Bogdanić, OIB 94391191426,Petro Šoljan, OIB 76350894229,Juraj Dužević, OIB 99909425440,Damir Šurjak, OIB 27457530614,Jakov Tresić, OIB 60663993622,Juraj Moškatelo Stariji, OIB 12577877147,Ruža Roić, OIB 27524265061,Rade Čavić, OIB 74420229729,Matilda Buratović, OIB 24198956638,Ivo Šurjak, OIB 90776404563,Dražica Matković Ljubo, OIB 38484140872,Dinko Račić, OIB 02437704848,Mila Franetović Dužević, OIB 02539671010,Luka Stančić, OIB 91475365556,Meri Petrić, OIB 49953370209,Ivan Moškatelo, OIB 16048013538,Vinko Moškatelo, OIB 57771107058,Nikola Šimunović, OIB 24630749503,Mirko Radonić, OIB 28025722533,Antun Sansević, OIB 80183811492,Nikša Moškatelo, OIB 98307576243,Antun Vodanović Stariji, OIB 43563335947,Ivo Bojanić, OIB 00897882683,Cvjetko Miličić, OIB 44230808110,Marija Trbuhović, OIB 38712300010,Neno Šoljan, OIB 04419572654,Juraj Tomi Moškatelo, OIB 80968217347,Ivo Račić Kapetanić, OIB 70008404713,Đuro Caratan, OIB 81898965125,Ante Tonči Drinković, OIB 92836065068,Kata Duboković, OIB 93006547119,Boris Carić, OIB 46466426123,Tonko Ivčević Bakulić, OIB 62293366608,Marko Huljić, OIB 99873701212,Lenka Roić, OIB 57371012596,Stjepan Jerković, OIB 25876380285,Boris Borović, OIB 51193036454,Niko Salamunić, OIB 76231208532,File Vranković, OIB 44132340384,Juraj Šperka, OIB 79176257167,Mili Razović, OIB 03291272208,Ante Mihojević, OIB 08852465695,Ljubica Stipišić, OIB 53136752678,Stjepan Hujo Huljić, OIB 06947019866,Nikola Grgičević, OIB 72806517394,Tonči Gurdulić, OIB 88962507191,Prošperino Milevčić, OIB 45533211549,Boris Rubinić, OIB 69242251733,Jakov Račić, OIB 31621777587,Jakša Radonić, OIB 11727504421,Vinko Palaversić, OIB 66878442541,Fabijan Kunčić, OIB 51005536058,Dušan Salamunić, OIB 67690387290,Margarita Stančić, OIB 77283348907,Josip Crnčić, OIB 78272535399,Luka Moškatelo, OIB 37611216898,Lucija Milatić-Bričolić, OIB 72454967005,Fabijan Dužević, OIB 65516171063,Vjeko Jakas, OIB 99530955280,Pavo Bunčuga, OIB 76824484181,Marko Buratović, OIB 96637597848,Antun Lučić, OIB 23239072373,Marin Parun Barbić, OIB 39599282196,Stjepan Tomislav Huljić, OIB 97499130016,Cvjetka Cvita Milevčić, OIB 75708915913,Marinko Radonić, OIB 89514038279,Antun Gurdulić, OIB 55215862622,Blaženko Jakas, OIB 38730295070,Braco Jakas, OIB 76920975322,Ivan Makjanić, OIB 86091321106,Ante Rubinić, OIB 15201258693,Dražica Vicenca Matković, OIB 67149132840,Jakov Radonić, OIB 93729454627,Slobodan Radičić, OIB 46777889915,Jurko Lučić, OIB 16439489089,Mate Antičević, OIB 55268785640,Josip Franičević, OIB 43547284113,Asija Bojanić, OIB 14798986072,Milivoj Vidas vl. Servisa instrumenata, mjerne i regulacione opreme, OIB 56342789123,BURA l d.o.o. za trgovinu i usluge - u stečaju, OIB 79000721319,NET MEDIA SISTEMI d.o.o. za informatički inženjering, OIB 03380490457,Financijska agencija, OIB 85821130368,Hrvatski registar brodova, OIB 04601923208,Nenad Ševo, OIB 88234857624,Meri Stipinović, OIB 64965084141,Fond za zaštitu okoliša i energetsku učinkovitost, OIB 85828625994,Zlatko Balić, OIB 07837847925,Galić Ante, OIB 90017639391,Dean Prelević, odvjetnik, OIB 10098946497,Želimir Miletić, OIB 86888847404,Luči Roić, OIB 24743587539,Nade Pavičić-ivelja, OIB 33508911717,Dujko Čubre, OIB 91478009603,Antun Bratanić, OIB 52392458213,Andrija Matković, OIB 72332556277,Antun Vune Bratanić, OIB 44890767273,Dinko Lušić, OIB 23131390669,Nikica Nikola Matijević, OIB 21094494613,Ivan Sanseović, OIB 08563467932,Marija Kovačević Lolotović, OIB 69060952354,Petar Zlatan Vodanović, OIB 11403397863,Ivan Stančić, OIB 31497688270,Stjepan Moškatelo, OIB 92020885489,Toma Dužević, OIB 08830644469,Ivica Račić, OIB 28123794048,Kuzma Pavičić Aleluja, OIB 33120197409,Vinka Salamunić, OIB 91445751353,Teo Huljić, OIB 56034797647,Dejan Šperka, OIB 10054205030,Juraj Caratan, OIB 29357565225,Matko Antičević, OIB 42034643125,Dinko Rubinić ( Vjera ), OIB 69863599942,Vjera Rubinić, OIB 98825603309,Abraham Bojanić, OIB 79576557482,Vedran Nevešćanin, OIB 34969575575,Marija Pjevac, OIB 82096480140,Carinska uprava, OIB 18683136487,Općinski sud u Starom Gradu - ZK odjel,Nada Akrap, OIB 50608806627,Jasminka Antunović, OIB 74697035343,Nediljka Armanda, OIB 09033661295,Ana Babić, OIB 99777361372,Gordana Babić,Ivan Babić, OIB 39364629552,Katica Babić, OIB 49371248632,Jure Bacelj, OIB 68175280792,Ana Bačić, OIB 18080781553,Nediljka Bajić, OIB 00893712988,Žarka Bakotić, OIB 36917498674,Marko Baković, OIB 05569494546,Ivica Ban, OIB 07285230342,Srđanka Banovac, OIB 50974371502,Božidar Barać, OIB 80639746410,Vedran Barbarić, OIB 18526555730,Marija Barbir, OIB 43799885260,Petar Barbir, OIB 94965914070,Anica Baričević, OIB 06811970314,Damira Barišić, OIB 88385690941,Ivan Barišić, OIB 38311171100,Manda Bašić, OIB 23944179531,Aleksandar Bauk, OIB 97860316263,Marina Zečić, OIB 62683960216,Ivo Bavčević, OIB 18609350440,Nataša Bazina, OIB 67925940620,Mirjana Begonja, OIB 73001510209,Jelena Belić, OIB 77723253899,Niko Belić, OIB 18977071620,Jagoda Bešker, OIB 29966440390,Nedo Bešker, OIB 56588665795,Zorica Bilić, OIB 99810426480,Sanja Bilić-pavlinović, OIB 45845212026,Jela Bilobrk, OIB 63402483386,Antun Blažević, OIB 90714609552,Hrvoje Blažević, OIB 12287964630,Damir Bojčić, OIB 41258960204,Željko Bojčić, OIB 09291034408,Denis Boljat, OIB 33725767264,Srećko Boras, OIB 94339540336,Robert Borić, OIB 38057391892,Goran Bosančić, OIB 33007404175,Pava Botić, OIB 34296544282,Ljuba Božanić, OIB 04083001132,Anka Božić, OIB 84941173128,Anica Božić-Bakušić, OIB 89654935153,Ivica Bratić, OIB 86080104106,Nikša Bratić, OIB 49290967945,Vencislav Brizić, OIB 29265973045,Zlata Brizić, OIB 73389614517,Mate Brstilo, OIB 97701748344,Zora Budimir, OIB 65069642793,Miranda Budiša, OIB 35557811513,Nediljko Bugarin, OIB 69239215555,Željka Vučemilović-šimunović, OIB 19390672750,Gordana Buljević, OIB 32937631192,Marina Burić, OIB 93570683955,Mario Buzov, OIB 93519007247,Đuro Caratan, OIB 81898965125,Toni Caratan, OIB 68762006562,Boris Carić, OIB 46466426123,Paulo Carić, OIB 15402538356,Dinka Cezareo, OIB 08033901183,Nevenka Cukrov, OIB 17311242164,Dijana Czwik, OIB 09675579569,Vinka Čavala, OIB 72189149878,Silva Černak Lojić, OIB 21589065823,Diana Čović, OIB 59401221926,Ante Čulo, OIB 58219699024,Blaž Ćapin, OIB 67223092915,Filip Delać, OIB 82167098700,Ankica Delić, OIB 80719299509,Marko Delić, OIB 05763270433,Nediljka Delić, OIB 99568210497,Gordana Didak, OIB 78878339902,Mili Divić, OIB 35555990248,Ljiljana Dragan Jelušić, OIB 50973171038,Milka Drlje, OIB 15738553325,Mato Drmić, OIB 39636384582,Jozo Družianić, OIB 63604163211,Stanko Duvančić, OIB 41476060687,Damir Duvnjak, OIB 63781484968,Nives Džanko, OIB 90598357164,Ante Đurđević, OIB 72594587030,Ljubica Elez, OIB 71000445833,Ankica Ezgeta, OIB 18659409558,Lenka Franić, OIB 62951288048,Ivica Gabelić, OIB 70468304794,Marija Galešić, OIB 47387004597,Petar Galić, OIB 09903259382,Silvana Galić, OIB 02726524452,Kazimir Garić, OIB 83662319172,Vencel Gašpar, OIB 46863766369,Vinko Gašpar, OIB 21657975586,Ana Goreta, OIB 91749079767,Zorka Goreta, OIB 78206251147,Josip Gotovac, OIB 16838023061,Vjekoslav Grbčić, OIB 00132520638,Divna Grbeša, OIB 74813693236,Ana Grubišić, OIB 49854875039,Gordana Grubišić, OIB 49873220891,Nikola Grubišić, OIB 97693442104,Sanja Grubišić, OIB 26638303946,Antonio Gudelj, OIB 83686976296,Kata Gugić, OIB 97696546556,Mirjana Gugić, OIB 69438273166,Ivica Hajder, OIB 67907347725,Željko Hajder, OIB 70330715284,Silvana Hajduk, OIB 33507058945,Tomislav Herceg, OIB 78714538239,Mira Ikica, OIB 11849010850,Franjo Ivčević, OIB 49917991796,Jelena Ivčević, OIB 74901888496,Damir Jakus, OIB 87272819238,Gospova Jakus, OIB 04209324873,Marica Jakus, OIB 74750176046,Petar Jakus, OIB 67345729042,Marko Janković, OIB 19997991153,Matija Jeličić, OIB 98976446888,Ante Jeličić, OIB 91949654327,Marija Jocić, OIB 87687857774,Ante Jolić, OIB 30924166560,Marica Jukić, OIB 19856164686,Marko Jukić, OIB 72590351524,Renata Jukić, OIB 09827250222,Jadranka Jurić, OIB 52705592800,Marija Jurić, OIB 31016018881,Ankica Kainić, OIB 80409745726,Jelena Kalinić, OIB 02401555720,Petar Kalinić, OIB 76156352997,Anamarija Kalinić Radović, OIB 92738597282,Stipan Kamber, OIB 84681628783,Đuro Kapoši, OIB 55675650848,Željko Karin, OIB 70824276539,Marijana Karin Prnjak, OIB 61576258120,Neda Kasalo, OIB 11081458098,Zvonimir Kasalo, OIB 07885551191,Suzana Kašić, OIB 59974477956,Ivana Katalinić Jerčić, OIB 27192920551,Josip Katušić, OIB 17394409236,Ljiljana Kegalj, OIB 44567225674,Ante Kekez, OIB 82341180529,Ivanko Kekez, OIB 69257203171,Petrica Kekez, OIB 01138031201,Boško Kevo, OIB 58881798829,Antiša Kliškinić, OIB 54591476829,Veljko Knezović, OIB 29953576092,Stjepan Kokeza, OIB 45375542461,Petar Kolega, OIB 41344179016,Daniela Kovač, OIB 73917202839,Željka Kovač, OIB 49269171098,Ivan Kraljić, OIB 34937918610,Inga Krnjaić, OIB 00968558935,Anka Krstić, OIB 50194808421,Ivan Kundid, OIB 95397541786,Ivana Kundid, OIB 65152954463,Ružica Kundid, OIB 62510013110,Deni Kuvačić, OIB 86909984538,Anka Landikušić, OIB 18023655586,Ivan Lasić, OIB 23248459290,Dražen Lazić, OIB 10307450473,Nenad Leskur, OIB 79369933858,Ivana Lilić, OIB 24212828078,Ivo Lipanović, OIB 56508525212,Marko Lojić, OIB 38337274260,Mile Lovrić, OIB 87317474850,Ana Lovrinčević, OIB 37389823251,Dejan Lukavac, OIB 85205650926,Nela Madžar, OIB 92085359240,Alenka Malinić, OIB 44061509536,Pavao Marasović, OIB 32681502260,Anto Marijan, OIB 32989170521,Cvita Marijanović, OIB 33573858243,Dobrinka Marijanović, OIB 03673706981,Tomislav Marijanović, OIB 87726686946,Jasna Marin, OIB 24544706980,Marina Marin, OIB 96155411085,Željko Marinac, OIB 53959056974,Božidar Marinković, OIB 12351935621,Jakov Mateta, OIB 14390943845,Ivan Matić, OIB 23355936969,Ružica Matić, OIB 42779808936,Slavko Matić, OIB 28602503915,Željko Matić, OIB 66582117749,Marija Matković, OIB 79153132638,Ivan Melvan, OIB 80843491669,Nikola Midenjak, OIB 88248589366,Pere Mihanović, OIB 49545684243,Ana Mikulić, OIB 54712970747,Mate Mikulić, OIB 87811623322,Ivan Milaković, OIB 91056811857,Ivan Milanović, OIB 75286000064,Zorka Miletić, OIB 48042737399,Milan Miljuš, OIB 35675614034,Đorđe Mirčetić, OIB 27370139872,Tonči Mišković, OIB 74628173475,Ana Moro, OIB 64571848035,Slavko Moro, OIB 30868427553,Tomi Moscatello, OIB 28508820612,Marija Munitić, OIB 68535764041,Ljubomir Muslim, OIB 17589644925,Mijo Nožina, OIB 79046275268,Jurica Oman, OIB 78517901315,Mirko Oman, OIB 68766264149,Janja Orošnjak, OIB 49619386391,Mila Palada, OIB 10163841708,Ivan Pandža, OIB 63327603131,Asija Papić, OIB 36844611036,Mijo Papić, OIB 90436045680,Tereza Papić, OIB 79546057657,Rajko Parać, OIB 14695878450,Tatjana Parać, OIB 45662446398,Đurđica Parat, OIB 21781090554,Ivan Pastuović, OIB 39126309445,Jurica Pavela, OIB 06763759506,Roki Pavičić, OIB 01089958101,Ivan Pažanin, OIB 47030103613,Luka Peko, OIB 89771272445,Neda Penga, OIB 76197116887,Ante Perko, OIB 58528189918,Ivana Perko, OIB 72532024891,Gordana Perković, OIB 48186805492,Marica Perković, OIB 69926366099,Nediljko Perković, OIB 66481146396,Nila Peroš, OIB 48544328267,Dragica Peša, OIB 47913512214,Iris Peša, OIB 06010961010,Nikša Petrić, OIB 98862228387,Matko Pezo, OIB 51619560640,Zlatko Piperković, OIB 91173398058,Joško Pivac, OIB 34978148355,Luka Pjevac, OIB 52683808409,Anka Plazonja, OIB 92736733656,Robert Plazonja, OIB 75774016292,Gordan Poparić, OIB 98826275620,Ante Popović, OIB 03185976635,Milanka Pranić, OIB 03263396290,Miroslav Primorac, OIB 42998076332,Iva Punda, OIB 03796593117,Drago Radić, OIB 29691845355,Mladen Radmilović, OIB 32330076899,Petar Radonić, OIB 09324740808,Jagoda Radošević, OIB 26353444269,Ante Rajčić, OIB 16954022739,Marko Ralica, OIB 43858024645,Ivan Raos, OIB 51516687457,Zdenka Razlog, OIB 03030085275,Mila Rebić, OIB 40304138585,Marija Reljanović, OIB 34147480025,Mara Režić, OIB 03502691709,Marija Rizvan, OIB 81852427870,Anđelko Rogulj, OIB 86920054956,Berislava Roša, OIB 03031267329,Sofija Ruić, OIB 32252086462,Ana Runjić, OIB 01784422133,Gordan Ruščić, OIB 53119078542,Sanja Ružić, OIB 04871127862,Svjetlana Samac, OIB 00231948560,Miljenko Samardžić, OIB 48154982931,Dinka Sanseović, OIB 27313861620,Ante Sarić, OIB 37671686952,Ivan Sarić, OIB 25772566590,Marija Sedlar, OIB 77476367069,Ljubica Sekelez, OIB 37811046307,Kristina Serdarević, OIB 96208368856,Aleksandra Sever-Muhar, OIB 46981853030,Boško Sikavica, OIB 62904573776,Snježana Sikavica, OIB 04571043319,Dragan Simić, OIB 11440453978,Tanja Sinovčić, OIB 15724160128,Ljiljana Sirić, OIB 13682411690,Dijana Skelin, OIB 67771387421,Kata Sočo, OIB 12244754061,Marija Stančić, OIB 24488999707,Đani Stanić, OIB 01952579328,Danica Stipović, OIB 14428054555,Milorad Stojsavljević, OIB 70694448376,Petar Strinić, OIB 82064030568,Luca Strunje, OIB 39917579317,Slavka Svalina, OIB 20916812996,Marijan Šamija, OIB 81559542363,Marinka Šamija, OIB 26187211202,Katica Šeparović, OIB 89096228977,Nenad Ševo, OIB 88234857624,Krasna Šiklić, OIB 53374014167,Mili Šimig, OIB 94704411458,Vesna Škare, OIB 71821692373,Ljubica Škopljanac, OIB 09408788504,Milica Špar, OIB 07038339077,Eleana Šubat, OIB 38900880602,Ivan Šuljug, OIB 45192577645,Vesna Šunjić, OIB 05247958818,Ljubica Tarle, OIB 28166909018,Nada Teklić, OIB 80645998554,Lada Terzić, OIB 31496851195,Ivan Tomić, OIB 55633242961,Ivan Topić, OIB 63353072185,Jelica Topić, OIB 84009834780,Tvrtko Topić, OIB 15832739048,Anđelka Torlak, OIB 94366468246,Ivan Torlak, OIB 36758209001,Marko Torlak, OIB 25141930670,Damir Tot, OIB 97869422869,Anka Treskavica, OIB 89998355619,Anka Tukić, OIB 95095320611,Nediljko Ugrin, OIB 61713318858,Marinko Uvodić, OIB 86857726322,Nedjeljka Uvodić, OIB 30483848227,Marko Validžić, OIB 09167064985,Ivanka Varnica, OIB 95864491355,Milica Varvodić, OIB 73723486062,Kristina Velić, OIB 77384310693,Ljiljana Vesković, OIB 43910221929,Milka Veštić, OIB 06357620254,Ante Vidan, OIB 08079634276,Marko Vidović, OIB 01091360979,Matko Vidović, OIB 91655777185,Nevenka Vidović, OIB 50708267696,Ankica Vilibić, OIB 41935131740,Anđelko Vilić, OIB 46303939151,Normela Visković, OIB 93848978885,Tonči Visković, OIB 57207922181,Marica Vlaić, OIB 45120406456,Dubravka Vlainić, OIB 89412859402,Ivo Vodanović, OIB 61288856543,Josip Vogleš, OIB 78979895187,Vinko Vranković, OIB 28469423878,Ivan Vrdoljak, OIB 58654492314,Mirjana Vrdoljak, OIB 00849791179,Marija Vrgoč,Bože Vuco, OIB 57170132138,Mirjana Vučković, OIB 77198987590,Višnja Vučković, OIB 65331626489,Ivan Vugdelija, OIB 84315022246,Dubravka Vukas, OIB 08519715626,Anđelka Vukičević, OIB 72508288201,Zora Vuković, OIB 33099880685,Ivan Vukušić, OIB 52615536531,Jadran Vukušić, OIB 16315354223,Nevenka Vukušić, OIB 24889115799,Vjera Vukušić, OIB 63442370123,Zvonimir Vukušić, OIB 28097018986,Nevenka Vuleta, OIB 13567782306,Vinka Zekić, OIB 91815577545,Dinko Zenčić, OIB 65189931544,Borislav Zokić, OIB 51253879731,Dolina Zokić, OIB 75688399939,Margita Zokić, OIB 85982645988,Luca Zolota, OIB 57479376750,Milan Žarković,Nevenka Živko, OIB 40723467363,Davorka Živković, OIB 80590033491,Ivica Živković, OIB 18562262384,Ivo Živković, OIB 81034283040,Siniša Ivančić, OIB 26067778479,Iva Jelić, OIB 44484653228,Marko Kavelj, OIB 02369489649,Ivan Koljanin, OIB 21918343692,Željko Kovač, OIB 11925765994,Zvonko Kruneš, OIB 55906727777,Nikola Lacmanović, OIB 50670282682,Vesna Lepetić, OIB 84143512273,Jelica Ljubica, OIB 08611982578,Darko Lulić, OIB 19997474853,Vesna Lulić, OIB 31024530599,Marija Mamić, OIB 82920304679,Radojka Marijanović, OIB 75956845709,Meri Cabadaj, OIB 90828303800,Mate Markotić, OIB 40858158040,Ante Marović, OIB 68871210232,Ivan Marušić, OIB 38554028146,Iva Melvan, OIB 03677154609,Goran Merkel, OIB 20105696184,Ivan Mornar, OIB 99253273877,Miodrag Munjiza, OIB 45836749093,Ante Nožina, OIB 63957170679,Anica Pandža, OIB 13489275071,Nikica Pavlović, OIB 49276013054,Silvana Perić, OIB 13586987904,Nediljka Perišić, OIB 60970664434,Elvira Dračevac, OIB 02336991708,Mara Dobrota, OIB 21943772484,Neda-lidia Buljević, OIB 14338735105,Ivan Bugarin, OIB 77317760491,Maja Bučić, OIB 03739843191,Mira Božić, OIB 22986331166,Sandra Borić, OIB 36571760060,Marija Davidović, OIB 45482063767,Petar Adjanski, OIB 59639817186,Ana Čatlak, OIB 78110711892,Marinko Buškulić, OIB 08200114705,Marinko Galić, OIB 96762020666,Luca Gabela, OIB 68629820074,Tomislav Frankić, OIB 69745327532,Elias Erceg, OIB 27105475264,Jakov Elez, OIB 36735285579,Sretan Bajalo, OIB 77606115521,Mario Tomić, OIB 12822553870,Ranko Vuleta, OIB 75885216649,Zlatko Balić, OIB 07556207031,Boško Barać, OIB 00526661882,Milan Vukić, OIB 34302227455,Mara Vukorepa, OIB 56814423724,Bare Vujina, OIB 23922325811,Milenko Bašić, OIB 71120573278,Diana Blažević, OIB 12578026353,Jozo Bogić, OIB 35027187093,Stjepko Bojanić, OIB 25751926536,Miroslav Trečić, OIB 50880474980,Neda Tukić, OIB 70924511514,Vinka Ukić, OIB 42081497162,Mira Velić, OIB 31812224044,Ivan Vrdoljak, OIB 58654492314,Iva Vrdoljak, OIB 63554079953,Dražen Todorović, OIB 98584327843,Dubravka Stojanovska, OIB 87171204134,Josip Strniša, OIB 95889329970,Ivica Sviličić, OIB 30978785630,Ana Rogošić, OIB 63013573312,Ivica Stipinović, OIB 04756380103,Darko Topić, OIB 09297890199,Marija Trečić, OIB 54951995215,Milica Zorić, OIB 00140332153,Ivo Rajčić, OIB 52467354389,Ivan Radoš, OIB 36063141303,Željka Vučemilović-šimunović, OIB 19390672750,Slaven Tukić, OIB 33403885817,Bartul Barišić, OIB 12686040110,Tajana Domazet, OIB 31101575725,Velinka Runjić, OIB 16188516711,Niko Dujić, OIB 75216071342,Teo Mandić, OIB 13212109596,Mevlida Armanda, OIB 52353697771,Renata Kalčić, OIB 57885132100,Juraj Lešković, OIB 69602776663,VRGORKA-VINARIJA dioničko društvo za proizvodnju pića, poljoprivredu i trgovinu, OIB 68329484134,Milivoj Vidas, OIB 56342789123,BURA l d.o.o. za trgovinu i usluge - u stečaju, OIB 79000721319,AUTO CENTAR LOZIĆ d.o.o. trgovina vozilima u stečaju, OIB 30382973961,NET MEDIA SISTEMI d.o.o. za informatički inženjering, OIB 03380490457,BASLER OSIGURANJE ZAGREB dioničko društvo za osiguranje, OIB 59706054982,NASTAVNI ZAVOD ZA JAVNO ZDRAVSTVO SPLITSKO-DALMATINSKE ŽUPANIJE, OIB 54948902275,Joško Pavlov, OIB 35141086138,Tina Trajković, OIB 65331410683,Nada Dujmić, OIB 98309510309,Nada Baković, OIB 16994220173,Marija Duvančić, OIB 22739898593</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893091722.25</izvorni_sadrzaj>
    <derivirana_varijabla naziv="DomainObject.Predmet.TrenutnaVrijednost_1">893091722.25</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REPUBLIKA HRVATSKA zastupanog po punomoćniku ŽUPANIJSKO DRŽAVNO ODVJETNIŠTVO U SPLITU</item>
      <item>LUKA dioničko društvo</item>
      <item>RAD, d.o.o. za vodoopskrbu i ostale komunalne djelatnosti</item>
      <item>HEP-Operator distribucijskog sustava d.o.o. za distribuciju i opskrbu električne energije ELEKTRA ŠIBENI</item>
      <item>Mara Jukić zastupanog po punomoćniku Mijo Jeličić</item>
      <item>Ivica Bašić zastupanog po punomoćniku Mijo Jeličić</item>
      <item>GASTRO GRUPA d.o.o. za trgovinu i usluge</item>
      <item>AUTO HRVATSKA dioničko društvo</item>
      <item>JADRANSKO OSIGURANJE d.d. zastupanog po punomoćniku Grgić &amp; Partneri odvjetničko društvo j.t.d.</item>
      <item>CITY EX d.o.o. za prijenos poslovne dokumentacije zastupanog po punomoćniku Antonio Zujić</item>
      <item>Hrvatski Telekom d.d.</item>
      <item>CODEX SORTIUM društvo s ograničenom odgovornošću za pružanje kompleksnih konzalting usluga</item>
      <item>SUNCE osiguranje d.d.</item>
      <item>HRVATSKA IZVJEŠTAJNA NOVINSKA AGENCIJA</item>
      <item>ČISTOĆA d.o.o. za komunalnu djelatnost, održavanje čistoće i odlaganje komunalnog otpada</item>
      <item>TEXT-PAPIR d.o.o. za trgovinu i usluge</item>
      <item>SLOBODNA DALMACIJA izdavačka i tiskarska djelatnost, dioničko društvo</item>
      <item>ČISTOĆA društvo s ograničenom odgovornošću za obavljanje komunalnih djelatnosti održavanja čistoće i odlaganja komunaln</item>
      <item>OPĆINA JELSA Jedinstveni upravni odjel</item>
      <item>AUTOKUĆA BOSNIĆ d.o.o. za trgovinu, servis i remont</item>
      <item>TISKARA MALENICA d.o.o. zastupanog po punomoćniku Jasmin Avdagić</item>
      <item>Ivan Marijan zastupanog po punomoćniku Zdravko Bojanić</item>
      <item>HEP-Operator distribucijskog sustava d.o.o. za distribuciju i opskrbu električne energije</item>
      <item>Rikard Pavlović</item>
      <item>LUČKA UPRAVA SPLIT</item>
      <item>TINA ALATI društvo s ograničenom odgovorošću za trgovinu i usluge</item>
      <item>PLOVPUT trgovačko društvo s ograničenom odgovornošću za održavanje pomorskih plovnih putova i radijske službe</item>
      <item>Regionalna veletržnica Benkovac dioničko društvo za trgovinu i usluge "u stečaju"</item>
      <item>MESSER CROATIA PLIN Poduzeće za proizvodnju i prodaju tehničkih plinova d.o.o.</item>
      <item>ZAVOD ZA JAVNO ZDRAVSTVO DR. ANDRIJA ŠTAMPAR</item>
      <item>Zagrebačka burza d.d. zastupanog po punomoćniku MAĐARIĆ &amp; LUI - odvjetničko društvo d.o.o.</item>
      <item>METRONET TELEKOMUNIKACIJE d.d. za telekomunikacijske usluge</item>
      <item>RELAX, d.o.o. za proizvodnju i trgovinu</item>
      <item>MINISTARSTVO GOSPODARSTVA, RAVNETELJSTVO ZA ROBNE ZALIHE zastupanog po punomoćniku ŽUPANIJSKO DRŽAVNO ODVJETNIŠTVO U SPLITU</item>
      <item>PUĆO d.o.o. za trgovinu, ugostiteljstvo i cestovni prijevoz</item>
      <item>ITEM, d.o.o. informatičke usluge</item>
      <item>ŠKARE TRADE, d.o.o. za trgovinu i ugostiteljstvo</item>
      <item>CROATIA osiguranje d.d. FILIJALA SPLIT</item>
      <item>MIRJANA BARIĆ</item>
      <item>SREDIŠNJE KLIRINŠKO DEPOZITARNO DRUŠTVO, dioničko društvo</item>
      <item>MILENKO BUŠLJETA</item>
      <item>MILICA UGARKOVIĆ</item>
      <item>FABIJAN PERONJA zastupanog po punomoćniku KRUNO PERONJA</item>
      <item>Agencija za upravljanje državnom imovinom</item>
      <item>COMENG, društvo s ograničenom odgovornošću za informatički inženjering</item>
      <item>AMEROPA AG zastupanog po punomoćniku Odvjetničko društvo Hanžeković &amp; Partneri društvo s ograničenom odgovornošću</item>
      <item>GRAFOPLEX, društvo s ograničenom odgovornošću, za trgovinu i usluge</item>
      <item>HP - Hrvatska pošta d.d.</item>
      <item>Financijska agencija</item>
      <item>NIKOLA LACMANOVIĆ zastupanog po punomoćniku DORIS KOŠTA</item>
      <item>HEP-Operator distribucijskog sustava d.o.o. za distribuciju i opskrbu električne energije</item>
      <item>VODOVOD I KANALIZACIJA, društvo s ograničenom odgovornošću za vodoopskrbu, odvodnju i pročišćavanje otpadnih voda</item>
      <item>JELKOM, društvo s ograničenom odgovornošću za komunalnu djelatnost</item>
      <item>DALMACIJAVINO d.d. za proizvodnju i promet alkoholnih i bezalkoholnih pića "u stečaju"</item>
      <item>EUROLEASING d.o.o. zastupanog po punomoćniku Grgić &amp; Partneri odvjetničko društvo j.t.d.</item>
      <item>Rino Barbić, odvjetnik</item>
      <item>HVARSKI VODOVOD d.o.o. zastupanog po punomoćniku Rino Barbić</item>
      <item>IVAN MILAT</item>
      <item>DIONOVA - DIONA d.o.o.</item>
      <item>TEHNOPLAST d.o.o. za građevinarstvo, trgovinu, ugostiteljstvo, turizam i uslužne djelatnosti</item>
      <item>VIPnet, društvo s ograničenom odgovornošću za usluge javnih telekomunikacija</item>
      <item>BILIĆ-ERIĆ d.o.o. za privatnu zaštitu</item>
      <item>DALMACIJAVINO - ZAGREB društvo sograničenom odgovornošću za trgovinu, ugostiteljstvo i prijevoz</item>
      <item>GRAD DRNIŠ</item>
      <item>Vetropack Straža tvornica stakla d.d. Hum na Sutli</item>
      <item>CAPRICORNO, društvo s ograničenom odgovornošću za trgovinu</item>
      <item>PELJEŠKI VRHOVI, POLJOPRIVREDNA ZADRUGA</item>
      <item>Toma Šurjak zastupanog po punomoćniku Rino Barbić</item>
      <item>Jakov Peronja zastupanog po punomoćniku Rino Barbić</item>
      <item>TIGAR d.o.o. za usluge zastupanog po punomoćniku Zoran Iviš</item>
      <item>POREZNA UPRAVA Područni ured Split zastupanog po punomoćniku ŽUPANIJSKO DRŽAVNO ODVJETNIŠTVO</item>
      <item>BURA I TRAMUNTANA d.o.o. za trgovinu i usluge</item>
      <item>TRAST međunarodno otpremništvo, dioničko društvo zastupanog po punomoćniku Marina Tončić-Bota</item>
      <item>CHROMOS AGRO dioničko društvo proizvodnja sredstava za zaštitu bilja</item>
      <item>VODOVOD I KANALIZACIJA, društvo s ograničenom odgovornošću za vodoopskrbu, odvodnju i pročišćavanje otpadnih voda</item>
      <item>AUTOTRANS d. o. o. za javni prijevoz putnika u cestovonom prometu, trgovinu, usluge i turistička agencija</item>
      <item>BRTVILA BREZIĆ d.o.o. za proizvodnju brtvila, trgovinu i zastupanje</item>
      <item>IREKS AROMA društvo s ograničenom odgovornošću zastupanog po punomoćniku Odvjetničko društvo GLAMUZINA &amp; GROŠETA</item>
      <item>Marin Mileteta, odvjetnik zastupanog po punomoćniku Antonia Selak</item>
      <item>HEP - Opskrba d.o.o. za opskrbu potrošača električnom, toplinskom energijom i plinom</item>
      <item>ING-ATEST d.o.o. za trgovinu i usluge</item>
      <item>Hrvatske vode, pravna osoba za upravljanje vodama</item>
      <item>BASLER OSIGURANJE ZAGREB dioničko društvo za osiguranje</item>
      <item>NARODNI TRGOVAČKI LANAC d.o.o. za trgovinu i usluge</item>
      <item>MANTIS, d.o.o. za trgovinu i usluge</item>
      <item>Vinko Paina</item>
      <item>TRANSADRIA, međunarodna špedicija d. d. u stečaju</item>
      <item>Hrvatska radiotelevizija</item>
      <item>BRODOMERKUR trgovina i usluge, dioničko društvo</item>
      <item>ZAGREBAČKI HOLDING, društvo s ograničenom odgovornošću za javni prijevoz, opskrbu vodom, održavanje čistoće, putnička a</item>
      <item>NASTAVNI ZAVOD ZA JAVNO ZDRAVSTVO SPLITSKO-DALMATINSKE ŽUPANIJE</item>
      <item>BRODOSPLIT-BRODOGRADILIŠTE društvo s ograničenom odgovornošću</item>
      <item>COPAN ZAGREB društvo s ograničenom odgovornošću za trgovinu i zastupanje</item>
      <item>DUHAN društvo s ograničenom odgovornošću</item>
      <item>Ivica Maleš vl. autoservis "UNO"</item>
      <item>Teo Palaversić</item>
      <item>HRVATSKA POŠTANSKA BANKA, dioničko društvo</item>
      <item>OTIS DIZALA, društvo s ograničenom odgovornošću za proizvodnju, montažu, remont i održavanje dizala</item>
      <item>Fabijan Roić</item>
      <item>Ivo Družević</item>
      <item>Ivo Roić</item>
      <item>Josip Kovačević</item>
      <item>Tedi-Tadija Maroević</item>
      <item>Jakica Lupi</item>
      <item>Joza Bratanić</item>
      <item>Antun Pavičić</item>
      <item>Juraj Pavičić</item>
      <item>Cvjetko Matković</item>
      <item>Katica Kovačević</item>
      <item>Nikša Dužević</item>
      <item>Milovan Kombura</item>
      <item>Jelisava Pavičić</item>
      <item>Matko Carić</item>
      <item>Marinko Dužević</item>
      <item>Margarita Radonić</item>
      <item>Dinko Pavičić Tribunol</item>
      <item>Tonči Šurjak</item>
      <item>Duško Pavičić Ivelja</item>
      <item>Pero Dulčić Sušak</item>
      <item>Ivan Tadić</item>
      <item>Ivica Pavičić</item>
      <item>Mihovil-Mile Pavičić</item>
      <item>Tomi Moscatello</item>
      <item>Nikola Vodanović</item>
      <item>Margarita Marica Stančić</item>
      <item>Vjekoslav Radonić</item>
      <item>Marinko Sanseović</item>
      <item>Tadija Moškatelo</item>
      <item>Damir Petrić</item>
      <item>Louis Petrić</item>
      <item>Ivica Ljubić</item>
      <item>Vinko Lupi</item>
      <item>Ivan Tadić Šilo</item>
      <item>Ivan Tadić</item>
      <item>Vinko Maroević</item>
      <item>Ivan Buratović</item>
      <item>Mijo Mili Pavičić</item>
      <item>Marija Vodanović</item>
      <item>Jakov Fredotović</item>
      <item>Miljenko Srhoj</item>
      <item>Nikola Haladić</item>
      <item>Janez Jelušić</item>
      <item>Nikola Sansević</item>
      <item>Nikola Buratović</item>
      <item>Cvjetko Buratović</item>
      <item>Nikola Buratović</item>
      <item>Nikola Stipišić</item>
      <item>Prošper Moškatelo</item>
      <item>Tonko Maroević</item>
      <item>Ivo Pavičić</item>
      <item>Pavao Čubre</item>
      <item>Luka Šurjak</item>
      <item>Luka Franetović</item>
      <item>Ivan Miloš Mile</item>
      <item>Jure Moškatelo</item>
      <item>Vjekoslav Bogdanić</item>
      <item>Petro Šoljan</item>
      <item>Juraj Dužević</item>
      <item>Damir Šurjak</item>
      <item>Jakov Tresić</item>
      <item>Juraj Moškatelo Stariji</item>
      <item>Ruža Roić</item>
      <item>Rade Čavić</item>
      <item>Matilda Buratović</item>
      <item>Ivo Šurjak</item>
      <item>Dražica Matković Ljubo</item>
      <item>Dinko Račić</item>
      <item>Mila Franetović Dužević</item>
      <item>Luka Stančić</item>
      <item>Meri Petrić</item>
      <item>Ivan Moškatelo</item>
      <item>Vinko Moškatelo</item>
      <item>Nikola Šimunović</item>
      <item>Mirko Radonić</item>
      <item>Antun Sansević</item>
      <item>Nikša Moškatelo</item>
      <item>Antun Vodanović Stariji</item>
      <item>Ivo Bojanić</item>
      <item>Cvjetko Miličić</item>
      <item>Marija Trbuhović</item>
      <item>Neno Šoljan</item>
      <item>Juraj Tomi Moškatelo</item>
      <item>Ivo Račić Kapetanić</item>
      <item>Đuro Caratan</item>
      <item>Ante Tonči Drinković</item>
      <item>Kata Duboković</item>
      <item>Boris Carić</item>
      <item>Tonko Ivčević Bakulić</item>
      <item>Marko Huljić</item>
      <item>Lenka Roić</item>
      <item>Stjepan Jerković</item>
      <item>Boris Borović</item>
      <item>Niko Salamunić</item>
      <item>File Vranković</item>
      <item>Juraj Šperka</item>
      <item>Mili Razović</item>
      <item>Ante Mihojević</item>
      <item>Ljubica Stipišić</item>
      <item>Stjepan Hujo Huljić</item>
      <item>Nikola Grgičević</item>
      <item>Tonči Gurdulić</item>
      <item>Prošperino Milevčić</item>
      <item>Boris Rubinić</item>
      <item>Jakov Račić</item>
      <item>Jakša Radonić</item>
      <item>Vinko Palaversić</item>
      <item>Fabijan Kunčić</item>
      <item>Dušan Salamunić</item>
      <item>Margarita Stančić</item>
      <item>Josip Crnčić</item>
      <item>Luka Moškatelo</item>
      <item>Lucija Milatić-Bričolić</item>
      <item>Fabijan Dužević</item>
      <item>Vjeko Jakas</item>
      <item>Pavo Bunčuga</item>
      <item>Marko Buratović</item>
      <item>Antun Lučić</item>
      <item>Marin Parun Barbić</item>
      <item>Stjepan Tomislav Huljić</item>
      <item>Cvjetka Cvita Milevčić</item>
      <item>Marinko Radonić</item>
      <item>Antun Gurdulić</item>
      <item>Blaženko Jakas</item>
      <item>Braco Jakas</item>
      <item>Ivan Makjanić</item>
      <item>Ante Rubinić</item>
      <item>Dražica Vicenca Matković</item>
      <item>Jakov Radonić</item>
      <item>Slobodan Radičić</item>
      <item>Jurko Lučić</item>
      <item>Mate Antičević</item>
      <item>Josip Franičević</item>
      <item>Asija Bojanić</item>
      <item>Milivoj Vidas vl. Servisa instrumenata, mjerne i regulacione opreme</item>
      <item>BURA l d.o.o. za trgovinu i usluge - u stečaju</item>
      <item>NET MEDIA SISTEMI d.o.o. za informatički inženjering</item>
      <item>Financijska agencija</item>
      <item>Hrvatski registar brodova</item>
      <item>Nenad Ševo</item>
      <item>Meri Stipinović</item>
      <item>Fond za zaštitu okoliša i energetsku učinkovitost</item>
      <item>Zlatko Balić</item>
      <item>Galić Ante</item>
      <item>Dean Prelević, odvjetnik</item>
      <item>Želimir Miletić</item>
      <item>Luči Roić</item>
      <item>Nade Pavičić-ivelja</item>
      <item>Dujko Čubre</item>
      <item>Antun Bratanić</item>
      <item>Andrija Matković</item>
      <item>Antun Vune Bratanić</item>
      <item>Dinko Lušić</item>
      <item>Nikica Nikola Matijević</item>
      <item>Ivan Sanseović</item>
      <item>Marija Kovačević Lolotović</item>
      <item>Petar Zlatan Vodanović</item>
      <item>Ivan Stančić</item>
      <item>Stjepan Moškatelo</item>
      <item>Toma Dužević</item>
      <item>Ivica Račić</item>
      <item>Kuzma Pavičić Aleluja</item>
      <item>Vinka Salamunić</item>
      <item>Teo Huljić</item>
      <item>Dejan Šperka</item>
      <item>Juraj Caratan</item>
      <item>Matko Antičević</item>
      <item>Dinko Rubinić ( Vjera )</item>
      <item>Vjera Rubinić</item>
      <item>Abraham Bojanić</item>
      <item>Vedran Nevešćanin zastupanog po punomoćniku Jadranko Vidović</item>
      <item>Marija Pjevac</item>
      <item>Carinska uprava</item>
      <item>Općinski sud u Starom Gradu - ZK odjel</item>
      <item>Nada Akrap</item>
      <item>Jasminka Antunović</item>
      <item>Nediljka Armanda</item>
      <item>Ana Babić</item>
      <item>Gordana Babić</item>
      <item>Ivan Babić</item>
      <item>Katica Babić</item>
      <item>Jure Bacelj</item>
      <item>Ana Bačić</item>
      <item>Nediljka Bajić</item>
      <item>Žarka Bakotić</item>
      <item>Marko Baković</item>
      <item>Ivica Ban</item>
      <item>Srđanka Banovac</item>
      <item>Božidar Barać</item>
      <item>Vedran Barbarić</item>
      <item>Marija Barbir</item>
      <item>Petar Barbir</item>
      <item>Anica Baričević</item>
      <item>Damira Barišić</item>
      <item>Ivan Barišić</item>
      <item>Manda Bašić</item>
      <item>Aleksandar Bauk</item>
      <item>Marina Zečić</item>
      <item>Ivo Bavčević</item>
      <item>Nataša Bazina</item>
      <item>Mirjana Begonja</item>
      <item>Jelena Belić</item>
      <item>Niko Belić</item>
      <item>Jagoda Bešker</item>
      <item>Nedo Bešker</item>
      <item>Zorica Bilić</item>
      <item>Sanja Bilić-pavlinović</item>
      <item>Jela Bilobrk</item>
      <item>Antun Blažević</item>
      <item>Hrvoje Blažević</item>
      <item>Damir Bojčić</item>
      <item>Željko Bojčić</item>
      <item>Denis Boljat</item>
      <item>Srećko Boras</item>
      <item>Robert Borić</item>
      <item>Goran Bosančić</item>
      <item>Pava Botić</item>
      <item>Ljuba Božanić</item>
      <item>Anka Božić</item>
      <item>Anica Božić-Bakušić</item>
      <item>Ivica Bratić</item>
      <item>Nikša Bratić</item>
      <item>Vencislav Brizić</item>
      <item>Zlata Brizić</item>
      <item>Mate Brstilo</item>
      <item>Zora Budimir</item>
      <item>Miranda Budiša</item>
      <item>Nediljko Bugarin</item>
      <item>Željka Vučemilović-šimunović</item>
      <item>Gordana Buljević</item>
      <item>Marina Burić</item>
      <item>Mario Buzov</item>
      <item>Đuro Caratan</item>
      <item>Toni Caratan</item>
      <item>Boris Carić</item>
      <item>Paulo Carić</item>
      <item>Dinka Cezareo</item>
      <item>Nevenka Cukrov</item>
      <item>Dijana Czwik</item>
      <item>Vinka Čavala</item>
      <item>Silva Černak Lojić</item>
      <item>Diana Čović</item>
      <item>Ante Čulo</item>
      <item>Blaž Ćapin</item>
      <item>Filip Delać</item>
      <item>Ankica Delić</item>
      <item>Marko Delić</item>
      <item>Nediljka Delić</item>
      <item>Gordana Didak</item>
      <item>Mili Divić</item>
      <item>Ljiljana Dragan Jelušić</item>
      <item>Milka Drlje</item>
      <item>Mato Drmić</item>
      <item>Jozo Družianić</item>
      <item>Stanko Duvančić</item>
      <item>Damir Duvnjak</item>
      <item>Nives Džanko</item>
      <item>Ante Đurđević</item>
      <item>Ljubica Elez</item>
      <item>Ankica Ezgeta</item>
      <item>Lenka Franić</item>
      <item>Ivica Gabelić</item>
      <item>Marija Galešić</item>
      <item>Petar Galić</item>
      <item>Silvana Galić</item>
      <item>Kazimir Garić</item>
      <item>Vencel Gašpar</item>
      <item>Vinko Gašpar</item>
      <item>Ana Goreta</item>
      <item>Zorka Goreta</item>
      <item>Josip Gotovac</item>
      <item>Vjekoslav Grbčić</item>
      <item>Divna Grbeša</item>
      <item>Ana Grubišić</item>
      <item>Gordana Grubišić</item>
      <item>Nikola Grubišić</item>
      <item>Sanja Grubišić</item>
      <item>Antonio Gudelj</item>
      <item>Kata Gugić</item>
      <item>Mirjana Gugić</item>
      <item>Ivica Hajder</item>
      <item>Željko Hajder</item>
      <item>Silvana Hajduk</item>
      <item>Tomislav Herceg</item>
      <item>Mira Ikica</item>
      <item>Franjo Ivčević</item>
      <item>Jelena Ivčević</item>
      <item>Damir Jakus</item>
      <item>Gospova Jakus</item>
      <item>Marica Jakus</item>
      <item>Petar Jakus</item>
      <item>Marko Janković</item>
      <item>Matija Jeličić</item>
      <item>Ante Jeličić</item>
      <item>Marija Jocić</item>
      <item>Ante Jolić</item>
      <item>Marica Jukić</item>
      <item>Marko Jukić</item>
      <item>Renata Jukić</item>
      <item>Jadranka Jurić</item>
      <item>Marija Jurić</item>
      <item>Ankica Kainić</item>
      <item>Jelena Kalinić</item>
      <item>Petar Kalinić</item>
      <item>Anamarija Kalinić Radović</item>
      <item>Stipan Kamber</item>
      <item>Đuro Kapoši</item>
      <item>Željko Karin</item>
      <item>Marijana Karin Prnjak</item>
      <item>Neda Kasalo</item>
      <item>Zvonimir Kasalo</item>
      <item>Suzana Kašić</item>
      <item>Ivana Katalinić Jerčić</item>
      <item>Josip Katušić</item>
      <item>Ljiljana Kegalj</item>
      <item>Ante Kekez</item>
      <item>Ivanko Kekez</item>
      <item>Petrica Kekez</item>
      <item>Boško Kevo</item>
      <item>Antiša Kliškinić</item>
      <item>Veljko Knezović</item>
      <item>Stjepan Kokeza</item>
      <item>Petar Kolega</item>
      <item>Daniela Kovač</item>
      <item>Željka Kovač</item>
      <item>Ivan Kraljić</item>
      <item>Inga Krnjaić</item>
      <item>Anka Krstić</item>
      <item>Ivan Kundid</item>
      <item>Ivana Kundid</item>
      <item>Ružica Kundid</item>
      <item>Deni Kuvačić</item>
      <item>Anka Landikušić</item>
      <item>Ivan Lasić</item>
      <item>Dražen Lazić</item>
      <item>Nenad Leskur</item>
      <item>Ivana Lilić</item>
      <item>Ivo Lipanović</item>
      <item>Marko Lojić</item>
      <item>Mile Lovrić</item>
      <item>Ana Lovrinčević</item>
      <item>Dejan Lukavac</item>
      <item>Nela Madžar</item>
      <item>Alenka Malinić</item>
      <item>Pavao Marasović</item>
      <item>Anto Marijan</item>
      <item>Cvita Marijanović</item>
      <item>Dobrinka Marijanović</item>
      <item>Tomislav Marijanović</item>
      <item>Jasna Marin</item>
      <item>Marina Marin</item>
      <item>Željko Marinac</item>
      <item>Božidar Marinković</item>
      <item>Jakov Mateta</item>
      <item>Ivan Matić</item>
      <item>Ružica Matić</item>
      <item>Slavko Matić</item>
      <item>Željko Matić</item>
      <item>Marija Matković</item>
      <item>Ivan Melvan</item>
      <item>Nikola Midenjak</item>
      <item>Pere Mihanović</item>
      <item>Ana Mikulić</item>
      <item>Mate Mikulić</item>
      <item>Ivan Milaković</item>
      <item>Ivan Milanović</item>
      <item>Zorka Miletić</item>
      <item>Milan Miljuš</item>
      <item>Đorđe Mirčetić</item>
      <item>Tonči Mišković</item>
      <item>Ana Moro</item>
      <item>Slavko Moro</item>
      <item>Tomi Moscatello</item>
      <item>Marija Munitić</item>
      <item>Ljubomir Muslim</item>
      <item>Mijo Nožina</item>
      <item>Jurica Oman</item>
      <item>Mirko Oman</item>
      <item>Janja Orošnjak</item>
      <item>Mila Palada</item>
      <item>Ivan Pandža</item>
      <item>Asija Papić</item>
      <item>Mijo Papić</item>
      <item>Tereza Papić</item>
      <item>Rajko Parać</item>
      <item>Tatjana Parać</item>
      <item>Đurđica Parat</item>
      <item>Ivan Pastuović</item>
      <item>Jurica Pavela</item>
      <item>Roki Pavičić</item>
      <item>Ivan Pažanin</item>
      <item>Luka Peko</item>
      <item>Neda Penga</item>
      <item>Ante Perko</item>
      <item>Ivana Perko</item>
      <item>Gordana Perković</item>
      <item>Marica Perković</item>
      <item>Nediljko Perković</item>
      <item>Nila Peroš</item>
      <item>Dragica Peša</item>
      <item>Iris Peša</item>
      <item>Nikša Petrić</item>
      <item>Matko Pezo</item>
      <item>Zlatko Piperković</item>
      <item>Joško Pivac</item>
      <item>Luka Pjevac</item>
      <item>Anka Plazonja</item>
      <item>Robert Plazonja</item>
      <item>Gordan Poparić</item>
      <item>Ante Popović</item>
      <item>Milanka Pranić</item>
      <item>Miroslav Primorac</item>
      <item>Iva Punda</item>
      <item>Drago Radić</item>
      <item>Mladen Radmilović</item>
      <item>Petar Radonić</item>
      <item>Jagoda Radošević</item>
      <item>Ante Rajčić</item>
      <item>Marko Ralica</item>
      <item>Ivan Raos</item>
      <item>Zdenka Razlog</item>
      <item>Mila Rebić</item>
      <item>Marija Reljanović</item>
      <item>Mara Režić</item>
      <item>Marija Rizvan</item>
      <item>Anđelko Rogulj</item>
      <item>Berislava Roša</item>
      <item>Sofija Ruić</item>
      <item>Ana Runjić</item>
      <item>Gordan Ruščić</item>
      <item>Sanja Ružić</item>
      <item>Svjetlana Samac</item>
      <item>Miljenko Samardžić</item>
      <item>Dinka Sanseović</item>
      <item>Ante Sarić</item>
      <item>Ivan Sarić</item>
      <item>Marija Sedlar</item>
      <item>Ljubica Sekelez</item>
      <item>Kristina Serdarević</item>
      <item>Aleksandra Sever-Muhar</item>
      <item>Boško Sikavica</item>
      <item>Snježana Sikavica</item>
      <item>Dragan Simić</item>
      <item>Tanja Sinovčić</item>
      <item>Ljiljana Sirić</item>
      <item>Dijana Skelin</item>
      <item>Kata Sočo</item>
      <item>Marija Stančić</item>
      <item>Đani Stanić</item>
      <item>Danica Stipović</item>
      <item>Milorad Stojsavljević</item>
      <item>Petar Strinić</item>
      <item>Luca Strunje</item>
      <item>Slavka Svalina</item>
      <item>Marijan Šamija</item>
      <item>Marinka Šamija</item>
      <item>Katica Šeparović</item>
      <item>Nenad Ševo</item>
      <item>Krasna Šiklić</item>
      <item>Mili Šimig</item>
      <item>Vesna Škare</item>
      <item>Ljubica Škopljanac</item>
      <item>Milica Špar</item>
      <item>Eleana Šubat</item>
      <item>Ivan Šuljug</item>
      <item>Vesna Šunjić</item>
      <item>Ljubica Tarle</item>
      <item>Nada Teklić</item>
      <item>Lada Terzić</item>
      <item>Ivan Tomić</item>
      <item>Ivan Topić</item>
      <item>Jelica Topić</item>
      <item>Tvrtko Topić</item>
      <item>Anđelka Torlak</item>
      <item>Ivan Torlak</item>
      <item>Marko Torlak</item>
      <item>Damir Tot</item>
      <item>Anka Treskavica</item>
      <item>Anka Tukić</item>
      <item>Nediljko Ugrin</item>
      <item>Marinko Uvodić</item>
      <item>Nedjeljka Uvodić</item>
      <item>Marko Validžić</item>
      <item>Ivanka Varnica</item>
      <item>Milica Varvodić</item>
      <item>Kristina Velić</item>
      <item>Ljiljana Vesković</item>
      <item>Milka Veštić</item>
      <item>Ante Vidan</item>
      <item>Marko Vidović</item>
      <item>Matko Vidović</item>
      <item>Nevenka Vidović</item>
      <item>Ankica Vilibić</item>
      <item>Anđelko Vilić</item>
      <item>Normela Visković</item>
      <item>Tonči Visković</item>
      <item>Marica Vlaić</item>
      <item>Dubravka Vlainić</item>
      <item>Ivo Vodanović</item>
      <item>Josip Vogleš</item>
      <item>Vinko Vranković</item>
      <item>Ivan Vrdoljak</item>
      <item>Mirjana Vrdoljak</item>
      <item>Marija Vrgoč</item>
      <item>Bože Vuco</item>
      <item>Mirjana Vučković</item>
      <item>Višnja Vučković</item>
      <item>Ivan Vugdelija</item>
      <item>Dubravka Vukas</item>
      <item>Anđelka Vukičević</item>
      <item>Zora Vuković</item>
      <item>Ivan Vukušić</item>
      <item>Jadran Vukušić</item>
      <item>Nevenka Vukušić</item>
      <item>Vjera Vukušić</item>
      <item>Zvonimir Vukušić</item>
      <item>Nevenka Vuleta</item>
      <item>Vinka Zekić</item>
      <item>Dinko Zenčić</item>
      <item>Borislav Zokić</item>
      <item>Dolina Zokić</item>
      <item>Margita Zokić</item>
      <item>Luca Zolota</item>
      <item>Milan Žarković</item>
      <item>Nevenka Živko</item>
      <item>Davorka Živković</item>
      <item>Ivica Živković</item>
      <item>Ivo Živković</item>
      <item>Siniša Ivančić</item>
      <item>Iva Jelić</item>
      <item>Marko Kavelj</item>
      <item>Ivan Koljanin</item>
      <item>Željko Kovač</item>
      <item>Zvonko Kruneš</item>
      <item>Nikola Lacmanović</item>
      <item>Vesna Lepetić</item>
      <item>Jelica Ljubica</item>
      <item>Darko Lulić</item>
      <item>Vesna Lulić</item>
      <item>Marija Mamić</item>
      <item>Radojka Marijanović</item>
      <item>Meri Cabadaj</item>
      <item>Mate Markotić</item>
      <item>Ante Marović</item>
      <item>Ivan Marušić</item>
      <item>Iva Melvan</item>
      <item>Goran Merkel</item>
      <item>Ivan Mornar</item>
      <item>Miodrag Munjiza</item>
      <item>Ante Nožina</item>
      <item>Anica Pandža</item>
      <item>Nikica Pavlović</item>
      <item>Silvana Perić</item>
      <item>Nediljka Perišić</item>
      <item>Elvira Dračevac</item>
      <item>Mara Dobrota</item>
      <item>Neda-lidia Buljević</item>
      <item>Ivan Bugarin</item>
      <item>Maja Bučić</item>
      <item>Mira Božić</item>
      <item>Sandra Borić</item>
      <item>Marija Davidović</item>
      <item>Petar Adjanski</item>
      <item>Ana Čatlak</item>
      <item>Marinko Buškulić</item>
      <item>Marinko Galić</item>
      <item>Luca Gabela</item>
      <item>Tomislav Frankić</item>
      <item>Elias Erceg</item>
      <item>Jakov Elez</item>
      <item>Sretan Bajalo</item>
      <item>Mario Tomić</item>
      <item>Ranko Vuleta</item>
      <item>Zlatko Balić</item>
      <item>Boško Barać</item>
      <item>Milan Vukić</item>
      <item>Mara Vukorepa</item>
      <item>Bare Vujina</item>
      <item>Milenko Bašić</item>
      <item>Diana Blažević</item>
      <item>Jozo Bogić</item>
      <item>Stjepko Bojanić</item>
      <item>Miroslav Trečić</item>
      <item>Neda Tukić</item>
      <item>Vinka Ukić</item>
      <item>Mira Velić</item>
      <item>Ivan Vrdoljak</item>
      <item>Iva Vrdoljak</item>
      <item>Dražen Todorović</item>
      <item>Dubravka Stojanovska</item>
      <item>Josip Strniša</item>
      <item>Ivica Sviličić</item>
      <item>Ana Rogošić</item>
      <item>Ivica Stipinović</item>
      <item>Darko Topić</item>
      <item>Marija Trečić</item>
      <item>Milica Zorić</item>
      <item>Ivo Rajčić</item>
      <item>Ivan Radoš</item>
      <item>Željka Vučemilović-šimunović</item>
      <item>Slaven Tukić</item>
      <item>Bartul Barišić</item>
      <item>Tajana Domazet</item>
      <item>Velinka Runjić</item>
      <item>Niko Dujić</item>
      <item>Teo Mandić</item>
      <item>Mevlida Armanda</item>
      <item>Renata Kalčić</item>
      <item>Juraj Lešković</item>
      <item>VRGORKA-VINARIJA dioničko društvo za proizvodnju pića, poljoprivredu i trgovinu</item>
      <item>Milivoj Vidas</item>
      <item>BURA l d.o.o. za trgovinu i usluge - u stečaju</item>
      <item>AUTO CENTAR LOZIĆ d.o.o. trgovina vozilima u stečaju</item>
      <item>NET MEDIA SISTEMI d.o.o. za informatički inženjering</item>
      <item>BASLER OSIGURANJE ZAGREB dioničko društvo za osiguranje</item>
      <item>NASTAVNI ZAVOD ZA JAVNO ZDRAVSTVO SPLITSKO-DALMATINSKE ŽUPANIJE</item>
      <item>Joško Pavlov</item>
      <item>Tina Trajković</item>
      <item>Nada Dujmić</item>
      <item>Nada Baković</item>
      <item>Marija Duvančić</item>
    </izvorni_sadrzaj>
    <derivirana_varijabla naziv="DomainObject.Predmet.StrankaListFormated_1">
      <item>REPUBLIKA HRVATSKA zastupanog po punomoćniku ŽUPANIJSKO DRŽAVNO ODVJETNIŠTVO U SPLITU</item>
      <item>LUKA dioničko društvo</item>
      <item>RAD, d.o.o. za vodoopskrbu i ostale komunalne djelatnosti</item>
      <item>HEP-Operator distribucijskog sustava d.o.o. za distribuciju i opskrbu električne energije ELEKTRA ŠIBENI</item>
      <item>Mara Jukić zastupanog po punomoćniku Mijo Jeličić</item>
      <item>Ivica Bašić zastupanog po punomoćniku Mijo Jeličić</item>
      <item>GASTRO GRUPA d.o.o. za trgovinu i usluge</item>
      <item>AUTO HRVATSKA dioničko društvo</item>
      <item>JADRANSKO OSIGURANJE d.d. zastupanog po punomoćniku Grgić &amp; Partneri odvjetničko društvo j.t.d.</item>
      <item>CITY EX d.o.o. za prijenos poslovne dokumentacije zastupanog po punomoćniku Antonio Zujić</item>
      <item>Hrvatski Telekom d.d.</item>
      <item>CODEX SORTIUM društvo s ograničenom odgovornošću za pružanje kompleksnih konzalting usluga</item>
      <item>SUNCE osiguranje d.d.</item>
      <item>HRVATSKA IZVJEŠTAJNA NOVINSKA AGENCIJA</item>
      <item>ČISTOĆA d.o.o. za komunalnu djelatnost, održavanje čistoće i odlaganje komunalnog otpada</item>
      <item>TEXT-PAPIR d.o.o. za trgovinu i usluge</item>
      <item>SLOBODNA DALMACIJA izdavačka i tiskarska djelatnost, dioničko društvo</item>
      <item>ČISTOĆA društvo s ograničenom odgovornošću za obavljanje komunalnih djelatnosti održavanja čistoće i odlaganja komunaln</item>
      <item>OPĆINA JELSA Jedinstveni upravni odjel</item>
      <item>AUTOKUĆA BOSNIĆ d.o.o. za trgovinu, servis i remont</item>
      <item>TISKARA MALENICA d.o.o. zastupanog po punomoćniku Jasmin Avdagić</item>
      <item>Ivan Marijan zastupanog po punomoćniku Zdravko Bojanić</item>
      <item>HEP-Operator distribucijskog sustava d.o.o. za distribuciju i opskrbu električne energije</item>
      <item>Rikard Pavlović</item>
      <item>LUČKA UPRAVA SPLIT</item>
      <item>TINA ALATI društvo s ograničenom odgovorošću za trgovinu i usluge</item>
      <item>PLOVPUT trgovačko društvo s ograničenom odgovornošću za održavanje pomorskih plovnih putova i radijske službe</item>
      <item>Regionalna veletržnica Benkovac dioničko društvo za trgovinu i usluge "u stečaju"</item>
      <item>MESSER CROATIA PLIN Poduzeće za proizvodnju i prodaju tehničkih plinova d.o.o.</item>
      <item>ZAVOD ZA JAVNO ZDRAVSTVO DR. ANDRIJA ŠTAMPAR</item>
      <item>Zagrebačka burza d.d. zastupanog po punomoćniku MAĐARIĆ &amp; LUI - odvjetničko društvo d.o.o.</item>
      <item>METRONET TELEKOMUNIKACIJE d.d. za telekomunikacijske usluge</item>
      <item>RELAX, d.o.o. za proizvodnju i trgovinu</item>
      <item>MINISTARSTVO GOSPODARSTVA, RAVNETELJSTVO ZA ROBNE ZALIHE zastupanog po punomoćniku ŽUPANIJSKO DRŽAVNO ODVJETNIŠTVO U SPLITU</item>
      <item>PUĆO d.o.o. za trgovinu, ugostiteljstvo i cestovni prijevoz</item>
      <item>ITEM, d.o.o. informatičke usluge</item>
      <item>ŠKARE TRADE, d.o.o. za trgovinu i ugostiteljstvo</item>
      <item>CROATIA osiguranje d.d. FILIJALA SPLIT</item>
      <item>MIRJANA BARIĆ</item>
      <item>SREDIŠNJE KLIRINŠKO DEPOZITARNO DRUŠTVO, dioničko društvo</item>
      <item>MILENKO BUŠLJETA</item>
      <item>MILICA UGARKOVIĆ</item>
      <item>FABIJAN PERONJA zastupanog po punomoćniku KRUNO PERONJA</item>
      <item>Agencija za upravljanje državnom imovinom</item>
      <item>COMENG, društvo s ograničenom odgovornošću za informatički inženjering</item>
      <item>AMEROPA AG zastupanog po punomoćniku Odvjetničko društvo Hanžeković &amp; Partneri društvo s ograničenom odgovornošću</item>
      <item>GRAFOPLEX, društvo s ograničenom odgovornošću, za trgovinu i usluge</item>
      <item>HP - Hrvatska pošta d.d.</item>
      <item>Financijska agencija</item>
      <item>NIKOLA LACMANOVIĆ zastupanog po punomoćniku DORIS KOŠTA</item>
      <item>HEP-Operator distribucijskog sustava d.o.o. za distribuciju i opskrbu električne energije</item>
      <item>VODOVOD I KANALIZACIJA, društvo s ograničenom odgovornošću za vodoopskrbu, odvodnju i pročišćavanje otpadnih voda</item>
      <item>JELKOM, društvo s ograničenom odgovornošću za komunalnu djelatnost</item>
      <item>DALMACIJAVINO d.d. za proizvodnju i promet alkoholnih i bezalkoholnih pića "u stečaju"</item>
      <item>EUROLEASING d.o.o. zastupanog po punomoćniku Grgić &amp; Partneri odvjetničko društvo j.t.d.</item>
      <item>Rino Barbić, odvjetnik</item>
      <item>HVARSKI VODOVOD d.o.o. zastupanog po punomoćniku Rino Barbić</item>
      <item>IVAN MILAT</item>
      <item>DIONOVA - DIONA d.o.o.</item>
      <item>TEHNOPLAST d.o.o. za građevinarstvo, trgovinu, ugostiteljstvo, turizam i uslužne djelatnosti</item>
      <item>VIPnet, društvo s ograničenom odgovornošću za usluge javnih telekomunikacija</item>
      <item>BILIĆ-ERIĆ d.o.o. za privatnu zaštitu</item>
      <item>DALMACIJAVINO - ZAGREB društvo sograničenom odgovornošću za trgovinu, ugostiteljstvo i prijevoz</item>
      <item>GRAD DRNIŠ</item>
      <item>Vetropack Straža tvornica stakla d.d. Hum na Sutli</item>
      <item>CAPRICORNO, društvo s ograničenom odgovornošću za trgovinu</item>
      <item>PELJEŠKI VRHOVI, POLJOPRIVREDNA ZADRUGA</item>
      <item>Toma Šurjak zastupanog po punomoćniku Rino Barbić</item>
      <item>Jakov Peronja zastupanog po punomoćniku Rino Barbić</item>
      <item>TIGAR d.o.o. za usluge zastupanog po punomoćniku Zoran Iviš</item>
      <item>POREZNA UPRAVA Područni ured Split zastupanog po punomoćniku ŽUPANIJSKO DRŽAVNO ODVJETNIŠTVO</item>
      <item>BURA I TRAMUNTANA d.o.o. za trgovinu i usluge</item>
      <item>TRAST međunarodno otpremništvo, dioničko društvo zastupanog po punomoćniku Marina Tončić-Bota</item>
      <item>CHROMOS AGRO dioničko društvo proizvodnja sredstava za zaštitu bilja</item>
      <item>VODOVOD I KANALIZACIJA, društvo s ograničenom odgovornošću za vodoopskrbu, odvodnju i pročišćavanje otpadnih voda</item>
      <item>AUTOTRANS d. o. o. za javni prijevoz putnika u cestovonom prometu, trgovinu, usluge i turistička agencija</item>
      <item>BRTVILA BREZIĆ d.o.o. za proizvodnju brtvila, trgovinu i zastupanje</item>
      <item>IREKS AROMA društvo s ograničenom odgovornošću zastupanog po punomoćniku Odvjetničko društvo GLAMUZINA &amp; GROŠETA</item>
      <item>Marin Mileteta, odvjetnik zastupanog po punomoćniku Antonia Selak</item>
      <item>HEP - Opskrba d.o.o. za opskrbu potrošača električnom, toplinskom energijom i plinom</item>
      <item>ING-ATEST d.o.o. za trgovinu i usluge</item>
      <item>Hrvatske vode, pravna osoba za upravljanje vodama</item>
      <item>BASLER OSIGURANJE ZAGREB dioničko društvo za osiguranje</item>
      <item>NARODNI TRGOVAČKI LANAC d.o.o. za trgovinu i usluge</item>
      <item>MANTIS, d.o.o. za trgovinu i usluge</item>
      <item>Vinko Paina</item>
      <item>TRANSADRIA, međunarodna špedicija d. d. u stečaju</item>
      <item>Hrvatska radiotelevizija</item>
      <item>BRODOMERKUR trgovina i usluge, dioničko društvo</item>
      <item>ZAGREBAČKI HOLDING, društvo s ograničenom odgovornošću za javni prijevoz, opskrbu vodom, održavanje čistoće, putnička a</item>
      <item>NASTAVNI ZAVOD ZA JAVNO ZDRAVSTVO SPLITSKO-DALMATINSKE ŽUPANIJE</item>
      <item>BRODOSPLIT-BRODOGRADILIŠTE društvo s ograničenom odgovornošću</item>
      <item>COPAN ZAGREB društvo s ograničenom odgovornošću za trgovinu i zastupanje</item>
      <item>DUHAN društvo s ograničenom odgovornošću</item>
      <item>Ivica Maleš vl. autoservis "UNO"</item>
      <item>Teo Palaversić</item>
      <item>HRVATSKA POŠTANSKA BANKA, dioničko društvo</item>
      <item>OTIS DIZALA, društvo s ograničenom odgovornošću za proizvodnju, montažu, remont i održavanje dizala</item>
      <item>Fabijan Roić</item>
      <item>Ivo Družević</item>
      <item>Ivo Roić</item>
      <item>Josip Kovačević</item>
      <item>Tedi-Tadija Maroević</item>
      <item>Jakica Lupi</item>
      <item>Joza Bratanić</item>
      <item>Antun Pavičić</item>
      <item>Juraj Pavičić</item>
      <item>Cvjetko Matković</item>
      <item>Katica Kovačević</item>
      <item>Nikša Dužević</item>
      <item>Milovan Kombura</item>
      <item>Jelisava Pavičić</item>
      <item>Matko Carić</item>
      <item>Marinko Dužević</item>
      <item>Margarita Radonić</item>
      <item>Dinko Pavičić Tribunol</item>
      <item>Tonči Šurjak</item>
      <item>Duško Pavičić Ivelja</item>
      <item>Pero Dulčić Sušak</item>
      <item>Ivan Tadić</item>
      <item>Ivica Pavičić</item>
      <item>Mihovil-Mile Pavičić</item>
      <item>Tomi Moscatello</item>
      <item>Nikola Vodanović</item>
      <item>Margarita Marica Stančić</item>
      <item>Vjekoslav Radonić</item>
      <item>Marinko Sanseović</item>
      <item>Tadija Moškatelo</item>
      <item>Damir Petrić</item>
      <item>Louis Petrić</item>
      <item>Ivica Ljubić</item>
      <item>Vinko Lupi</item>
      <item>Ivan Tadić Šilo</item>
      <item>Ivan Tadić</item>
      <item>Vinko Maroević</item>
      <item>Ivan Buratović</item>
      <item>Mijo Mili Pavičić</item>
      <item>Marija Vodanović</item>
      <item>Jakov Fredotović</item>
      <item>Miljenko Srhoj</item>
      <item>Nikola Haladić</item>
      <item>Janez Jelušić</item>
      <item>Nikola Sansević</item>
      <item>Nikola Buratović</item>
      <item>Cvjetko Buratović</item>
      <item>Nikola Buratović</item>
      <item>Nikola Stipišić</item>
      <item>Prošper Moškatelo</item>
      <item>Tonko Maroević</item>
      <item>Ivo Pavičić</item>
      <item>Pavao Čubre</item>
      <item>Luka Šurjak</item>
      <item>Luka Franetović</item>
      <item>Ivan Miloš Mile</item>
      <item>Jure Moškatelo</item>
      <item>Vjekoslav Bogdanić</item>
      <item>Petro Šoljan</item>
      <item>Juraj Dužević</item>
      <item>Damir Šurjak</item>
      <item>Jakov Tresić</item>
      <item>Juraj Moškatelo Stariji</item>
      <item>Ruža Roić</item>
      <item>Rade Čavić</item>
      <item>Matilda Buratović</item>
      <item>Ivo Šurjak</item>
      <item>Dražica Matković Ljubo</item>
      <item>Dinko Račić</item>
      <item>Mila Franetović Dužević</item>
      <item>Luka Stančić</item>
      <item>Meri Petrić</item>
      <item>Ivan Moškatelo</item>
      <item>Vinko Moškatelo</item>
      <item>Nikola Šimunović</item>
      <item>Mirko Radonić</item>
      <item>Antun Sansević</item>
      <item>Nikša Moškatelo</item>
      <item>Antun Vodanović Stariji</item>
      <item>Ivo Bojanić</item>
      <item>Cvjetko Miličić</item>
      <item>Marija Trbuhović</item>
      <item>Neno Šoljan</item>
      <item>Juraj Tomi Moškatelo</item>
      <item>Ivo Račić Kapetanić</item>
      <item>Đuro Caratan</item>
      <item>Ante Tonči Drinković</item>
      <item>Kata Duboković</item>
      <item>Boris Carić</item>
      <item>Tonko Ivčević Bakulić</item>
      <item>Marko Huljić</item>
      <item>Lenka Roić</item>
      <item>Stjepan Jerković</item>
      <item>Boris Borović</item>
      <item>Niko Salamunić</item>
      <item>File Vranković</item>
      <item>Juraj Šperka</item>
      <item>Mili Razović</item>
      <item>Ante Mihojević</item>
      <item>Ljubica Stipišić</item>
      <item>Stjepan Hujo Huljić</item>
      <item>Nikola Grgičević</item>
      <item>Tonči Gurdulić</item>
      <item>Prošperino Milevčić</item>
      <item>Boris Rubinić</item>
      <item>Jakov Račić</item>
      <item>Jakša Radonić</item>
      <item>Vinko Palaversić</item>
      <item>Fabijan Kunčić</item>
      <item>Dušan Salamunić</item>
      <item>Margarita Stančić</item>
      <item>Josip Crnčić</item>
      <item>Luka Moškatelo</item>
      <item>Lucija Milatić-Bričolić</item>
      <item>Fabijan Dužević</item>
      <item>Vjeko Jakas</item>
      <item>Pavo Bunčuga</item>
      <item>Marko Buratović</item>
      <item>Antun Lučić</item>
      <item>Marin Parun Barbić</item>
      <item>Stjepan Tomislav Huljić</item>
      <item>Cvjetka Cvita Milevčić</item>
      <item>Marinko Radonić</item>
      <item>Antun Gurdulić</item>
      <item>Blaženko Jakas</item>
      <item>Braco Jakas</item>
      <item>Ivan Makjanić</item>
      <item>Ante Rubinić</item>
      <item>Dražica Vicenca Matković</item>
      <item>Jakov Radonić</item>
      <item>Slobodan Radičić</item>
      <item>Jurko Lučić</item>
      <item>Mate Antičević</item>
      <item>Josip Franičević</item>
      <item>Asija Bojanić</item>
      <item>Milivoj Vidas vl. Servisa instrumenata, mjerne i regulacione opreme</item>
      <item>BURA l d.o.o. za trgovinu i usluge - u stečaju</item>
      <item>NET MEDIA SISTEMI d.o.o. za informatički inženjering</item>
      <item>Financijska agencija</item>
      <item>Hrvatski registar brodova</item>
      <item>Nenad Ševo</item>
      <item>Meri Stipinović</item>
      <item>Fond za zaštitu okoliša i energetsku učinkovitost</item>
      <item>Zlatko Balić</item>
      <item>Galić Ante</item>
      <item>Dean Prelević, odvjetnik</item>
      <item>Želimir Miletić</item>
      <item>Luči Roić</item>
      <item>Nade Pavičić-ivelja</item>
      <item>Dujko Čubre</item>
      <item>Antun Bratanić</item>
      <item>Andrija Matković</item>
      <item>Antun Vune Bratanić</item>
      <item>Dinko Lušić</item>
      <item>Nikica Nikola Matijević</item>
      <item>Ivan Sanseović</item>
      <item>Marija Kovačević Lolotović</item>
      <item>Petar Zlatan Vodanović</item>
      <item>Ivan Stančić</item>
      <item>Stjepan Moškatelo</item>
      <item>Toma Dužević</item>
      <item>Ivica Račić</item>
      <item>Kuzma Pavičić Aleluja</item>
      <item>Vinka Salamunić</item>
      <item>Teo Huljić</item>
      <item>Dejan Šperka</item>
      <item>Juraj Caratan</item>
      <item>Matko Antičević</item>
      <item>Dinko Rubinić ( Vjera )</item>
      <item>Vjera Rubinić</item>
      <item>Abraham Bojanić</item>
      <item>Vedran Nevešćanin zastupanog po punomoćniku Jadranko Vidović</item>
      <item>Marija Pjevac</item>
      <item>Carinska uprava</item>
      <item>Općinski sud u Starom Gradu - ZK odjel</item>
      <item>Nada Akrap</item>
      <item>Jasminka Antunović</item>
      <item>Nediljka Armanda</item>
      <item>Ana Babić</item>
      <item>Gordana Babić</item>
      <item>Ivan Babić</item>
      <item>Katica Babić</item>
      <item>Jure Bacelj</item>
      <item>Ana Bačić</item>
      <item>Nediljka Bajić</item>
      <item>Žarka Bakotić</item>
      <item>Marko Baković</item>
      <item>Ivica Ban</item>
      <item>Srđanka Banovac</item>
      <item>Božidar Barać</item>
      <item>Vedran Barbarić</item>
      <item>Marija Barbir</item>
      <item>Petar Barbir</item>
      <item>Anica Baričević</item>
      <item>Damira Barišić</item>
      <item>Ivan Barišić</item>
      <item>Manda Bašić</item>
      <item>Aleksandar Bauk</item>
      <item>Marina Zečić</item>
      <item>Ivo Bavčević</item>
      <item>Nataša Bazina</item>
      <item>Mirjana Begonja</item>
      <item>Jelena Belić</item>
      <item>Niko Belić</item>
      <item>Jagoda Bešker</item>
      <item>Nedo Bešker</item>
      <item>Zorica Bilić</item>
      <item>Sanja Bilić-pavlinović</item>
      <item>Jela Bilobrk</item>
      <item>Antun Blažević</item>
      <item>Hrvoje Blažević</item>
      <item>Damir Bojčić</item>
      <item>Željko Bojčić</item>
      <item>Denis Boljat</item>
      <item>Srećko Boras</item>
      <item>Robert Borić</item>
      <item>Goran Bosančić</item>
      <item>Pava Botić</item>
      <item>Ljuba Božanić</item>
      <item>Anka Božić</item>
      <item>Anica Božić-Bakušić</item>
      <item>Ivica Bratić</item>
      <item>Nikša Bratić</item>
      <item>Vencislav Brizić</item>
      <item>Zlata Brizić</item>
      <item>Mate Brstilo</item>
      <item>Zora Budimir</item>
      <item>Miranda Budiša</item>
      <item>Nediljko Bugarin</item>
      <item>Željka Vučemilović-šimunović</item>
      <item>Gordana Buljević</item>
      <item>Marina Burić</item>
      <item>Mario Buzov</item>
      <item>Đuro Caratan</item>
      <item>Toni Caratan</item>
      <item>Boris Carić</item>
      <item>Paulo Carić</item>
      <item>Dinka Cezareo</item>
      <item>Nevenka Cukrov</item>
      <item>Dijana Czwik</item>
      <item>Vinka Čavala</item>
      <item>Silva Černak Lojić</item>
      <item>Diana Čović</item>
      <item>Ante Čulo</item>
      <item>Blaž Ćapin</item>
      <item>Filip Delać</item>
      <item>Ankica Delić</item>
      <item>Marko Delić</item>
      <item>Nediljka Delić</item>
      <item>Gordana Didak</item>
      <item>Mili Divić</item>
      <item>Ljiljana Dragan Jelušić</item>
      <item>Milka Drlje</item>
      <item>Mato Drmić</item>
      <item>Jozo Družianić</item>
      <item>Stanko Duvančić</item>
      <item>Damir Duvnjak</item>
      <item>Nives Džanko</item>
      <item>Ante Đurđević</item>
      <item>Ljubica Elez</item>
      <item>Ankica Ezgeta</item>
      <item>Lenka Franić</item>
      <item>Ivica Gabelić</item>
      <item>Marija Galešić</item>
      <item>Petar Galić</item>
      <item>Silvana Galić</item>
      <item>Kazimir Garić</item>
      <item>Vencel Gašpar</item>
      <item>Vinko Gašpar</item>
      <item>Ana Goreta</item>
      <item>Zorka Goreta</item>
      <item>Josip Gotovac</item>
      <item>Vjekoslav Grbčić</item>
      <item>Divna Grbeša</item>
      <item>Ana Grubišić</item>
      <item>Gordana Grubišić</item>
      <item>Nikola Grubišić</item>
      <item>Sanja Grubišić</item>
      <item>Antonio Gudelj</item>
      <item>Kata Gugić</item>
      <item>Mirjana Gugić</item>
      <item>Ivica Hajder</item>
      <item>Željko Hajder</item>
      <item>Silvana Hajduk</item>
      <item>Tomislav Herceg</item>
      <item>Mira Ikica</item>
      <item>Franjo Ivčević</item>
      <item>Jelena Ivčević</item>
      <item>Damir Jakus</item>
      <item>Gospova Jakus</item>
      <item>Marica Jakus</item>
      <item>Petar Jakus</item>
      <item>Marko Janković</item>
      <item>Matija Jeličić</item>
      <item>Ante Jeličić</item>
      <item>Marija Jocić</item>
      <item>Ante Jolić</item>
      <item>Marica Jukić</item>
      <item>Marko Jukić</item>
      <item>Renata Jukić</item>
      <item>Jadranka Jurić</item>
      <item>Marija Jurić</item>
      <item>Ankica Kainić</item>
      <item>Jelena Kalinić</item>
      <item>Petar Kalinić</item>
      <item>Anamarija Kalinić Radović</item>
      <item>Stipan Kamber</item>
      <item>Đuro Kapoši</item>
      <item>Željko Karin</item>
      <item>Marijana Karin Prnjak</item>
      <item>Neda Kasalo</item>
      <item>Zvonimir Kasalo</item>
      <item>Suzana Kašić</item>
      <item>Ivana Katalinić Jerčić</item>
      <item>Josip Katušić</item>
      <item>Ljiljana Kegalj</item>
      <item>Ante Kekez</item>
      <item>Ivanko Kekez</item>
      <item>Petrica Kekez</item>
      <item>Boško Kevo</item>
      <item>Antiša Kliškinić</item>
      <item>Veljko Knezović</item>
      <item>Stjepan Kokeza</item>
      <item>Petar Kolega</item>
      <item>Daniela Kovač</item>
      <item>Željka Kovač</item>
      <item>Ivan Kraljić</item>
      <item>Inga Krnjaić</item>
      <item>Anka Krstić</item>
      <item>Ivan Kundid</item>
      <item>Ivana Kundid</item>
      <item>Ružica Kundid</item>
      <item>Deni Kuvačić</item>
      <item>Anka Landikušić</item>
      <item>Ivan Lasić</item>
      <item>Dražen Lazić</item>
      <item>Nenad Leskur</item>
      <item>Ivana Lilić</item>
      <item>Ivo Lipanović</item>
      <item>Marko Lojić</item>
      <item>Mile Lovrić</item>
      <item>Ana Lovrinčević</item>
      <item>Dejan Lukavac</item>
      <item>Nela Madžar</item>
      <item>Alenka Malinić</item>
      <item>Pavao Marasović</item>
      <item>Anto Marijan</item>
      <item>Cvita Marijanović</item>
      <item>Dobrinka Marijanović</item>
      <item>Tomislav Marijanović</item>
      <item>Jasna Marin</item>
      <item>Marina Marin</item>
      <item>Željko Marinac</item>
      <item>Božidar Marinković</item>
      <item>Jakov Mateta</item>
      <item>Ivan Matić</item>
      <item>Ružica Matić</item>
      <item>Slavko Matić</item>
      <item>Željko Matić</item>
      <item>Marija Matković</item>
      <item>Ivan Melvan</item>
      <item>Nikola Midenjak</item>
      <item>Pere Mihanović</item>
      <item>Ana Mikulić</item>
      <item>Mate Mikulić</item>
      <item>Ivan Milaković</item>
      <item>Ivan Milanović</item>
      <item>Zorka Miletić</item>
      <item>Milan Miljuš</item>
      <item>Đorđe Mirčetić</item>
      <item>Tonči Mišković</item>
      <item>Ana Moro</item>
      <item>Slavko Moro</item>
      <item>Tomi Moscatello</item>
      <item>Marija Munitić</item>
      <item>Ljubomir Muslim</item>
      <item>Mijo Nožina</item>
      <item>Jurica Oman</item>
      <item>Mirko Oman</item>
      <item>Janja Orošnjak</item>
      <item>Mila Palada</item>
      <item>Ivan Pandža</item>
      <item>Asija Papić</item>
      <item>Mijo Papić</item>
      <item>Tereza Papić</item>
      <item>Rajko Parać</item>
      <item>Tatjana Parać</item>
      <item>Đurđica Parat</item>
      <item>Ivan Pastuović</item>
      <item>Jurica Pavela</item>
      <item>Roki Pavičić</item>
      <item>Ivan Pažanin</item>
      <item>Luka Peko</item>
      <item>Neda Penga</item>
      <item>Ante Perko</item>
      <item>Ivana Perko</item>
      <item>Gordana Perković</item>
      <item>Marica Perković</item>
      <item>Nediljko Perković</item>
      <item>Nila Peroš</item>
      <item>Dragica Peša</item>
      <item>Iris Peša</item>
      <item>Nikša Petrić</item>
      <item>Matko Pezo</item>
      <item>Zlatko Piperković</item>
      <item>Joško Pivac</item>
      <item>Luka Pjevac</item>
      <item>Anka Plazonja</item>
      <item>Robert Plazonja</item>
      <item>Gordan Poparić</item>
      <item>Ante Popović</item>
      <item>Milanka Pranić</item>
      <item>Miroslav Primorac</item>
      <item>Iva Punda</item>
      <item>Drago Radić</item>
      <item>Mladen Radmilović</item>
      <item>Petar Radonić</item>
      <item>Jagoda Radošević</item>
      <item>Ante Rajčić</item>
      <item>Marko Ralica</item>
      <item>Ivan Raos</item>
      <item>Zdenka Razlog</item>
      <item>Mila Rebić</item>
      <item>Marija Reljanović</item>
      <item>Mara Režić</item>
      <item>Marija Rizvan</item>
      <item>Anđelko Rogulj</item>
      <item>Berislava Roša</item>
      <item>Sofija Ruić</item>
      <item>Ana Runjić</item>
      <item>Gordan Ruščić</item>
      <item>Sanja Ružić</item>
      <item>Svjetlana Samac</item>
      <item>Miljenko Samardžić</item>
      <item>Dinka Sanseović</item>
      <item>Ante Sarić</item>
      <item>Ivan Sarić</item>
      <item>Marija Sedlar</item>
      <item>Ljubica Sekelez</item>
      <item>Kristina Serdarević</item>
      <item>Aleksandra Sever-Muhar</item>
      <item>Boško Sikavica</item>
      <item>Snježana Sikavica</item>
      <item>Dragan Simić</item>
      <item>Tanja Sinovčić</item>
      <item>Ljiljana Sirić</item>
      <item>Dijana Skelin</item>
      <item>Kata Sočo</item>
      <item>Marija Stančić</item>
      <item>Đani Stanić</item>
      <item>Danica Stipović</item>
      <item>Milorad Stojsavljević</item>
      <item>Petar Strinić</item>
      <item>Luca Strunje</item>
      <item>Slavka Svalina</item>
      <item>Marijan Šamija</item>
      <item>Marinka Šamija</item>
      <item>Katica Šeparović</item>
      <item>Nenad Ševo</item>
      <item>Krasna Šiklić</item>
      <item>Mili Šimig</item>
      <item>Vesna Škare</item>
      <item>Ljubica Škopljanac</item>
      <item>Milica Špar</item>
      <item>Eleana Šubat</item>
      <item>Ivan Šuljug</item>
      <item>Vesna Šunjić</item>
      <item>Ljubica Tarle</item>
      <item>Nada Teklić</item>
      <item>Lada Terzić</item>
      <item>Ivan Tomić</item>
      <item>Ivan Topić</item>
      <item>Jelica Topić</item>
      <item>Tvrtko Topić</item>
      <item>Anđelka Torlak</item>
      <item>Ivan Torlak</item>
      <item>Marko Torlak</item>
      <item>Damir Tot</item>
      <item>Anka Treskavica</item>
      <item>Anka Tukić</item>
      <item>Nediljko Ugrin</item>
      <item>Marinko Uvodić</item>
      <item>Nedjeljka Uvodić</item>
      <item>Marko Validžić</item>
      <item>Ivanka Varnica</item>
      <item>Milica Varvodić</item>
      <item>Kristina Velić</item>
      <item>Ljiljana Vesković</item>
      <item>Milka Veštić</item>
      <item>Ante Vidan</item>
      <item>Marko Vidović</item>
      <item>Matko Vidović</item>
      <item>Nevenka Vidović</item>
      <item>Ankica Vilibić</item>
      <item>Anđelko Vilić</item>
      <item>Normela Visković</item>
      <item>Tonči Visković</item>
      <item>Marica Vlaić</item>
      <item>Dubravka Vlainić</item>
      <item>Ivo Vodanović</item>
      <item>Josip Vogleš</item>
      <item>Vinko Vranković</item>
      <item>Ivan Vrdoljak</item>
      <item>Mirjana Vrdoljak</item>
      <item>Marija Vrgoč</item>
      <item>Bože Vuco</item>
      <item>Mirjana Vučković</item>
      <item>Višnja Vučković</item>
      <item>Ivan Vugdelija</item>
      <item>Dubravka Vukas</item>
      <item>Anđelka Vukičević</item>
      <item>Zora Vuković</item>
      <item>Ivan Vukušić</item>
      <item>Jadran Vukušić</item>
      <item>Nevenka Vukušić</item>
      <item>Vjera Vukušić</item>
      <item>Zvonimir Vukušić</item>
      <item>Nevenka Vuleta</item>
      <item>Vinka Zekić</item>
      <item>Dinko Zenčić</item>
      <item>Borislav Zokić</item>
      <item>Dolina Zokić</item>
      <item>Margita Zokić</item>
      <item>Luca Zolota</item>
      <item>Milan Žarković</item>
      <item>Nevenka Živko</item>
      <item>Davorka Živković</item>
      <item>Ivica Živković</item>
      <item>Ivo Živković</item>
      <item>Siniša Ivančić</item>
      <item>Iva Jelić</item>
      <item>Marko Kavelj</item>
      <item>Ivan Koljanin</item>
      <item>Željko Kovač</item>
      <item>Zvonko Kruneš</item>
      <item>Nikola Lacmanović</item>
      <item>Vesna Lepetić</item>
      <item>Jelica Ljubica</item>
      <item>Darko Lulić</item>
      <item>Vesna Lulić</item>
      <item>Marija Mamić</item>
      <item>Radojka Marijanović</item>
      <item>Meri Cabadaj</item>
      <item>Mate Markotić</item>
      <item>Ante Marović</item>
      <item>Ivan Marušić</item>
      <item>Iva Melvan</item>
      <item>Goran Merkel</item>
      <item>Ivan Mornar</item>
      <item>Miodrag Munjiza</item>
      <item>Ante Nožina</item>
      <item>Anica Pandža</item>
      <item>Nikica Pavlović</item>
      <item>Silvana Perić</item>
      <item>Nediljka Perišić</item>
      <item>Elvira Dračevac</item>
      <item>Mara Dobrota</item>
      <item>Neda-lidia Buljević</item>
      <item>Ivan Bugarin</item>
      <item>Maja Bučić</item>
      <item>Mira Božić</item>
      <item>Sandra Borić</item>
      <item>Marija Davidović</item>
      <item>Petar Adjanski</item>
      <item>Ana Čatlak</item>
      <item>Marinko Buškulić</item>
      <item>Marinko Galić</item>
      <item>Luca Gabela</item>
      <item>Tomislav Frankić</item>
      <item>Elias Erceg</item>
      <item>Jakov Elez</item>
      <item>Sretan Bajalo</item>
      <item>Mario Tomić</item>
      <item>Ranko Vuleta</item>
      <item>Zlatko Balić</item>
      <item>Boško Barać</item>
      <item>Milan Vukić</item>
      <item>Mara Vukorepa</item>
      <item>Bare Vujina</item>
      <item>Milenko Bašić</item>
      <item>Diana Blažević</item>
      <item>Jozo Bogić</item>
      <item>Stjepko Bojanić</item>
      <item>Miroslav Trečić</item>
      <item>Neda Tukić</item>
      <item>Vinka Ukić</item>
      <item>Mira Velić</item>
      <item>Ivan Vrdoljak</item>
      <item>Iva Vrdoljak</item>
      <item>Dražen Todorović</item>
      <item>Dubravka Stojanovska</item>
      <item>Josip Strniša</item>
      <item>Ivica Sviličić</item>
      <item>Ana Rogošić</item>
      <item>Ivica Stipinović</item>
      <item>Darko Topić</item>
      <item>Marija Trečić</item>
      <item>Milica Zorić</item>
      <item>Ivo Rajčić</item>
      <item>Ivan Radoš</item>
      <item>Željka Vučemilović-šimunović</item>
      <item>Slaven Tukić</item>
      <item>Bartul Barišić</item>
      <item>Tajana Domazet</item>
      <item>Velinka Runjić</item>
      <item>Niko Dujić</item>
      <item>Teo Mandić</item>
      <item>Mevlida Armanda</item>
      <item>Renata Kalčić</item>
      <item>Juraj Lešković</item>
      <item>VRGORKA-VINARIJA dioničko društvo za proizvodnju pića, poljoprivredu i trgovinu</item>
      <item>Milivoj Vidas</item>
      <item>BURA l d.o.o. za trgovinu i usluge - u stečaju</item>
      <item>AUTO CENTAR LOZIĆ d.o.o. trgovina vozilima u stečaju</item>
      <item>NET MEDIA SISTEMI d.o.o. za informatički inženjering</item>
      <item>BASLER OSIGURANJE ZAGREB dioničko društvo za osiguranje</item>
      <item>NASTAVNI ZAVOD ZA JAVNO ZDRAVSTVO SPLITSKO-DALMATINSKE ŽUPANIJE</item>
      <item>Joško Pavlov</item>
      <item>Tina Trajković</item>
      <item>Nada Dujmić</item>
      <item>Nada Baković</item>
      <item>Marija Duvančić</item>
    </derivirana_varijabla>
  </DomainObject.Predmet.StrankaListFormated>
  <DomainObject.Predmet.StrankaListFormatedOIB>
    <izvorni_sadrzaj>
      <item>REPUBLIKA HRVATSKA, OIB 18683136487 zastupanog po punomoćniku ŽUPANIJSKO DRŽAVNO ODVJETNIŠTVO U SPLITU</item>
      <item>LUKA dioničko društvo, OIB 34440814040</item>
      <item>RAD, d.o.o. za vodoopskrbu i ostale komunalne djelatnosti, OIB 71304592430</item>
      <item>HEP-Operator distribucijskog sustava d.o.o. za distribuciju i opskrbu električne energije ELEKTRA ŠIBENI, OIB 46830600751</item>
      <item>Mara Jukić, OIB 37710339746 zastupanog po punomoćniku Mijo Jeličić</item>
      <item>Ivica Bašić, OIB 14595893401 zastupanog po punomoćniku Mijo Jeličić</item>
      <item>GASTRO GRUPA d.o.o. za trgovinu i usluge, OIB 39228456312</item>
      <item>AUTO HRVATSKA dioničko društvo, OIB 32709834358</item>
      <item>JADRANSKO OSIGURANJE d.d., OIB 94472454976 zastupanog po punomoćniku Grgić &amp; Partneri odvjetničko društvo j.t.d.</item>
      <item>CITY EX d.o.o. za prijenos poslovne dokumentacije, OIB 99406899243 zastupanog po punomoćniku Antonio Zujić</item>
      <item>Hrvatski Telekom d.d., OIB 81793146560</item>
      <item>CODEX SORTIUM društvo s ograničenom odgovornošću za pružanje kompleksnih konzalting usluga, OIB 83918065246</item>
      <item>SUNCE osiguranje d.d., OIB 12012147571</item>
      <item>HRVATSKA IZVJEŠTAJNA NOVINSKA AGENCIJA, OIB 41387373932</item>
      <item>ČISTOĆA d.o.o. za komunalnu djelatnost, održavanje čistoće i odlaganje komunalnog otpada, OIB 16912997621</item>
      <item>TEXT-PAPIR d.o.o. za trgovinu i usluge, OIB 45878059290</item>
      <item>SLOBODNA DALMACIJA izdavačka i tiskarska djelatnost, dioničko društvo, OIB 35075764438</item>
      <item>ČISTOĆA društvo s ograničenom odgovornošću za obavljanje komunalnih djelatnosti održavanja čistoće i odlaganja komunaln, OIB 38812451417</item>
      <item>OPĆINA JELSA Jedinstveni upravni odjel, OIB 94187441810</item>
      <item>AUTOKUĆA BOSNIĆ d.o.o. za trgovinu, servis i remont, OIB 62890333516</item>
      <item>TISKARA MALENICA d.o.o., OIB 21268596817 zastupanog po punomoćniku Jasmin Avdagić</item>
      <item>Ivan Marijan, OIB 35721802898 zastupanog po punomoćniku Zdravko Bojanić</item>
      <item>HEP-Operator distribucijskog sustava d.o.o. za distribuciju i opskrbu električne energije, OIB 46830600751</item>
      <item>Rikard Pavlović, OIB 16829467929</item>
      <item>LUČKA UPRAVA SPLIT, OIB 06992092556</item>
      <item>TINA ALATI društvo s ograničenom odgovorošću za trgovinu i usluge, OIB 72232886006</item>
      <item>PLOVPUT trgovačko društvo s ograničenom odgovornošću za održavanje pomorskih plovnih putova i radijske službe, OIB 14480721492</item>
      <item>Regionalna veletržnica Benkovac dioničko društvo za trgovinu i usluge "u stečaju", OIB 16205687638</item>
      <item>MESSER CROATIA PLIN Poduzeće za proizvodnju i prodaju tehničkih plinova d.o.o., OIB 32179081874</item>
      <item>ZAVOD ZA JAVNO ZDRAVSTVO DR. ANDRIJA ŠTAMPAR, OIB 33392005961</item>
      <item>Zagrebačka burza d.d., OIB 84368186611 zastupanog po punomoćniku MAĐARIĆ &amp; LUI - odvjetničko društvo d.o.o.</item>
      <item>METRONET TELEKOMUNIKACIJE d.d. za telekomunikacijske usluge, OIB 23269006802</item>
      <item>RELAX, d.o.o. za proizvodnju i trgovinu, OIB 24543050439</item>
      <item>MINISTARSTVO GOSPODARSTVA, RAVNETELJSTVO ZA ROBNE ZALIHE, OIB 22413472900 zastupanog po punomoćniku ŽUPANIJSKO DRŽAVNO ODVJETNIŠTVO U SPLITU</item>
      <item>PUĆO d.o.o. za trgovinu, ugostiteljstvo i cestovni prijevoz, OIB 33417474295</item>
      <item>ITEM, d.o.o. informatičke usluge, OIB 71527463594</item>
      <item>ŠKARE TRADE, d.o.o. za trgovinu i ugostiteljstvo, OIB 88448992592</item>
      <item>CROATIA osiguranje d.d. FILIJALA SPLIT, OIB 26187994862</item>
      <item>MIRJANA BARIĆ, OIB 91861480870</item>
      <item>SREDIŠNJE KLIRINŠKO DEPOZITARNO DRUŠTVO, dioničko društvo, OIB 64406809162</item>
      <item>MILENKO BUŠLJETA, OIB 63433937940</item>
      <item>MILICA UGARKOVIĆ, OIB 03462724779</item>
      <item>FABIJAN PERONJA, OIB 19033633778 zastupanog po punomoćniku KRUNO PERONJA</item>
      <item>Agencija za upravljanje državnom imovinom, OIB 75666130770</item>
      <item>COMENG, društvo s ograničenom odgovornošću za informatički inženjering, OIB 42122172362</item>
      <item>AMEROPA AG, OIB 38272342702 zastupanog po punomoćniku Odvjetničko društvo Hanžeković &amp; Partneri društvo s ograničenom odgovornošću</item>
      <item>GRAFOPLEX, društvo s ograničenom odgovornošću, za trgovinu i usluge, OIB 71142152777</item>
      <item>HP - Hrvatska pošta d.d., OIB 87311810356</item>
      <item>Financijska agencija, OIB 85821130368</item>
      <item>NIKOLA LACMANOVIĆ, OIB 50670282682 zastupanog po punomoćniku DORIS KOŠTA</item>
      <item>HEP-Operator distribucijskog sustava d.o.o. za distribuciju i opskrbu električne energije, OIB 46830600751</item>
      <item>VODOVOD I KANALIZACIJA, društvo s ograničenom odgovornošću za vodoopskrbu, odvodnju i pročišćavanje otpadnih voda, OIB 56826138353</item>
      <item>JELKOM, društvo s ograničenom odgovornošću za komunalnu djelatnost, OIB 92345732468</item>
      <item>DALMACIJAVINO d.d. za proizvodnju i promet alkoholnih i bezalkoholnih pića "u stečaju", OIB 07837847925</item>
      <item>EUROLEASING d.o.o., OIB 48922277230 zastupanog po punomoćniku Grgić &amp; Partneri odvjetničko društvo j.t.d.</item>
      <item>Rino Barbić, odvjetnik, OIB 04402974520</item>
      <item>HVARSKI VODOVOD d.o.o., OIB 96577868636 zastupanog po punomoćniku Rino Barbić</item>
      <item>IVAN MILAT, OIB 89865160390</item>
      <item>DIONOVA - DIONA d.o.o., OIB 41112127430</item>
      <item>TEHNOPLAST d.o.o. za građevinarstvo, trgovinu, ugostiteljstvo, turizam i uslužne djelatnosti, OIB 70676517267</item>
      <item>VIPnet, društvo s ograničenom odgovornošću za usluge javnih telekomunikacija, OIB 29524210204</item>
      <item>BILIĆ-ERIĆ d.o.o. za privatnu zaštitu, OIB 68580128211</item>
      <item>DALMACIJAVINO - ZAGREB društvo sograničenom odgovornošću za trgovinu, ugostiteljstvo i prijevoz, OIB 93269876765</item>
      <item>GRAD DRNIŠ, OIB 38309740312</item>
      <item>Vetropack Straža tvornica stakla d.d. Hum na Sutli, OIB 74210066591</item>
      <item>CAPRICORNO, društvo s ograničenom odgovornošću za trgovinu, OIB 09517317411</item>
      <item>PELJEŠKI VRHOVI, POLJOPRIVREDNA ZADRUGA, OIB 49398931487</item>
      <item>Toma Šurjak, OIB 66049692921 zastupanog po punomoćniku Rino Barbić</item>
      <item>Jakov Peronja, OIB 07373599239 zastupanog po punomoćniku Rino Barbić</item>
      <item>TIGAR d.o.o. za usluge, OIB 65051360088 zastupanog po punomoćniku Zoran Iviš</item>
      <item>POREZNA UPRAVA Područni ured Split, OIB 18683136487 zastupanog po punomoćniku ŽUPANIJSKO DRŽAVNO ODVJETNIŠTVO</item>
      <item>BURA I TRAMUNTANA d.o.o. za trgovinu i usluge, OIB 78359961331</item>
      <item>TRAST međunarodno otpremništvo, dioničko društvo, OIB 93225891495 zastupanog po punomoćniku Marina Tončić-Bota</item>
      <item>CHROMOS AGRO dioničko društvo proizvodnja sredstava za zaštitu bilja, OIB 82790074844</item>
      <item>VODOVOD I KANALIZACIJA, društvo s ograničenom odgovornošću za vodoopskrbu, odvodnju i pročišćavanje otpadnih voda, OIB 56826138353</item>
      <item>AUTOTRANS d. o. o. za javni prijevoz putnika u cestovonom prometu, trgovinu, usluge i turistička agencija, OIB 19819724166</item>
      <item>BRTVILA BREZIĆ d.o.o. za proizvodnju brtvila, trgovinu i zastupanje, OIB 47897946377</item>
      <item>IREKS AROMA društvo s ograničenom odgovornošću, OIB 36709757659 zastupanog po punomoćniku Odvjetničko društvo GLAMUZINA &amp; GROŠETA</item>
      <item>Marin Mileteta, odvjetnik, OIB 37476644793 zastupanog po punomoćniku Antonia Selak</item>
      <item>HEP - Opskrba d.o.o. za opskrbu potrošača električnom, toplinskom energijom i plinom, OIB 63073332379</item>
      <item>ING-ATEST d.o.o. za trgovinu i usluge, OIB 21777333810</item>
      <item>Hrvatske vode, pravna osoba za upravljanje vodama, OIB 28921383001</item>
      <item>BASLER OSIGURANJE ZAGREB dioničko društvo za osiguranje, OIB 59706054982</item>
      <item>NARODNI TRGOVAČKI LANAC d.o.o. za trgovinu i usluge, OIB 78344221376</item>
      <item>MANTIS, d.o.o. za trgovinu i usluge, OIB 41274793973</item>
      <item>Vinko Paina, OIB 51203688235</item>
      <item>TRANSADRIA, međunarodna špedicija d. d. u stečaju, OIB 47965841018</item>
      <item>Hrvatska radiotelevizija, OIB 68419124305</item>
      <item>BRODOMERKUR trgovina i usluge, dioničko društvo, OIB 33956120458</item>
      <item>ZAGREBAČKI HOLDING, društvo s ograničenom odgovornošću za javni prijevoz, opskrbu vodom, održavanje čistoće, putnička a, OIB 85584865987</item>
      <item>NASTAVNI ZAVOD ZA JAVNO ZDRAVSTVO SPLITSKO-DALMATINSKE ŽUPANIJE, OIB 54948902275</item>
      <item>BRODOSPLIT-BRODOGRADILIŠTE društvo s ograničenom odgovornošću, OIB 05532178397</item>
      <item>COPAN ZAGREB društvo s ograničenom odgovornošću za trgovinu i zastupanje, OIB 43698579132</item>
      <item>DUHAN društvo s ograničenom odgovornošću, OIB 84143469050</item>
      <item>Ivica Maleš vl. autoservis "UNO", OIB 89917595934</item>
      <item>Teo Palaversić, OIB 21074825891</item>
      <item>HRVATSKA POŠTANSKA BANKA, dioničko društvo, OIB 87939104217</item>
      <item>OTIS DIZALA, društvo s ograničenom odgovornošću za proizvodnju, montažu, remont i održavanje dizala, OIB 76080865307</item>
      <item>Fabijan Roić, OIB 55646544786</item>
      <item>Ivo Družević, OIB 59608054089</item>
      <item>Ivo Roić, OIB 73872839985</item>
      <item>Josip Kovačević, OIB 24407104693</item>
      <item>Tedi-Tadija Maroević, OIB 75901351091</item>
      <item>Jakica Lupi, OIB 73236308888</item>
      <item>Joza Bratanić, OIB 08011374888</item>
      <item>Antun Pavičić, OIB 65866256737</item>
      <item>Juraj Pavičić, OIB 09529542053</item>
      <item>Cvjetko Matković, OIB 10443683019</item>
      <item>Katica Kovačević, OIB 33120980772</item>
      <item>Nikša Dužević, OIB 66241675982</item>
      <item>Milovan Kombura, OIB 30770175855</item>
      <item>Jelisava Pavičić, OIB 83980708087</item>
      <item>Matko Carić, OIB 35189247498</item>
      <item>Marinko Dužević, OIB 12242231071</item>
      <item>Margarita Radonić, OIB 28025722533</item>
      <item>Dinko Pavičić Tribunol, OIB 99243667034</item>
      <item>Tonči Šurjak, OIB 60785268681</item>
      <item>Duško Pavičić Ivelja, OIB 25982798589</item>
      <item>Pero Dulčić Sušak, OIB 55533277123</item>
      <item>Ivan Tadić, OIB 00384008152</item>
      <item>Ivica Pavičić, OIB 72332556277</item>
      <item>Mihovil-Mile Pavičić, OIB 24835949834</item>
      <item>Tomi Moscatello, OIB 28508820612</item>
      <item>Nikola Vodanović, OIB 74845370223</item>
      <item>Margarita Marica Stančić, OIB 08101100980</item>
      <item>Vjekoslav Radonić, OIB 33204721839</item>
      <item>Marinko Sanseović, OIB 45513941394</item>
      <item>Tadija Moškatelo, OIB 31188799731</item>
      <item>Damir Petrić, OIB 86091667582</item>
      <item>Louis Petrić, OIB 16074465250</item>
      <item>Ivica Ljubić, OIB 56655610557</item>
      <item>Vinko Lupi, OIB 35451219902</item>
      <item>Ivan Tadić Šilo, OIB 70114227603</item>
      <item>Ivan Tadić, OIB 70114227603</item>
      <item>Vinko Maroević, OIB 76848533915</item>
      <item>Ivan Buratović, OIB 47859397279</item>
      <item>Mijo Mili Pavičić, OIB 88915921313</item>
      <item>Marija Vodanović, OIB 55757464937</item>
      <item>Jakov Fredotović, OIB 46839149373</item>
      <item>Miljenko Srhoj, OIB 83488729434</item>
      <item>Nikola Haladić, OIB 44890767273</item>
      <item>Janez Jelušić, OIB 53424861114</item>
      <item>Nikola Sansević, OIB 77925554696</item>
      <item>Nikola Buratović, OIB 63461897206</item>
      <item>Cvjetko Buratović, OIB 68271062216</item>
      <item>Nikola Buratović, OIB 83296807791</item>
      <item>Nikola Stipišić, OIB 40730811746</item>
      <item>Prošper Moškatelo, OIB 30735770287</item>
      <item>Tonko Maroević, OIB 09539101243</item>
      <item>Ivo Pavičić, OIB 10571584537</item>
      <item>Pavao Čubre, OIB 53903728630</item>
      <item>Luka Šurjak, OIB 94878152360</item>
      <item>Luka Franetović, OIB 70961784599</item>
      <item>Ivan Miloš Mile, OIB 62291039145</item>
      <item>Jure Moškatelo, OIB 82967525191</item>
      <item>Vjekoslav Bogdanić, OIB 94391191426</item>
      <item>Petro Šoljan, OIB 76350894229</item>
      <item>Juraj Dužević, OIB 99909425440</item>
      <item>Damir Šurjak, OIB 27457530614</item>
      <item>Jakov Tresić, OIB 60663993622</item>
      <item>Juraj Moškatelo Stariji, OIB 12577877147</item>
      <item>Ruža Roić, OIB 27524265061</item>
      <item>Rade Čavić, OIB 74420229729</item>
      <item>Matilda Buratović, OIB 24198956638</item>
      <item>Ivo Šurjak, OIB 90776404563</item>
      <item>Dražica Matković Ljubo, OIB 38484140872</item>
      <item>Dinko Račić, OIB 02437704848</item>
      <item>Mila Franetović Dužević, OIB 02539671010</item>
      <item>Luka Stančić, OIB 91475365556</item>
      <item>Meri Petrić, OIB 49953370209</item>
      <item>Ivan Moškatelo, OIB 16048013538</item>
      <item>Vinko Moškatelo, OIB 57771107058</item>
      <item>Nikola Šimunović, OIB 24630749503</item>
      <item>Mirko Radonić, OIB 28025722533</item>
      <item>Antun Sansević, OIB 80183811492</item>
      <item>Nikša Moškatelo, OIB 98307576243</item>
      <item>Antun Vodanović Stariji, OIB 43563335947</item>
      <item>Ivo Bojanić, OIB 00897882683</item>
      <item>Cvjetko Miličić, OIB 44230808110</item>
      <item>Marija Trbuhović, OIB 38712300010</item>
      <item>Neno Šoljan, OIB 04419572654</item>
      <item>Juraj Tomi Moškatelo, OIB 80968217347</item>
      <item>Ivo Račić Kapetanić, OIB 70008404713</item>
      <item>Đuro Caratan, OIB 81898965125</item>
      <item>Ante Tonči Drinković, OIB 92836065068</item>
      <item>Kata Duboković, OIB 93006547119</item>
      <item>Boris Carić, OIB 46466426123</item>
      <item>Tonko Ivčević Bakulić, OIB 62293366608</item>
      <item>Marko Huljić, OIB 99873701212</item>
      <item>Lenka Roić, OIB 57371012596</item>
      <item>Stjepan Jerković, OIB 25876380285</item>
      <item>Boris Borović, OIB 51193036454</item>
      <item>Niko Salamunić, OIB 76231208532</item>
      <item>File Vranković, OIB 44132340384</item>
      <item>Juraj Šperka, OIB 79176257167</item>
      <item>Mili Razović, OIB 03291272208</item>
      <item>Ante Mihojević, OIB 08852465695</item>
      <item>Ljubica Stipišić, OIB 53136752678</item>
      <item>Stjepan Hujo Huljić, OIB 06947019866</item>
      <item>Nikola Grgičević, OIB 72806517394</item>
      <item>Tonči Gurdulić, OIB 88962507191</item>
      <item>Prošperino Milevčić, OIB 45533211549</item>
      <item>Boris Rubinić, OIB 69242251733</item>
      <item>Jakov Račić, OIB 31621777587</item>
      <item>Jakša Radonić, OIB 11727504421</item>
      <item>Vinko Palaversić, OIB 66878442541</item>
      <item>Fabijan Kunčić, OIB 51005536058</item>
      <item>Dušan Salamunić, OIB 67690387290</item>
      <item>Margarita Stančić, OIB 77283348907</item>
      <item>Josip Crnčić, OIB 78272535399</item>
      <item>Luka Moškatelo, OIB 37611216898</item>
      <item>Lucija Milatić-Bričolić, OIB 72454967005</item>
      <item>Fabijan Dužević, OIB 65516171063</item>
      <item>Vjeko Jakas, OIB 99530955280</item>
      <item>Pavo Bunčuga, OIB 76824484181</item>
      <item>Marko Buratović, OIB 96637597848</item>
      <item>Antun Lučić, OIB 23239072373</item>
      <item>Marin Parun Barbić, OIB 39599282196</item>
      <item>Stjepan Tomislav Huljić, OIB 97499130016</item>
      <item>Cvjetka Cvita Milevčić, OIB 75708915913</item>
      <item>Marinko Radonić, OIB 89514038279</item>
      <item>Antun Gurdulić, OIB 55215862622</item>
      <item>Blaženko Jakas, OIB 38730295070</item>
      <item>Braco Jakas, OIB 76920975322</item>
      <item>Ivan Makjanić, OIB 86091321106</item>
      <item>Ante Rubinić, OIB 15201258693</item>
      <item>Dražica Vicenca Matković, OIB 67149132840</item>
      <item>Jakov Radonić, OIB 93729454627</item>
      <item>Slobodan Radičić, OIB 46777889915</item>
      <item>Jurko Lučić, OIB 16439489089</item>
      <item>Mate Antičević, OIB 55268785640</item>
      <item>Josip Franičević, OIB 43547284113</item>
      <item>Asija Bojanić, OIB 14798986072</item>
      <item>Milivoj Vidas vl. Servisa instrumenata, mjerne i regulacione opreme, OIB 56342789123</item>
      <item>BURA l d.o.o. za trgovinu i usluge - u stečaju, OIB 79000721319</item>
      <item>NET MEDIA SISTEMI d.o.o. za informatički inženjering, OIB 03380490457</item>
      <item>Financijska agencija, OIB 85821130368</item>
      <item>Hrvatski registar brodova, OIB 04601923208</item>
      <item>Nenad Ševo, OIB 88234857624</item>
      <item>Meri Stipinović, OIB 64965084141</item>
      <item>Fond za zaštitu okoliša i energetsku učinkovitost, OIB 85828625994</item>
      <item>Zlatko Balić, OIB 07837847925</item>
      <item>Galić Ante, OIB 90017639391</item>
      <item>Dean Prelević, odvjetnik, OIB 10098946497</item>
      <item>Želimir Miletić, OIB 86888847404</item>
      <item>Luči Roić, OIB 24743587539</item>
      <item>Nade Pavičić-ivelja, OIB 33508911717</item>
      <item>Dujko Čubre, OIB 91478009603</item>
      <item>Antun Bratanić, OIB 52392458213</item>
      <item>Andrija Matković, OIB 72332556277</item>
      <item>Antun Vune Bratanić, OIB 44890767273</item>
      <item>Dinko Lušić, OIB 23131390669</item>
      <item>Nikica Nikola Matijević, OIB 21094494613</item>
      <item>Ivan Sanseović, OIB 08563467932</item>
      <item>Marija Kovačević Lolotović, OIB 69060952354</item>
      <item>Petar Zlatan Vodanović, OIB 11403397863</item>
      <item>Ivan Stančić, OIB 31497688270</item>
      <item>Stjepan Moškatelo, OIB 92020885489</item>
      <item>Toma Dužević, OIB 08830644469</item>
      <item>Ivica Račić, OIB 28123794048</item>
      <item>Kuzma Pavičić Aleluja, OIB 33120197409</item>
      <item>Vinka Salamunić, OIB 91445751353</item>
      <item>Teo Huljić, OIB 56034797647</item>
      <item>Dejan Šperka, OIB 10054205030</item>
      <item>Juraj Caratan, OIB 29357565225</item>
      <item>Matko Antičević, OIB 42034643125</item>
      <item>Dinko Rubinić ( Vjera ), OIB 69863599942</item>
      <item>Vjera Rubinić, OIB 98825603309</item>
      <item>Abraham Bojanić, OIB 79576557482</item>
      <item>Vedran Nevešćanin, OIB 34969575575 zastupanog po punomoćniku Jadranko Vidović</item>
      <item>Marija Pjevac, OIB 82096480140</item>
      <item>Carinska uprava, OIB 18683136487</item>
      <item>Općinski sud u Starom Gradu - ZK odjel</item>
      <item>Nada Akrap, OIB 50608806627</item>
      <item>Jasminka Antunović, OIB 74697035343</item>
      <item>Nediljka Armanda, OIB 09033661295</item>
      <item>Ana Babić, OIB 99777361372</item>
      <item>Gordana Babić</item>
      <item>Ivan Babić, OIB 39364629552</item>
      <item>Katica Babić, OIB 49371248632</item>
      <item>Jure Bacelj, OIB 68175280792</item>
      <item>Ana Bačić, OIB 18080781553</item>
      <item>Nediljka Bajić, OIB 00893712988</item>
      <item>Žarka Bakotić, OIB 36917498674</item>
      <item>Marko Baković, OIB 05569494546</item>
      <item>Ivica Ban, OIB 07285230342</item>
      <item>Srđanka Banovac, OIB 50974371502</item>
      <item>Božidar Barać, OIB 80639746410</item>
      <item>Vedran Barbarić, OIB 18526555730</item>
      <item>Marija Barbir, OIB 43799885260</item>
      <item>Petar Barbir, OIB 94965914070</item>
      <item>Anica Baričević, OIB 06811970314</item>
      <item>Damira Barišić, OIB 88385690941</item>
      <item>Ivan Barišić, OIB 38311171100</item>
      <item>Manda Bašić, OIB 23944179531</item>
      <item>Aleksandar Bauk, OIB 97860316263</item>
      <item>Marina Zečić, OIB 62683960216</item>
      <item>Ivo Bavčević, OIB 18609350440</item>
      <item>Nataša Bazina, OIB 67925940620</item>
      <item>Mirjana Begonja, OIB 73001510209</item>
      <item>Jelena Belić, OIB 77723253899</item>
      <item>Niko Belić, OIB 18977071620</item>
      <item>Jagoda Bešker, OIB 29966440390</item>
      <item>Nedo Bešker, OIB 56588665795</item>
      <item>Zorica Bilić, OIB 99810426480</item>
      <item>Sanja Bilić-pavlinović, OIB 45845212026</item>
      <item>Jela Bilobrk, OIB 63402483386</item>
      <item>Antun Blažević, OIB 90714609552</item>
      <item>Hrvoje Blažević, OIB 12287964630</item>
      <item>Damir Bojčić, OIB 41258960204</item>
      <item>Željko Bojčić, OIB 09291034408</item>
      <item>Denis Boljat, OIB 33725767264</item>
      <item>Srećko Boras, OIB 94339540336</item>
      <item>Robert Borić, OIB 38057391892</item>
      <item>Goran Bosančić, OIB 33007404175</item>
      <item>Pava Botić, OIB 34296544282</item>
      <item>Ljuba Božanić, OIB 04083001132</item>
      <item>Anka Božić, OIB 84941173128</item>
      <item>Anica Božić-Bakušić, OIB 89654935153</item>
      <item>Ivica Bratić, OIB 86080104106</item>
      <item>Nikša Bratić, OIB 49290967945</item>
      <item>Vencislav Brizić, OIB 29265973045</item>
      <item>Zlata Brizić, OIB 73389614517</item>
      <item>Mate Brstilo, OIB 97701748344</item>
      <item>Zora Budimir, OIB 65069642793</item>
      <item>Miranda Budiša, OIB 35557811513</item>
      <item>Nediljko Bugarin, OIB 69239215555</item>
      <item>Željka Vučemilović-šimunović, OIB 19390672750</item>
      <item>Gordana Buljević, OIB 32937631192</item>
      <item>Marina Burić, OIB 93570683955</item>
      <item>Mario Buzov, OIB 93519007247</item>
      <item>Đuro Caratan, OIB 81898965125</item>
      <item>Toni Caratan, OIB 68762006562</item>
      <item>Boris Carić, OIB 46466426123</item>
      <item>Paulo Carić, OIB 15402538356</item>
      <item>Dinka Cezareo, OIB 08033901183</item>
      <item>Nevenka Cukrov, OIB 17311242164</item>
      <item>Dijana Czwik, OIB 09675579569</item>
      <item>Vinka Čavala, OIB 72189149878</item>
      <item>Silva Černak Lojić, OIB 21589065823</item>
      <item>Diana Čović, OIB 59401221926</item>
      <item>Ante Čulo, OIB 58219699024</item>
      <item>Blaž Ćapin, OIB 67223092915</item>
      <item>Filip Delać, OIB 82167098700</item>
      <item>Ankica Delić, OIB 80719299509</item>
      <item>Marko Delić, OIB 05763270433</item>
      <item>Nediljka Delić, OIB 99568210497</item>
      <item>Gordana Didak, OIB 78878339902</item>
      <item>Mili Divić, OIB 35555990248</item>
      <item>Ljiljana Dragan Jelušić, OIB 50973171038</item>
      <item>Milka Drlje, OIB 15738553325</item>
      <item>Mato Drmić, OIB 39636384582</item>
      <item>Jozo Družianić, OIB 63604163211</item>
      <item>Stanko Duvančić, OIB 41476060687</item>
      <item>Damir Duvnjak, OIB 63781484968</item>
      <item>Nives Džanko, OIB 90598357164</item>
      <item>Ante Đurđević, OIB 72594587030</item>
      <item>Ljubica Elez, OIB 71000445833</item>
      <item>Ankica Ezgeta, OIB 18659409558</item>
      <item>Lenka Franić, OIB 62951288048</item>
      <item>Ivica Gabelić, OIB 70468304794</item>
      <item>Marija Galešić, OIB 47387004597</item>
      <item>Petar Galić, OIB 09903259382</item>
      <item>Silvana Galić, OIB 02726524452</item>
      <item>Kazimir Garić, OIB 83662319172</item>
      <item>Vencel Gašpar, OIB 46863766369</item>
      <item>Vinko Gašpar, OIB 21657975586</item>
      <item>Ana Goreta, OIB 91749079767</item>
      <item>Zorka Goreta, OIB 78206251147</item>
      <item>Josip Gotovac, OIB 16838023061</item>
      <item>Vjekoslav Grbčić, OIB 00132520638</item>
      <item>Divna Grbeša, OIB 74813693236</item>
      <item>Ana Grubišić, OIB 49854875039</item>
      <item>Gordana Grubišić, OIB 49873220891</item>
      <item>Nikola Grubišić, OIB 97693442104</item>
      <item>Sanja Grubišić, OIB 26638303946</item>
      <item>Antonio Gudelj, OIB 83686976296</item>
      <item>Kata Gugić, OIB 97696546556</item>
      <item>Mirjana Gugić, OIB 69438273166</item>
      <item>Ivica Hajder, OIB 67907347725</item>
      <item>Željko Hajder, OIB 70330715284</item>
      <item>Silvana Hajduk, OIB 33507058945</item>
      <item>Tomislav Herceg, OIB 78714538239</item>
      <item>Mira Ikica, OIB 11849010850</item>
      <item>Franjo Ivčević, OIB 49917991796</item>
      <item>Jelena Ivčević, OIB 74901888496</item>
      <item>Damir Jakus, OIB 87272819238</item>
      <item>Gospova Jakus, OIB 04209324873</item>
      <item>Marica Jakus, OIB 74750176046</item>
      <item>Petar Jakus, OIB 67345729042</item>
      <item>Marko Janković, OIB 19997991153</item>
      <item>Matija Jeličić, OIB 98976446888</item>
      <item>Ante Jeličić, OIB 91949654327</item>
      <item>Marija Jocić, OIB 87687857774</item>
      <item>Ante Jolić, OIB 30924166560</item>
      <item>Marica Jukić, OIB 19856164686</item>
      <item>Marko Jukić, OIB 72590351524</item>
      <item>Renata Jukić, OIB 09827250222</item>
      <item>Jadranka Jurić, OIB 52705592800</item>
      <item>Marija Jurić, OIB 31016018881</item>
      <item>Ankica Kainić, OIB 80409745726</item>
      <item>Jelena Kalinić, OIB 02401555720</item>
      <item>Petar Kalinić, OIB 76156352997</item>
      <item>Anamarija Kalinić Radović, OIB 92738597282</item>
      <item>Stipan Kamber, OIB 84681628783</item>
      <item>Đuro Kapoši, OIB 55675650848</item>
      <item>Željko Karin, OIB 70824276539</item>
      <item>Marijana Karin Prnjak, OIB 61576258120</item>
      <item>Neda Kasalo, OIB 11081458098</item>
      <item>Zvonimir Kasalo, OIB 07885551191</item>
      <item>Suzana Kašić, OIB 59974477956</item>
      <item>Ivana Katalinić Jerčić, OIB 27192920551</item>
      <item>Josip Katušić, OIB 17394409236</item>
      <item>Ljiljana Kegalj, OIB 44567225674</item>
      <item>Ante Kekez, OIB 82341180529</item>
      <item>Ivanko Kekez, OIB 69257203171</item>
      <item>Petrica Kekez, OIB 01138031201</item>
      <item>Boško Kevo, OIB 58881798829</item>
      <item>Antiša Kliškinić, OIB 54591476829</item>
      <item>Veljko Knezović, OIB 29953576092</item>
      <item>Stjepan Kokeza, OIB 45375542461</item>
      <item>Petar Kolega, OIB 41344179016</item>
      <item>Daniela Kovač, OIB 73917202839</item>
      <item>Željka Kovač, OIB 49269171098</item>
      <item>Ivan Kraljić, OIB 34937918610</item>
      <item>Inga Krnjaić, OIB 00968558935</item>
      <item>Anka Krstić, OIB 50194808421</item>
      <item>Ivan Kundid, OIB 95397541786</item>
      <item>Ivana Kundid, OIB 65152954463</item>
      <item>Ružica Kundid, OIB 62510013110</item>
      <item>Deni Kuvačić, OIB 86909984538</item>
      <item>Anka Landikušić, OIB 18023655586</item>
      <item>Ivan Lasić, OIB 23248459290</item>
      <item>Dražen Lazić, OIB 10307450473</item>
      <item>Nenad Leskur, OIB 79369933858</item>
      <item>Ivana Lilić, OIB 24212828078</item>
      <item>Ivo Lipanović, OIB 56508525212</item>
      <item>Marko Lojić, OIB 38337274260</item>
      <item>Mile Lovrić, OIB 87317474850</item>
      <item>Ana Lovrinčević, OIB 37389823251</item>
      <item>Dejan Lukavac, OIB 85205650926</item>
      <item>Nela Madžar, OIB 92085359240</item>
      <item>Alenka Malinić, OIB 44061509536</item>
      <item>Pavao Marasović, OIB 32681502260</item>
      <item>Anto Marijan, OIB 32989170521</item>
      <item>Cvita Marijanović, OIB 33573858243</item>
      <item>Dobrinka Marijanović, OIB 03673706981</item>
      <item>Tomislav Marijanović, OIB 87726686946</item>
      <item>Jasna Marin, OIB 24544706980</item>
      <item>Marina Marin, OIB 96155411085</item>
      <item>Željko Marinac, OIB 53959056974</item>
      <item>Božidar Marinković, OIB 12351935621</item>
      <item>Jakov Mateta, OIB 14390943845</item>
      <item>Ivan Matić, OIB 23355936969</item>
      <item>Ružica Matić, OIB 42779808936</item>
      <item>Slavko Matić, OIB 28602503915</item>
      <item>Željko Matić, OIB 66582117749</item>
      <item>Marija Matković, OIB 79153132638</item>
      <item>Ivan Melvan, OIB 80843491669</item>
      <item>Nikola Midenjak, OIB 88248589366</item>
      <item>Pere Mihanović, OIB 49545684243</item>
      <item>Ana Mikulić, OIB 54712970747</item>
      <item>Mate Mikulić, OIB 87811623322</item>
      <item>Ivan Milaković, OIB 91056811857</item>
      <item>Ivan Milanović, OIB 75286000064</item>
      <item>Zorka Miletić, OIB 48042737399</item>
      <item>Milan Miljuš, OIB 35675614034</item>
      <item>Đorđe Mirčetić, OIB 27370139872</item>
      <item>Tonči Mišković, OIB 74628173475</item>
      <item>Ana Moro, OIB 64571848035</item>
      <item>Slavko Moro, OIB 30868427553</item>
      <item>Tomi Moscatello, OIB 28508820612</item>
      <item>Marija Munitić, OIB 68535764041</item>
      <item>Ljubomir Muslim, OIB 17589644925</item>
      <item>Mijo Nožina, OIB 79046275268</item>
      <item>Jurica Oman, OIB 78517901315</item>
      <item>Mirko Oman, OIB 68766264149</item>
      <item>Janja Orošnjak, OIB 49619386391</item>
      <item>Mila Palada, OIB 10163841708</item>
      <item>Ivan Pandža, OIB 63327603131</item>
      <item>Asija Papić, OIB 36844611036</item>
      <item>Mijo Papić, OIB 90436045680</item>
      <item>Tereza Papić, OIB 79546057657</item>
      <item>Rajko Parać, OIB 14695878450</item>
      <item>Tatjana Parać, OIB 45662446398</item>
      <item>Đurđica Parat, OIB 21781090554</item>
      <item>Ivan Pastuović, OIB 39126309445</item>
      <item>Jurica Pavela, OIB 06763759506</item>
      <item>Roki Pavičić, OIB 01089958101</item>
      <item>Ivan Pažanin, OIB 47030103613</item>
      <item>Luka Peko, OIB 89771272445</item>
      <item>Neda Penga, OIB 76197116887</item>
      <item>Ante Perko, OIB 58528189918</item>
      <item>Ivana Perko, OIB 72532024891</item>
      <item>Gordana Perković, OIB 48186805492</item>
      <item>Marica Perković, OIB 69926366099</item>
      <item>Nediljko Perković, OIB 66481146396</item>
      <item>Nila Peroš, OIB 48544328267</item>
      <item>Dragica Peša, OIB 47913512214</item>
      <item>Iris Peša, OIB 06010961010</item>
      <item>Nikša Petrić, OIB 98862228387</item>
      <item>Matko Pezo, OIB 51619560640</item>
      <item>Zlatko Piperković, OIB 91173398058</item>
      <item>Joško Pivac, OIB 34978148355</item>
      <item>Luka Pjevac, OIB 52683808409</item>
      <item>Anka Plazonja, OIB 92736733656</item>
      <item>Robert Plazonja, OIB 75774016292</item>
      <item>Gordan Poparić, OIB 98826275620</item>
      <item>Ante Popović, OIB 03185976635</item>
      <item>Milanka Pranić, OIB 03263396290</item>
      <item>Miroslav Primorac, OIB 42998076332</item>
      <item>Iva Punda, OIB 03796593117</item>
      <item>Drago Radić, OIB 29691845355</item>
      <item>Mladen Radmilović, OIB 32330076899</item>
      <item>Petar Radonić, OIB 09324740808</item>
      <item>Jagoda Radošević, OIB 26353444269</item>
      <item>Ante Rajčić, OIB 16954022739</item>
      <item>Marko Ralica, OIB 43858024645</item>
      <item>Ivan Raos, OIB 51516687457</item>
      <item>Zdenka Razlog, OIB 03030085275</item>
      <item>Mila Rebić, OIB 40304138585</item>
      <item>Marija Reljanović, OIB 34147480025</item>
      <item>Mara Režić, OIB 03502691709</item>
      <item>Marija Rizvan, OIB 81852427870</item>
      <item>Anđelko Rogulj, OIB 86920054956</item>
      <item>Berislava Roša, OIB 03031267329</item>
      <item>Sofija Ruić, OIB 32252086462</item>
      <item>Ana Runjić, OIB 01784422133</item>
      <item>Gordan Ruščić, OIB 53119078542</item>
      <item>Sanja Ružić, OIB 04871127862</item>
      <item>Svjetlana Samac, OIB 00231948560</item>
      <item>Miljenko Samardžić, OIB 48154982931</item>
      <item>Dinka Sanseović, OIB 27313861620</item>
      <item>Ante Sarić, OIB 37671686952</item>
      <item>Ivan Sarić, OIB 25772566590</item>
      <item>Marija Sedlar, OIB 77476367069</item>
      <item>Ljubica Sekelez, OIB 37811046307</item>
      <item>Kristina Serdarević, OIB 96208368856</item>
      <item>Aleksandra Sever-Muhar, OIB 46981853030</item>
      <item>Boško Sikavica, OIB 62904573776</item>
      <item>Snježana Sikavica, OIB 04571043319</item>
      <item>Dragan Simić, OIB 11440453978</item>
      <item>Tanja Sinovčić, OIB 15724160128</item>
      <item>Ljiljana Sirić, OIB 13682411690</item>
      <item>Dijana Skelin, OIB 67771387421</item>
      <item>Kata Sočo, OIB 12244754061</item>
      <item>Marija Stančić, OIB 24488999707</item>
      <item>Đani Stanić, OIB 01952579328</item>
      <item>Danica Stipović, OIB 14428054555</item>
      <item>Milorad Stojsavljević, OIB 70694448376</item>
      <item>Petar Strinić, OIB 82064030568</item>
      <item>Luca Strunje, OIB 39917579317</item>
      <item>Slavka Svalina, OIB 20916812996</item>
      <item>Marijan Šamija, OIB 81559542363</item>
      <item>Marinka Šamija, OIB 26187211202</item>
      <item>Katica Šeparović, OIB 89096228977</item>
      <item>Nenad Ševo, OIB 88234857624</item>
      <item>Krasna Šiklić, OIB 53374014167</item>
      <item>Mili Šimig, OIB 94704411458</item>
      <item>Vesna Škare, OIB 71821692373</item>
      <item>Ljubica Škopljanac, OIB 09408788504</item>
      <item>Milica Špar, OIB 07038339077</item>
      <item>Eleana Šubat, OIB 38900880602</item>
      <item>Ivan Šuljug, OIB 45192577645</item>
      <item>Vesna Šunjić, OIB 05247958818</item>
      <item>Ljubica Tarle, OIB 28166909018</item>
      <item>Nada Teklić, OIB 80645998554</item>
      <item>Lada Terzić, OIB 31496851195</item>
      <item>Ivan Tomić, OIB 55633242961</item>
      <item>Ivan Topić, OIB 63353072185</item>
      <item>Jelica Topić, OIB 84009834780</item>
      <item>Tvrtko Topić, OIB 15832739048</item>
      <item>Anđelka Torlak, OIB 94366468246</item>
      <item>Ivan Torlak, OIB 36758209001</item>
      <item>Marko Torlak, OIB 25141930670</item>
      <item>Damir Tot, OIB 97869422869</item>
      <item>Anka Treskavica, OIB 89998355619</item>
      <item>Anka Tukić, OIB 95095320611</item>
      <item>Nediljko Ugrin, OIB 61713318858</item>
      <item>Marinko Uvodić, OIB 86857726322</item>
      <item>Nedjeljka Uvodić, OIB 30483848227</item>
      <item>Marko Validžić, OIB 09167064985</item>
      <item>Ivanka Varnica, OIB 95864491355</item>
      <item>Milica Varvodić, OIB 73723486062</item>
      <item>Kristina Velić, OIB 77384310693</item>
      <item>Ljiljana Vesković, OIB 43910221929</item>
      <item>Milka Veštić, OIB 06357620254</item>
      <item>Ante Vidan, OIB 08079634276</item>
      <item>Marko Vidović, OIB 01091360979</item>
      <item>Matko Vidović, OIB 91655777185</item>
      <item>Nevenka Vidović, OIB 50708267696</item>
      <item>Ankica Vilibić, OIB 41935131740</item>
      <item>Anđelko Vilić, OIB 46303939151</item>
      <item>Normela Visković, OIB 93848978885</item>
      <item>Tonči Visković, OIB 57207922181</item>
      <item>Marica Vlaić, OIB 45120406456</item>
      <item>Dubravka Vlainić, OIB 89412859402</item>
      <item>Ivo Vodanović, OIB 61288856543</item>
      <item>Josip Vogleš, OIB 78979895187</item>
      <item>Vinko Vranković, OIB 28469423878</item>
      <item>Ivan Vrdoljak, OIB 58654492314</item>
      <item>Mirjana Vrdoljak, OIB 00849791179</item>
      <item>Marija Vrgoč</item>
      <item>Bože Vuco, OIB 57170132138</item>
      <item>Mirjana Vučković, OIB 77198987590</item>
      <item>Višnja Vučković, OIB 65331626489</item>
      <item>Ivan Vugdelija, OIB 84315022246</item>
      <item>Dubravka Vukas, OIB 08519715626</item>
      <item>Anđelka Vukičević, OIB 72508288201</item>
      <item>Zora Vuković, OIB 33099880685</item>
      <item>Ivan Vukušić, OIB 52615536531</item>
      <item>Jadran Vukušić, OIB 16315354223</item>
      <item>Nevenka Vukušić, OIB 24889115799</item>
      <item>Vjera Vukušić, OIB 63442370123</item>
      <item>Zvonimir Vukušić, OIB 28097018986</item>
      <item>Nevenka Vuleta, OIB 13567782306</item>
      <item>Vinka Zekić, OIB 91815577545</item>
      <item>Dinko Zenčić, OIB 65189931544</item>
      <item>Borislav Zokić, OIB 51253879731</item>
      <item>Dolina Zokić, OIB 75688399939</item>
      <item>Margita Zokić, OIB 85982645988</item>
      <item>Luca Zolota, OIB 57479376750</item>
      <item>Milan Žarković</item>
      <item>Nevenka Živko, OIB 40723467363</item>
      <item>Davorka Živković, OIB 80590033491</item>
      <item>Ivica Živković, OIB 18562262384</item>
      <item>Ivo Živković, OIB 81034283040</item>
      <item>Siniša Ivančić, OIB 26067778479</item>
      <item>Iva Jelić, OIB 44484653228</item>
      <item>Marko Kavelj, OIB 02369489649</item>
      <item>Ivan Koljanin, OIB 21918343692</item>
      <item>Željko Kovač, OIB 11925765994</item>
      <item>Zvonko Kruneš, OIB 55906727777</item>
      <item>Nikola Lacmanović, OIB 50670282682</item>
      <item>Vesna Lepetić, OIB 84143512273</item>
      <item>Jelica Ljubica, OIB 08611982578</item>
      <item>Darko Lulić, OIB 19997474853</item>
      <item>Vesna Lulić, OIB 31024530599</item>
      <item>Marija Mamić, OIB 82920304679</item>
      <item>Radojka Marijanović, OIB 75956845709</item>
      <item>Meri Cabadaj, OIB 90828303800</item>
      <item>Mate Markotić, OIB 40858158040</item>
      <item>Ante Marović, OIB 68871210232</item>
      <item>Ivan Marušić, OIB 38554028146</item>
      <item>Iva Melvan, OIB 03677154609</item>
      <item>Goran Merkel, OIB 20105696184</item>
      <item>Ivan Mornar, OIB 99253273877</item>
      <item>Miodrag Munjiza, OIB 45836749093</item>
      <item>Ante Nožina, OIB 63957170679</item>
      <item>Anica Pandža, OIB 13489275071</item>
      <item>Nikica Pavlović, OIB 49276013054</item>
      <item>Silvana Perić, OIB 13586987904</item>
      <item>Nediljka Perišić, OIB 60970664434</item>
      <item>Elvira Dračevac, OIB 02336991708</item>
      <item>Mara Dobrota, OIB 21943772484</item>
      <item>Neda-lidia Buljević, OIB 14338735105</item>
      <item>Ivan Bugarin, OIB 77317760491</item>
      <item>Maja Bučić, OIB 03739843191</item>
      <item>Mira Božić, OIB 22986331166</item>
      <item>Sandra Borić, OIB 36571760060</item>
      <item>Marija Davidović, OIB 45482063767</item>
      <item>Petar Adjanski, OIB 59639817186</item>
      <item>Ana Čatlak, OIB 78110711892</item>
      <item>Marinko Buškulić, OIB 08200114705</item>
      <item>Marinko Galić, OIB 96762020666</item>
      <item>Luca Gabela, OIB 68629820074</item>
      <item>Tomislav Frankić, OIB 69745327532</item>
      <item>Elias Erceg, OIB 27105475264</item>
      <item>Jakov Elez, OIB 36735285579</item>
      <item>Sretan Bajalo, OIB 77606115521</item>
      <item>Mario Tomić, OIB 12822553870</item>
      <item>Ranko Vuleta, OIB 75885216649</item>
      <item>Zlatko Balić, OIB 07556207031</item>
      <item>Boško Barać, OIB 00526661882</item>
      <item>Milan Vukić, OIB 34302227455</item>
      <item>Mara Vukorepa, OIB 56814423724</item>
      <item>Bare Vujina, OIB 23922325811</item>
      <item>Milenko Bašić, OIB 71120573278</item>
      <item>Diana Blažević, OIB 12578026353</item>
      <item>Jozo Bogić, OIB 35027187093</item>
      <item>Stjepko Bojanić, OIB 25751926536</item>
      <item>Miroslav Trečić, OIB 50880474980</item>
      <item>Neda Tukić, OIB 70924511514</item>
      <item>Vinka Ukić, OIB 42081497162</item>
      <item>Mira Velić, OIB 31812224044</item>
      <item>Ivan Vrdoljak, OIB 58654492314</item>
      <item>Iva Vrdoljak, OIB 63554079953</item>
      <item>Dražen Todorović, OIB 98584327843</item>
      <item>Dubravka Stojanovska, OIB 87171204134</item>
      <item>Josip Strniša, OIB 95889329970</item>
      <item>Ivica Sviličić, OIB 30978785630</item>
      <item>Ana Rogošić, OIB 63013573312</item>
      <item>Ivica Stipinović, OIB 04756380103</item>
      <item>Darko Topić, OIB 09297890199</item>
      <item>Marija Trečić, OIB 54951995215</item>
      <item>Milica Zorić, OIB 00140332153</item>
      <item>Ivo Rajčić, OIB 52467354389</item>
      <item>Ivan Radoš, OIB 36063141303</item>
      <item>Željka Vučemilović-šimunović, OIB 19390672750</item>
      <item>Slaven Tukić, OIB 33403885817</item>
      <item>Bartul Barišić, OIB 12686040110</item>
      <item>Tajana Domazet, OIB 31101575725</item>
      <item>Velinka Runjić, OIB 16188516711</item>
      <item>Niko Dujić, OIB 75216071342</item>
      <item>Teo Mandić, OIB 13212109596</item>
      <item>Mevlida Armanda, OIB 52353697771</item>
      <item>Renata Kalčić, OIB 57885132100</item>
      <item>Juraj Lešković, OIB 69602776663</item>
      <item>VRGORKA-VINARIJA dioničko društvo za proizvodnju pića, poljoprivredu i trgovinu, OIB 68329484134</item>
      <item>Milivoj Vidas, OIB 56342789123</item>
      <item>BURA l d.o.o. za trgovinu i usluge - u stečaju, OIB 79000721319</item>
      <item>AUTO CENTAR LOZIĆ d.o.o. trgovina vozilima u stečaju, OIB 30382973961</item>
      <item>NET MEDIA SISTEMI d.o.o. za informatički inženjering, OIB 03380490457</item>
      <item>BASLER OSIGURANJE ZAGREB dioničko društvo za osiguranje, OIB 59706054982</item>
      <item>NASTAVNI ZAVOD ZA JAVNO ZDRAVSTVO SPLITSKO-DALMATINSKE ŽUPANIJE, OIB 54948902275</item>
      <item>Joško Pavlov, OIB 35141086138</item>
      <item>Tina Trajković, OIB 65331410683</item>
      <item>Nada Dujmić, OIB 98309510309</item>
      <item>Nada Baković, OIB 16994220173</item>
      <item>Marija Duvančić, OIB 22739898593</item>
    </izvorni_sadrzaj>
    <derivirana_varijabla naziv="DomainObject.Predmet.StrankaListFormatedOIB_1">
      <item>REPUBLIKA HRVATSKA, OIB 18683136487 zastupanog po punomoćniku ŽUPANIJSKO DRŽAVNO ODVJETNIŠTVO U SPLITU</item>
      <item>LUKA dioničko društvo, OIB 34440814040</item>
      <item>RAD, d.o.o. za vodoopskrbu i ostale komunalne djelatnosti, OIB 71304592430</item>
      <item>HEP-Operator distribucijskog sustava d.o.o. za distribuciju i opskrbu električne energije ELEKTRA ŠIBENI, OIB 46830600751</item>
      <item>Mara Jukić, OIB 37710339746 zastupanog po punomoćniku Mijo Jeličić</item>
      <item>Ivica Bašić, OIB 14595893401 zastupanog po punomoćniku Mijo Jeličić</item>
      <item>GASTRO GRUPA d.o.o. za trgovinu i usluge, OIB 39228456312</item>
      <item>AUTO HRVATSKA dioničko društvo, OIB 32709834358</item>
      <item>JADRANSKO OSIGURANJE d.d., OIB 94472454976 zastupanog po punomoćniku Grgić &amp; Partneri odvjetničko društvo j.t.d.</item>
      <item>CITY EX d.o.o. za prijenos poslovne dokumentacije, OIB 99406899243 zastupanog po punomoćniku Antonio Zujić</item>
      <item>Hrvatski Telekom d.d., OIB 81793146560</item>
      <item>CODEX SORTIUM društvo s ograničenom odgovornošću za pružanje kompleksnih konzalting usluga, OIB 83918065246</item>
      <item>SUNCE osiguranje d.d., OIB 12012147571</item>
      <item>HRVATSKA IZVJEŠTAJNA NOVINSKA AGENCIJA, OIB 41387373932</item>
      <item>ČISTOĆA d.o.o. za komunalnu djelatnost, održavanje čistoće i odlaganje komunalnog otpada, OIB 16912997621</item>
      <item>TEXT-PAPIR d.o.o. za trgovinu i usluge, OIB 45878059290</item>
      <item>SLOBODNA DALMACIJA izdavačka i tiskarska djelatnost, dioničko društvo, OIB 35075764438</item>
      <item>ČISTOĆA društvo s ograničenom odgovornošću za obavljanje komunalnih djelatnosti održavanja čistoće i odlaganja komunaln, OIB 38812451417</item>
      <item>OPĆINA JELSA Jedinstveni upravni odjel, OIB 94187441810</item>
      <item>AUTOKUĆA BOSNIĆ d.o.o. za trgovinu, servis i remont, OIB 62890333516</item>
      <item>TISKARA MALENICA d.o.o., OIB 21268596817 zastupanog po punomoćniku Jasmin Avdagić</item>
      <item>Ivan Marijan, OIB 35721802898 zastupanog po punomoćniku Zdravko Bojanić</item>
      <item>HEP-Operator distribucijskog sustava d.o.o. za distribuciju i opskrbu električne energije, OIB 46830600751</item>
      <item>Rikard Pavlović, OIB 16829467929</item>
      <item>LUČKA UPRAVA SPLIT, OIB 06992092556</item>
      <item>TINA ALATI društvo s ograničenom odgovorošću za trgovinu i usluge, OIB 72232886006</item>
      <item>PLOVPUT trgovačko društvo s ograničenom odgovornošću za održavanje pomorskih plovnih putova i radijske službe, OIB 14480721492</item>
      <item>Regionalna veletržnica Benkovac dioničko društvo za trgovinu i usluge "u stečaju", OIB 16205687638</item>
      <item>MESSER CROATIA PLIN Poduzeće za proizvodnju i prodaju tehničkih plinova d.o.o., OIB 32179081874</item>
      <item>ZAVOD ZA JAVNO ZDRAVSTVO DR. ANDRIJA ŠTAMPAR, OIB 33392005961</item>
      <item>Zagrebačka burza d.d., OIB 84368186611 zastupanog po punomoćniku MAĐARIĆ &amp; LUI - odvjetničko društvo d.o.o.</item>
      <item>METRONET TELEKOMUNIKACIJE d.d. za telekomunikacijske usluge, OIB 23269006802</item>
      <item>RELAX, d.o.o. za proizvodnju i trgovinu, OIB 24543050439</item>
      <item>MINISTARSTVO GOSPODARSTVA, RAVNETELJSTVO ZA ROBNE ZALIHE, OIB 22413472900 zastupanog po punomoćniku ŽUPANIJSKO DRŽAVNO ODVJETNIŠTVO U SPLITU</item>
      <item>PUĆO d.o.o. za trgovinu, ugostiteljstvo i cestovni prijevoz, OIB 33417474295</item>
      <item>ITEM, d.o.o. informatičke usluge, OIB 71527463594</item>
      <item>ŠKARE TRADE, d.o.o. za trgovinu i ugostiteljstvo, OIB 88448992592</item>
      <item>CROATIA osiguranje d.d. FILIJALA SPLIT, OIB 26187994862</item>
      <item>MIRJANA BARIĆ, OIB 91861480870</item>
      <item>SREDIŠNJE KLIRINŠKO DEPOZITARNO DRUŠTVO, dioničko društvo, OIB 64406809162</item>
      <item>MILENKO BUŠLJETA, OIB 63433937940</item>
      <item>MILICA UGARKOVIĆ, OIB 03462724779</item>
      <item>FABIJAN PERONJA, OIB 19033633778 zastupanog po punomoćniku KRUNO PERONJA</item>
      <item>Agencija za upravljanje državnom imovinom, OIB 75666130770</item>
      <item>COMENG, društvo s ograničenom odgovornošću za informatički inženjering, OIB 42122172362</item>
      <item>AMEROPA AG, OIB 38272342702 zastupanog po punomoćniku Odvjetničko društvo Hanžeković &amp; Partneri društvo s ograničenom odgovornošću</item>
      <item>GRAFOPLEX, društvo s ograničenom odgovornošću, za trgovinu i usluge, OIB 71142152777</item>
      <item>HP - Hrvatska pošta d.d., OIB 87311810356</item>
      <item>Financijska agencija, OIB 85821130368</item>
      <item>NIKOLA LACMANOVIĆ, OIB 50670282682 zastupanog po punomoćniku DORIS KOŠTA</item>
      <item>HEP-Operator distribucijskog sustava d.o.o. za distribuciju i opskrbu električne energije, OIB 46830600751</item>
      <item>VODOVOD I KANALIZACIJA, društvo s ograničenom odgovornošću za vodoopskrbu, odvodnju i pročišćavanje otpadnih voda, OIB 56826138353</item>
      <item>JELKOM, društvo s ograničenom odgovornošću za komunalnu djelatnost, OIB 92345732468</item>
      <item>DALMACIJAVINO d.d. za proizvodnju i promet alkoholnih i bezalkoholnih pića "u stečaju", OIB 07837847925</item>
      <item>EUROLEASING d.o.o., OIB 48922277230 zastupanog po punomoćniku Grgić &amp; Partneri odvjetničko društvo j.t.d.</item>
      <item>Rino Barbić, odvjetnik, OIB 04402974520</item>
      <item>HVARSKI VODOVOD d.o.o., OIB 96577868636 zastupanog po punomoćniku Rino Barbić</item>
      <item>IVAN MILAT, OIB 89865160390</item>
      <item>DIONOVA - DIONA d.o.o., OIB 41112127430</item>
      <item>TEHNOPLAST d.o.o. za građevinarstvo, trgovinu, ugostiteljstvo, turizam i uslužne djelatnosti, OIB 70676517267</item>
      <item>VIPnet, društvo s ograničenom odgovornošću za usluge javnih telekomunikacija, OIB 29524210204</item>
      <item>BILIĆ-ERIĆ d.o.o. za privatnu zaštitu, OIB 68580128211</item>
      <item>DALMACIJAVINO - ZAGREB društvo sograničenom odgovornošću za trgovinu, ugostiteljstvo i prijevoz, OIB 93269876765</item>
      <item>GRAD DRNIŠ, OIB 38309740312</item>
      <item>Vetropack Straža tvornica stakla d.d. Hum na Sutli, OIB 74210066591</item>
      <item>CAPRICORNO, društvo s ograničenom odgovornošću za trgovinu, OIB 09517317411</item>
      <item>PELJEŠKI VRHOVI, POLJOPRIVREDNA ZADRUGA, OIB 49398931487</item>
      <item>Toma Šurjak, OIB 66049692921 zastupanog po punomoćniku Rino Barbić</item>
      <item>Jakov Peronja, OIB 07373599239 zastupanog po punomoćniku Rino Barbić</item>
      <item>TIGAR d.o.o. za usluge, OIB 65051360088 zastupanog po punomoćniku Zoran Iviš</item>
      <item>POREZNA UPRAVA Područni ured Split, OIB 18683136487 zastupanog po punomoćniku ŽUPANIJSKO DRŽAVNO ODVJETNIŠTVO</item>
      <item>BURA I TRAMUNTANA d.o.o. za trgovinu i usluge, OIB 78359961331</item>
      <item>TRAST međunarodno otpremništvo, dioničko društvo, OIB 93225891495 zastupanog po punomoćniku Marina Tončić-Bota</item>
      <item>CHROMOS AGRO dioničko društvo proizvodnja sredstava za zaštitu bilja, OIB 82790074844</item>
      <item>VODOVOD I KANALIZACIJA, društvo s ograničenom odgovornošću za vodoopskrbu, odvodnju i pročišćavanje otpadnih voda, OIB 56826138353</item>
      <item>AUTOTRANS d. o. o. za javni prijevoz putnika u cestovonom prometu, trgovinu, usluge i turistička agencija, OIB 19819724166</item>
      <item>BRTVILA BREZIĆ d.o.o. za proizvodnju brtvila, trgovinu i zastupanje, OIB 47897946377</item>
      <item>IREKS AROMA društvo s ograničenom odgovornošću, OIB 36709757659 zastupanog po punomoćniku Odvjetničko društvo GLAMUZINA &amp; GROŠETA</item>
      <item>Marin Mileteta, odvjetnik, OIB 37476644793 zastupanog po punomoćniku Antonia Selak</item>
      <item>HEP - Opskrba d.o.o. za opskrbu potrošača električnom, toplinskom energijom i plinom, OIB 63073332379</item>
      <item>ING-ATEST d.o.o. za trgovinu i usluge, OIB 21777333810</item>
      <item>Hrvatske vode, pravna osoba za upravljanje vodama, OIB 28921383001</item>
      <item>BASLER OSIGURANJE ZAGREB dioničko društvo za osiguranje, OIB 59706054982</item>
      <item>NARODNI TRGOVAČKI LANAC d.o.o. za trgovinu i usluge, OIB 78344221376</item>
      <item>MANTIS, d.o.o. za trgovinu i usluge, OIB 41274793973</item>
      <item>Vinko Paina, OIB 51203688235</item>
      <item>TRANSADRIA, međunarodna špedicija d. d. u stečaju, OIB 47965841018</item>
      <item>Hrvatska radiotelevizija, OIB 68419124305</item>
      <item>BRODOMERKUR trgovina i usluge, dioničko društvo, OIB 33956120458</item>
      <item>ZAGREBAČKI HOLDING, društvo s ograničenom odgovornošću za javni prijevoz, opskrbu vodom, održavanje čistoće, putnička a, OIB 85584865987</item>
      <item>NASTAVNI ZAVOD ZA JAVNO ZDRAVSTVO SPLITSKO-DALMATINSKE ŽUPANIJE, OIB 54948902275</item>
      <item>BRODOSPLIT-BRODOGRADILIŠTE društvo s ograničenom odgovornošću, OIB 05532178397</item>
      <item>COPAN ZAGREB društvo s ograničenom odgovornošću za trgovinu i zastupanje, OIB 43698579132</item>
      <item>DUHAN društvo s ograničenom odgovornošću, OIB 84143469050</item>
      <item>Ivica Maleš vl. autoservis "UNO", OIB 89917595934</item>
      <item>Teo Palaversić, OIB 21074825891</item>
      <item>HRVATSKA POŠTANSKA BANKA, dioničko društvo, OIB 87939104217</item>
      <item>OTIS DIZALA, društvo s ograničenom odgovornošću za proizvodnju, montažu, remont i održavanje dizala, OIB 76080865307</item>
      <item>Fabijan Roić, OIB 55646544786</item>
      <item>Ivo Družević, OIB 59608054089</item>
      <item>Ivo Roić, OIB 73872839985</item>
      <item>Josip Kovačević, OIB 24407104693</item>
      <item>Tedi-Tadija Maroević, OIB 75901351091</item>
      <item>Jakica Lupi, OIB 73236308888</item>
      <item>Joza Bratanić, OIB 08011374888</item>
      <item>Antun Pavičić, OIB 65866256737</item>
      <item>Juraj Pavičić, OIB 09529542053</item>
      <item>Cvjetko Matković, OIB 10443683019</item>
      <item>Katica Kovačević, OIB 33120980772</item>
      <item>Nikša Dužević, OIB 66241675982</item>
      <item>Milovan Kombura, OIB 30770175855</item>
      <item>Jelisava Pavičić, OIB 83980708087</item>
      <item>Matko Carić, OIB 35189247498</item>
      <item>Marinko Dužević, OIB 12242231071</item>
      <item>Margarita Radonić, OIB 28025722533</item>
      <item>Dinko Pavičić Tribunol, OIB 99243667034</item>
      <item>Tonči Šurjak, OIB 60785268681</item>
      <item>Duško Pavičić Ivelja, OIB 25982798589</item>
      <item>Pero Dulčić Sušak, OIB 55533277123</item>
      <item>Ivan Tadić, OIB 00384008152</item>
      <item>Ivica Pavičić, OIB 72332556277</item>
      <item>Mihovil-Mile Pavičić, OIB 24835949834</item>
      <item>Tomi Moscatello, OIB 28508820612</item>
      <item>Nikola Vodanović, OIB 74845370223</item>
      <item>Margarita Marica Stančić, OIB 08101100980</item>
      <item>Vjekoslav Radonić, OIB 33204721839</item>
      <item>Marinko Sanseović, OIB 45513941394</item>
      <item>Tadija Moškatelo, OIB 31188799731</item>
      <item>Damir Petrić, OIB 86091667582</item>
      <item>Louis Petrić, OIB 16074465250</item>
      <item>Ivica Ljubić, OIB 56655610557</item>
      <item>Vinko Lupi, OIB 35451219902</item>
      <item>Ivan Tadić Šilo, OIB 70114227603</item>
      <item>Ivan Tadić, OIB 70114227603</item>
      <item>Vinko Maroević, OIB 76848533915</item>
      <item>Ivan Buratović, OIB 47859397279</item>
      <item>Mijo Mili Pavičić, OIB 88915921313</item>
      <item>Marija Vodanović, OIB 55757464937</item>
      <item>Jakov Fredotović, OIB 46839149373</item>
      <item>Miljenko Srhoj, OIB 83488729434</item>
      <item>Nikola Haladić, OIB 44890767273</item>
      <item>Janez Jelušić, OIB 53424861114</item>
      <item>Nikola Sansević, OIB 77925554696</item>
      <item>Nikola Buratović, OIB 63461897206</item>
      <item>Cvjetko Buratović, OIB 68271062216</item>
      <item>Nikola Buratović, OIB 83296807791</item>
      <item>Nikola Stipišić, OIB 40730811746</item>
      <item>Prošper Moškatelo, OIB 30735770287</item>
      <item>Tonko Maroević, OIB 09539101243</item>
      <item>Ivo Pavičić, OIB 10571584537</item>
      <item>Pavao Čubre, OIB 53903728630</item>
      <item>Luka Šurjak, OIB 94878152360</item>
      <item>Luka Franetović, OIB 70961784599</item>
      <item>Ivan Miloš Mile, OIB 62291039145</item>
      <item>Jure Moškatelo, OIB 82967525191</item>
      <item>Vjekoslav Bogdanić, OIB 94391191426</item>
      <item>Petro Šoljan, OIB 76350894229</item>
      <item>Juraj Dužević, OIB 99909425440</item>
      <item>Damir Šurjak, OIB 27457530614</item>
      <item>Jakov Tresić, OIB 60663993622</item>
      <item>Juraj Moškatelo Stariji, OIB 12577877147</item>
      <item>Ruža Roić, OIB 27524265061</item>
      <item>Rade Čavić, OIB 74420229729</item>
      <item>Matilda Buratović, OIB 24198956638</item>
      <item>Ivo Šurjak, OIB 90776404563</item>
      <item>Dražica Matković Ljubo, OIB 38484140872</item>
      <item>Dinko Račić, OIB 02437704848</item>
      <item>Mila Franetović Dužević, OIB 02539671010</item>
      <item>Luka Stančić, OIB 91475365556</item>
      <item>Meri Petrić, OIB 49953370209</item>
      <item>Ivan Moškatelo, OIB 16048013538</item>
      <item>Vinko Moškatelo, OIB 57771107058</item>
      <item>Nikola Šimunović, OIB 24630749503</item>
      <item>Mirko Radonić, OIB 28025722533</item>
      <item>Antun Sansević, OIB 80183811492</item>
      <item>Nikša Moškatelo, OIB 98307576243</item>
      <item>Antun Vodanović Stariji, OIB 43563335947</item>
      <item>Ivo Bojanić, OIB 00897882683</item>
      <item>Cvjetko Miličić, OIB 44230808110</item>
      <item>Marija Trbuhović, OIB 38712300010</item>
      <item>Neno Šoljan, OIB 04419572654</item>
      <item>Juraj Tomi Moškatelo, OIB 80968217347</item>
      <item>Ivo Račić Kapetanić, OIB 70008404713</item>
      <item>Đuro Caratan, OIB 81898965125</item>
      <item>Ante Tonči Drinković, OIB 92836065068</item>
      <item>Kata Duboković, OIB 93006547119</item>
      <item>Boris Carić, OIB 46466426123</item>
      <item>Tonko Ivčević Bakulić, OIB 62293366608</item>
      <item>Marko Huljić, OIB 99873701212</item>
      <item>Lenka Roić, OIB 57371012596</item>
      <item>Stjepan Jerković, OIB 25876380285</item>
      <item>Boris Borović, OIB 51193036454</item>
      <item>Niko Salamunić, OIB 76231208532</item>
      <item>File Vranković, OIB 44132340384</item>
      <item>Juraj Šperka, OIB 79176257167</item>
      <item>Mili Razović, OIB 03291272208</item>
      <item>Ante Mihojević, OIB 08852465695</item>
      <item>Ljubica Stipišić, OIB 53136752678</item>
      <item>Stjepan Hujo Huljić, OIB 06947019866</item>
      <item>Nikola Grgičević, OIB 72806517394</item>
      <item>Tonči Gurdulić, OIB 88962507191</item>
      <item>Prošperino Milevčić, OIB 45533211549</item>
      <item>Boris Rubinić, OIB 69242251733</item>
      <item>Jakov Račić, OIB 31621777587</item>
      <item>Jakša Radonić, OIB 11727504421</item>
      <item>Vinko Palaversić, OIB 66878442541</item>
      <item>Fabijan Kunčić, OIB 51005536058</item>
      <item>Dušan Salamunić, OIB 67690387290</item>
      <item>Margarita Stančić, OIB 77283348907</item>
      <item>Josip Crnčić, OIB 78272535399</item>
      <item>Luka Moškatelo, OIB 37611216898</item>
      <item>Lucija Milatić-Bričolić, OIB 72454967005</item>
      <item>Fabijan Dužević, OIB 65516171063</item>
      <item>Vjeko Jakas, OIB 99530955280</item>
      <item>Pavo Bunčuga, OIB 76824484181</item>
      <item>Marko Buratović, OIB 96637597848</item>
      <item>Antun Lučić, OIB 23239072373</item>
      <item>Marin Parun Barbić, OIB 39599282196</item>
      <item>Stjepan Tomislav Huljić, OIB 97499130016</item>
      <item>Cvjetka Cvita Milevčić, OIB 75708915913</item>
      <item>Marinko Radonić, OIB 89514038279</item>
      <item>Antun Gurdulić, OIB 55215862622</item>
      <item>Blaženko Jakas, OIB 38730295070</item>
      <item>Braco Jakas, OIB 76920975322</item>
      <item>Ivan Makjanić, OIB 86091321106</item>
      <item>Ante Rubinić, OIB 15201258693</item>
      <item>Dražica Vicenca Matković, OIB 67149132840</item>
      <item>Jakov Radonić, OIB 93729454627</item>
      <item>Slobodan Radičić, OIB 46777889915</item>
      <item>Jurko Lučić, OIB 16439489089</item>
      <item>Mate Antičević, OIB 55268785640</item>
      <item>Josip Franičević, OIB 43547284113</item>
      <item>Asija Bojanić, OIB 14798986072</item>
      <item>Milivoj Vidas vl. Servisa instrumenata, mjerne i regulacione opreme, OIB 56342789123</item>
      <item>BURA l d.o.o. za trgovinu i usluge - u stečaju, OIB 79000721319</item>
      <item>NET MEDIA SISTEMI d.o.o. za informatički inženjering, OIB 03380490457</item>
      <item>Financijska agencija, OIB 85821130368</item>
      <item>Hrvatski registar brodova, OIB 04601923208</item>
      <item>Nenad Ševo, OIB 88234857624</item>
      <item>Meri Stipinović, OIB 64965084141</item>
      <item>Fond za zaštitu okoliša i energetsku učinkovitost, OIB 85828625994</item>
      <item>Zlatko Balić, OIB 07837847925</item>
      <item>Galić Ante, OIB 90017639391</item>
      <item>Dean Prelević, odvjetnik, OIB 10098946497</item>
      <item>Želimir Miletić, OIB 86888847404</item>
      <item>Luči Roić, OIB 24743587539</item>
      <item>Nade Pavičić-ivelja, OIB 33508911717</item>
      <item>Dujko Čubre, OIB 91478009603</item>
      <item>Antun Bratanić, OIB 52392458213</item>
      <item>Andrija Matković, OIB 72332556277</item>
      <item>Antun Vune Bratanić, OIB 44890767273</item>
      <item>Dinko Lušić, OIB 23131390669</item>
      <item>Nikica Nikola Matijević, OIB 21094494613</item>
      <item>Ivan Sanseović, OIB 08563467932</item>
      <item>Marija Kovačević Lolotović, OIB 69060952354</item>
      <item>Petar Zlatan Vodanović, OIB 11403397863</item>
      <item>Ivan Stančić, OIB 31497688270</item>
      <item>Stjepan Moškatelo, OIB 92020885489</item>
      <item>Toma Dužević, OIB 08830644469</item>
      <item>Ivica Račić, OIB 28123794048</item>
      <item>Kuzma Pavičić Aleluja, OIB 33120197409</item>
      <item>Vinka Salamunić, OIB 91445751353</item>
      <item>Teo Huljić, OIB 56034797647</item>
      <item>Dejan Šperka, OIB 10054205030</item>
      <item>Juraj Caratan, OIB 29357565225</item>
      <item>Matko Antičević, OIB 42034643125</item>
      <item>Dinko Rubinić ( Vjera ), OIB 69863599942</item>
      <item>Vjera Rubinić, OIB 98825603309</item>
      <item>Abraham Bojanić, OIB 79576557482</item>
      <item>Vedran Nevešćanin, OIB 34969575575 zastupanog po punomoćniku Jadranko Vidović</item>
      <item>Marija Pjevac, OIB 82096480140</item>
      <item>Carinska uprava, OIB 18683136487</item>
      <item>Općinski sud u Starom Gradu - ZK odjel</item>
      <item>Nada Akrap, OIB 50608806627</item>
      <item>Jasminka Antunović, OIB 74697035343</item>
      <item>Nediljka Armanda, OIB 09033661295</item>
      <item>Ana Babić, OIB 99777361372</item>
      <item>Gordana Babić</item>
      <item>Ivan Babić, OIB 39364629552</item>
      <item>Katica Babić, OIB 49371248632</item>
      <item>Jure Bacelj, OIB 68175280792</item>
      <item>Ana Bačić, OIB 18080781553</item>
      <item>Nediljka Bajić, OIB 00893712988</item>
      <item>Žarka Bakotić, OIB 36917498674</item>
      <item>Marko Baković, OIB 05569494546</item>
      <item>Ivica Ban, OIB 07285230342</item>
      <item>Srđanka Banovac, OIB 50974371502</item>
      <item>Božidar Barać, OIB 80639746410</item>
      <item>Vedran Barbarić, OIB 18526555730</item>
      <item>Marija Barbir, OIB 43799885260</item>
      <item>Petar Barbir, OIB 94965914070</item>
      <item>Anica Baričević, OIB 06811970314</item>
      <item>Damira Barišić, OIB 88385690941</item>
      <item>Ivan Barišić, OIB 38311171100</item>
      <item>Manda Bašić, OIB 23944179531</item>
      <item>Aleksandar Bauk, OIB 97860316263</item>
      <item>Marina Zečić, OIB 62683960216</item>
      <item>Ivo Bavčević, OIB 18609350440</item>
      <item>Nataša Bazina, OIB 67925940620</item>
      <item>Mirjana Begonja, OIB 73001510209</item>
      <item>Jelena Belić, OIB 77723253899</item>
      <item>Niko Belić, OIB 18977071620</item>
      <item>Jagoda Bešker, OIB 29966440390</item>
      <item>Nedo Bešker, OIB 56588665795</item>
      <item>Zorica Bilić, OIB 99810426480</item>
      <item>Sanja Bilić-pavlinović, OIB 45845212026</item>
      <item>Jela Bilobrk, OIB 63402483386</item>
      <item>Antun Blažević, OIB 90714609552</item>
      <item>Hrvoje Blažević, OIB 12287964630</item>
      <item>Damir Bojčić, OIB 41258960204</item>
      <item>Željko Bojčić, OIB 09291034408</item>
      <item>Denis Boljat, OIB 33725767264</item>
      <item>Srećko Boras, OIB 94339540336</item>
      <item>Robert Borić, OIB 38057391892</item>
      <item>Goran Bosančić, OIB 33007404175</item>
      <item>Pava Botić, OIB 34296544282</item>
      <item>Ljuba Božanić, OIB 04083001132</item>
      <item>Anka Božić, OIB 84941173128</item>
      <item>Anica Božić-Bakušić, OIB 89654935153</item>
      <item>Ivica Bratić, OIB 86080104106</item>
      <item>Nikša Bratić, OIB 49290967945</item>
      <item>Vencislav Brizić, OIB 29265973045</item>
      <item>Zlata Brizić, OIB 73389614517</item>
      <item>Mate Brstilo, OIB 97701748344</item>
      <item>Zora Budimir, OIB 65069642793</item>
      <item>Miranda Budiša, OIB 35557811513</item>
      <item>Nediljko Bugarin, OIB 69239215555</item>
      <item>Željka Vučemilović-šimunović, OIB 19390672750</item>
      <item>Gordana Buljević, OIB 32937631192</item>
      <item>Marina Burić, OIB 93570683955</item>
      <item>Mario Buzov, OIB 93519007247</item>
      <item>Đuro Caratan, OIB 81898965125</item>
      <item>Toni Caratan, OIB 68762006562</item>
      <item>Boris Carić, OIB 46466426123</item>
      <item>Paulo Carić, OIB 15402538356</item>
      <item>Dinka Cezareo, OIB 08033901183</item>
      <item>Nevenka Cukrov, OIB 17311242164</item>
      <item>Dijana Czwik, OIB 09675579569</item>
      <item>Vinka Čavala, OIB 72189149878</item>
      <item>Silva Černak Lojić, OIB 21589065823</item>
      <item>Diana Čović, OIB 59401221926</item>
      <item>Ante Čulo, OIB 58219699024</item>
      <item>Blaž Ćapin, OIB 67223092915</item>
      <item>Filip Delać, OIB 82167098700</item>
      <item>Ankica Delić, OIB 80719299509</item>
      <item>Marko Delić, OIB 05763270433</item>
      <item>Nediljka Delić, OIB 99568210497</item>
      <item>Gordana Didak, OIB 78878339902</item>
      <item>Mili Divić, OIB 35555990248</item>
      <item>Ljiljana Dragan Jelušić, OIB 50973171038</item>
      <item>Milka Drlje, OIB 15738553325</item>
      <item>Mato Drmić, OIB 39636384582</item>
      <item>Jozo Družianić, OIB 63604163211</item>
      <item>Stanko Duvančić, OIB 41476060687</item>
      <item>Damir Duvnjak, OIB 63781484968</item>
      <item>Nives Džanko, OIB 90598357164</item>
      <item>Ante Đurđević, OIB 72594587030</item>
      <item>Ljubica Elez, OIB 71000445833</item>
      <item>Ankica Ezgeta, OIB 18659409558</item>
      <item>Lenka Franić, OIB 62951288048</item>
      <item>Ivica Gabelić, OIB 70468304794</item>
      <item>Marija Galešić, OIB 47387004597</item>
      <item>Petar Galić, OIB 09903259382</item>
      <item>Silvana Galić, OIB 02726524452</item>
      <item>Kazimir Garić, OIB 83662319172</item>
      <item>Vencel Gašpar, OIB 46863766369</item>
      <item>Vinko Gašpar, OIB 21657975586</item>
      <item>Ana Goreta, OIB 91749079767</item>
      <item>Zorka Goreta, OIB 78206251147</item>
      <item>Josip Gotovac, OIB 16838023061</item>
      <item>Vjekoslav Grbčić, OIB 00132520638</item>
      <item>Divna Grbeša, OIB 74813693236</item>
      <item>Ana Grubišić, OIB 49854875039</item>
      <item>Gordana Grubišić, OIB 49873220891</item>
      <item>Nikola Grubišić, OIB 97693442104</item>
      <item>Sanja Grubišić, OIB 26638303946</item>
      <item>Antonio Gudelj, OIB 83686976296</item>
      <item>Kata Gugić, OIB 97696546556</item>
      <item>Mirjana Gugić, OIB 69438273166</item>
      <item>Ivica Hajder, OIB 67907347725</item>
      <item>Željko Hajder, OIB 70330715284</item>
      <item>Silvana Hajduk, OIB 33507058945</item>
      <item>Tomislav Herceg, OIB 78714538239</item>
      <item>Mira Ikica, OIB 11849010850</item>
      <item>Franjo Ivčević, OIB 49917991796</item>
      <item>Jelena Ivčević, OIB 74901888496</item>
      <item>Damir Jakus, OIB 87272819238</item>
      <item>Gospova Jakus, OIB 04209324873</item>
      <item>Marica Jakus, OIB 74750176046</item>
      <item>Petar Jakus, OIB 67345729042</item>
      <item>Marko Janković, OIB 19997991153</item>
      <item>Matija Jeličić, OIB 98976446888</item>
      <item>Ante Jeličić, OIB 91949654327</item>
      <item>Marija Jocić, OIB 87687857774</item>
      <item>Ante Jolić, OIB 30924166560</item>
      <item>Marica Jukić, OIB 19856164686</item>
      <item>Marko Jukić, OIB 72590351524</item>
      <item>Renata Jukić, OIB 09827250222</item>
      <item>Jadranka Jurić, OIB 52705592800</item>
      <item>Marija Jurić, OIB 31016018881</item>
      <item>Ankica Kainić, OIB 80409745726</item>
      <item>Jelena Kalinić, OIB 02401555720</item>
      <item>Petar Kalinić, OIB 76156352997</item>
      <item>Anamarija Kalinić Radović, OIB 92738597282</item>
      <item>Stipan Kamber, OIB 84681628783</item>
      <item>Đuro Kapoši, OIB 55675650848</item>
      <item>Željko Karin, OIB 70824276539</item>
      <item>Marijana Karin Prnjak, OIB 61576258120</item>
      <item>Neda Kasalo, OIB 11081458098</item>
      <item>Zvonimir Kasalo, OIB 07885551191</item>
      <item>Suzana Kašić, OIB 59974477956</item>
      <item>Ivana Katalinić Jerčić, OIB 27192920551</item>
      <item>Josip Katušić, OIB 17394409236</item>
      <item>Ljiljana Kegalj, OIB 44567225674</item>
      <item>Ante Kekez, OIB 82341180529</item>
      <item>Ivanko Kekez, OIB 69257203171</item>
      <item>Petrica Kekez, OIB 01138031201</item>
      <item>Boško Kevo, OIB 58881798829</item>
      <item>Antiša Kliškinić, OIB 54591476829</item>
      <item>Veljko Knezović, OIB 29953576092</item>
      <item>Stjepan Kokeza, OIB 45375542461</item>
      <item>Petar Kolega, OIB 41344179016</item>
      <item>Daniela Kovač, OIB 73917202839</item>
      <item>Željka Kovač, OIB 49269171098</item>
      <item>Ivan Kraljić, OIB 34937918610</item>
      <item>Inga Krnjaić, OIB 00968558935</item>
      <item>Anka Krstić, OIB 50194808421</item>
      <item>Ivan Kundid, OIB 95397541786</item>
      <item>Ivana Kundid, OIB 65152954463</item>
      <item>Ružica Kundid, OIB 62510013110</item>
      <item>Deni Kuvačić, OIB 86909984538</item>
      <item>Anka Landikušić, OIB 18023655586</item>
      <item>Ivan Lasić, OIB 23248459290</item>
      <item>Dražen Lazić, OIB 10307450473</item>
      <item>Nenad Leskur, OIB 79369933858</item>
      <item>Ivana Lilić, OIB 24212828078</item>
      <item>Ivo Lipanović, OIB 56508525212</item>
      <item>Marko Lojić, OIB 38337274260</item>
      <item>Mile Lovrić, OIB 87317474850</item>
      <item>Ana Lovrinčević, OIB 37389823251</item>
      <item>Dejan Lukavac, OIB 85205650926</item>
      <item>Nela Madžar, OIB 92085359240</item>
      <item>Alenka Malinić, OIB 44061509536</item>
      <item>Pavao Marasović, OIB 32681502260</item>
      <item>Anto Marijan, OIB 32989170521</item>
      <item>Cvita Marijanović, OIB 33573858243</item>
      <item>Dobrinka Marijanović, OIB 03673706981</item>
      <item>Tomislav Marijanović, OIB 87726686946</item>
      <item>Jasna Marin, OIB 24544706980</item>
      <item>Marina Marin, OIB 96155411085</item>
      <item>Željko Marinac, OIB 53959056974</item>
      <item>Božidar Marinković, OIB 12351935621</item>
      <item>Jakov Mateta, OIB 14390943845</item>
      <item>Ivan Matić, OIB 23355936969</item>
      <item>Ružica Matić, OIB 42779808936</item>
      <item>Slavko Matić, OIB 28602503915</item>
      <item>Željko Matić, OIB 66582117749</item>
      <item>Marija Matković, OIB 79153132638</item>
      <item>Ivan Melvan, OIB 80843491669</item>
      <item>Nikola Midenjak, OIB 88248589366</item>
      <item>Pere Mihanović, OIB 49545684243</item>
      <item>Ana Mikulić, OIB 54712970747</item>
      <item>Mate Mikulić, OIB 87811623322</item>
      <item>Ivan Milaković, OIB 91056811857</item>
      <item>Ivan Milanović, OIB 75286000064</item>
      <item>Zorka Miletić, OIB 48042737399</item>
      <item>Milan Miljuš, OIB 35675614034</item>
      <item>Đorđe Mirčetić, OIB 27370139872</item>
      <item>Tonči Mišković, OIB 74628173475</item>
      <item>Ana Moro, OIB 64571848035</item>
      <item>Slavko Moro, OIB 30868427553</item>
      <item>Tomi Moscatello, OIB 28508820612</item>
      <item>Marija Munitić, OIB 68535764041</item>
      <item>Ljubomir Muslim, OIB 17589644925</item>
      <item>Mijo Nožina, OIB 79046275268</item>
      <item>Jurica Oman, OIB 78517901315</item>
      <item>Mirko Oman, OIB 68766264149</item>
      <item>Janja Orošnjak, OIB 49619386391</item>
      <item>Mila Palada, OIB 10163841708</item>
      <item>Ivan Pandža, OIB 63327603131</item>
      <item>Asija Papić, OIB 36844611036</item>
      <item>Mijo Papić, OIB 90436045680</item>
      <item>Tereza Papić, OIB 79546057657</item>
      <item>Rajko Parać, OIB 14695878450</item>
      <item>Tatjana Parać, OIB 45662446398</item>
      <item>Đurđica Parat, OIB 21781090554</item>
      <item>Ivan Pastuović, OIB 39126309445</item>
      <item>Jurica Pavela, OIB 06763759506</item>
      <item>Roki Pavičić, OIB 01089958101</item>
      <item>Ivan Pažanin, OIB 47030103613</item>
      <item>Luka Peko, OIB 89771272445</item>
      <item>Neda Penga, OIB 76197116887</item>
      <item>Ante Perko, OIB 58528189918</item>
      <item>Ivana Perko, OIB 72532024891</item>
      <item>Gordana Perković, OIB 48186805492</item>
      <item>Marica Perković, OIB 69926366099</item>
      <item>Nediljko Perković, OIB 66481146396</item>
      <item>Nila Peroš, OIB 48544328267</item>
      <item>Dragica Peša, OIB 47913512214</item>
      <item>Iris Peša, OIB 06010961010</item>
      <item>Nikša Petrić, OIB 98862228387</item>
      <item>Matko Pezo, OIB 51619560640</item>
      <item>Zlatko Piperković, OIB 91173398058</item>
      <item>Joško Pivac, OIB 34978148355</item>
      <item>Luka Pjevac, OIB 52683808409</item>
      <item>Anka Plazonja, OIB 92736733656</item>
      <item>Robert Plazonja, OIB 75774016292</item>
      <item>Gordan Poparić, OIB 98826275620</item>
      <item>Ante Popović, OIB 03185976635</item>
      <item>Milanka Pranić, OIB 03263396290</item>
      <item>Miroslav Primorac, OIB 42998076332</item>
      <item>Iva Punda, OIB 03796593117</item>
      <item>Drago Radić, OIB 29691845355</item>
      <item>Mladen Radmilović, OIB 32330076899</item>
      <item>Petar Radonić, OIB 09324740808</item>
      <item>Jagoda Radošević, OIB 26353444269</item>
      <item>Ante Rajčić, OIB 16954022739</item>
      <item>Marko Ralica, OIB 43858024645</item>
      <item>Ivan Raos, OIB 51516687457</item>
      <item>Zdenka Razlog, OIB 03030085275</item>
      <item>Mila Rebić, OIB 40304138585</item>
      <item>Marija Reljanović, OIB 34147480025</item>
      <item>Mara Režić, OIB 03502691709</item>
      <item>Marija Rizvan, OIB 81852427870</item>
      <item>Anđelko Rogulj, OIB 86920054956</item>
      <item>Berislava Roša, OIB 03031267329</item>
      <item>Sofija Ruić, OIB 32252086462</item>
      <item>Ana Runjić, OIB 01784422133</item>
      <item>Gordan Ruščić, OIB 53119078542</item>
      <item>Sanja Ružić, OIB 04871127862</item>
      <item>Svjetlana Samac, OIB 00231948560</item>
      <item>Miljenko Samardžić, OIB 48154982931</item>
      <item>Dinka Sanseović, OIB 27313861620</item>
      <item>Ante Sarić, OIB 37671686952</item>
      <item>Ivan Sarić, OIB 25772566590</item>
      <item>Marija Sedlar, OIB 77476367069</item>
      <item>Ljubica Sekelez, OIB 37811046307</item>
      <item>Kristina Serdarević, OIB 96208368856</item>
      <item>Aleksandra Sever-Muhar, OIB 46981853030</item>
      <item>Boško Sikavica, OIB 62904573776</item>
      <item>Snježana Sikavica, OIB 04571043319</item>
      <item>Dragan Simić, OIB 11440453978</item>
      <item>Tanja Sinovčić, OIB 15724160128</item>
      <item>Ljiljana Sirić, OIB 13682411690</item>
      <item>Dijana Skelin, OIB 67771387421</item>
      <item>Kata Sočo, OIB 12244754061</item>
      <item>Marija Stančić, OIB 24488999707</item>
      <item>Đani Stanić, OIB 01952579328</item>
      <item>Danica Stipović, OIB 14428054555</item>
      <item>Milorad Stojsavljević, OIB 70694448376</item>
      <item>Petar Strinić, OIB 82064030568</item>
      <item>Luca Strunje, OIB 39917579317</item>
      <item>Slavka Svalina, OIB 20916812996</item>
      <item>Marijan Šamija, OIB 81559542363</item>
      <item>Marinka Šamija, OIB 26187211202</item>
      <item>Katica Šeparović, OIB 89096228977</item>
      <item>Nenad Ševo, OIB 88234857624</item>
      <item>Krasna Šiklić, OIB 53374014167</item>
      <item>Mili Šimig, OIB 94704411458</item>
      <item>Vesna Škare, OIB 71821692373</item>
      <item>Ljubica Škopljanac, OIB 09408788504</item>
      <item>Milica Špar, OIB 07038339077</item>
      <item>Eleana Šubat, OIB 38900880602</item>
      <item>Ivan Šuljug, OIB 45192577645</item>
      <item>Vesna Šunjić, OIB 05247958818</item>
      <item>Ljubica Tarle, OIB 28166909018</item>
      <item>Nada Teklić, OIB 80645998554</item>
      <item>Lada Terzić, OIB 31496851195</item>
      <item>Ivan Tomić, OIB 55633242961</item>
      <item>Ivan Topić, OIB 63353072185</item>
      <item>Jelica Topić, OIB 84009834780</item>
      <item>Tvrtko Topić, OIB 15832739048</item>
      <item>Anđelka Torlak, OIB 94366468246</item>
      <item>Ivan Torlak, OIB 36758209001</item>
      <item>Marko Torlak, OIB 25141930670</item>
      <item>Damir Tot, OIB 97869422869</item>
      <item>Anka Treskavica, OIB 89998355619</item>
      <item>Anka Tukić, OIB 95095320611</item>
      <item>Nediljko Ugrin, OIB 61713318858</item>
      <item>Marinko Uvodić, OIB 86857726322</item>
      <item>Nedjeljka Uvodić, OIB 30483848227</item>
      <item>Marko Validžić, OIB 09167064985</item>
      <item>Ivanka Varnica, OIB 95864491355</item>
      <item>Milica Varvodić, OIB 73723486062</item>
      <item>Kristina Velić, OIB 77384310693</item>
      <item>Ljiljana Vesković, OIB 43910221929</item>
      <item>Milka Veštić, OIB 06357620254</item>
      <item>Ante Vidan, OIB 08079634276</item>
      <item>Marko Vidović, OIB 01091360979</item>
      <item>Matko Vidović, OIB 91655777185</item>
      <item>Nevenka Vidović, OIB 50708267696</item>
      <item>Ankica Vilibić, OIB 41935131740</item>
      <item>Anđelko Vilić, OIB 46303939151</item>
      <item>Normela Visković, OIB 93848978885</item>
      <item>Tonči Visković, OIB 57207922181</item>
      <item>Marica Vlaić, OIB 45120406456</item>
      <item>Dubravka Vlainić, OIB 89412859402</item>
      <item>Ivo Vodanović, OIB 61288856543</item>
      <item>Josip Vogleš, OIB 78979895187</item>
      <item>Vinko Vranković, OIB 28469423878</item>
      <item>Ivan Vrdoljak, OIB 58654492314</item>
      <item>Mirjana Vrdoljak, OIB 00849791179</item>
      <item>Marija Vrgoč</item>
      <item>Bože Vuco, OIB 57170132138</item>
      <item>Mirjana Vučković, OIB 77198987590</item>
      <item>Višnja Vučković, OIB 65331626489</item>
      <item>Ivan Vugdelija, OIB 84315022246</item>
      <item>Dubravka Vukas, OIB 08519715626</item>
      <item>Anđelka Vukičević, OIB 72508288201</item>
      <item>Zora Vuković, OIB 33099880685</item>
      <item>Ivan Vukušić, OIB 52615536531</item>
      <item>Jadran Vukušić, OIB 16315354223</item>
      <item>Nevenka Vukušić, OIB 24889115799</item>
      <item>Vjera Vukušić, OIB 63442370123</item>
      <item>Zvonimir Vukušić, OIB 28097018986</item>
      <item>Nevenka Vuleta, OIB 13567782306</item>
      <item>Vinka Zekić, OIB 91815577545</item>
      <item>Dinko Zenčić, OIB 65189931544</item>
      <item>Borislav Zokić, OIB 51253879731</item>
      <item>Dolina Zokić, OIB 75688399939</item>
      <item>Margita Zokić, OIB 85982645988</item>
      <item>Luca Zolota, OIB 57479376750</item>
      <item>Milan Žarković</item>
      <item>Nevenka Živko, OIB 40723467363</item>
      <item>Davorka Živković, OIB 80590033491</item>
      <item>Ivica Živković, OIB 18562262384</item>
      <item>Ivo Živković, OIB 81034283040</item>
      <item>Siniša Ivančić, OIB 26067778479</item>
      <item>Iva Jelić, OIB 44484653228</item>
      <item>Marko Kavelj, OIB 02369489649</item>
      <item>Ivan Koljanin, OIB 21918343692</item>
      <item>Željko Kovač, OIB 11925765994</item>
      <item>Zvonko Kruneš, OIB 55906727777</item>
      <item>Nikola Lacmanović, OIB 50670282682</item>
      <item>Vesna Lepetić, OIB 84143512273</item>
      <item>Jelica Ljubica, OIB 08611982578</item>
      <item>Darko Lulić, OIB 19997474853</item>
      <item>Vesna Lulić, OIB 31024530599</item>
      <item>Marija Mamić, OIB 82920304679</item>
      <item>Radojka Marijanović, OIB 75956845709</item>
      <item>Meri Cabadaj, OIB 90828303800</item>
      <item>Mate Markotić, OIB 40858158040</item>
      <item>Ante Marović, OIB 68871210232</item>
      <item>Ivan Marušić, OIB 38554028146</item>
      <item>Iva Melvan, OIB 03677154609</item>
      <item>Goran Merkel, OIB 20105696184</item>
      <item>Ivan Mornar, OIB 99253273877</item>
      <item>Miodrag Munjiza, OIB 45836749093</item>
      <item>Ante Nožina, OIB 63957170679</item>
      <item>Anica Pandža, OIB 13489275071</item>
      <item>Nikica Pavlović, OIB 49276013054</item>
      <item>Silvana Perić, OIB 13586987904</item>
      <item>Nediljka Perišić, OIB 60970664434</item>
      <item>Elvira Dračevac, OIB 02336991708</item>
      <item>Mara Dobrota, OIB 21943772484</item>
      <item>Neda-lidia Buljević, OIB 14338735105</item>
      <item>Ivan Bugarin, OIB 77317760491</item>
      <item>Maja Bučić, OIB 03739843191</item>
      <item>Mira Božić, OIB 22986331166</item>
      <item>Sandra Borić, OIB 36571760060</item>
      <item>Marija Davidović, OIB 45482063767</item>
      <item>Petar Adjanski, OIB 59639817186</item>
      <item>Ana Čatlak, OIB 78110711892</item>
      <item>Marinko Buškulić, OIB 08200114705</item>
      <item>Marinko Galić, OIB 96762020666</item>
      <item>Luca Gabela, OIB 68629820074</item>
      <item>Tomislav Frankić, OIB 69745327532</item>
      <item>Elias Erceg, OIB 27105475264</item>
      <item>Jakov Elez, OIB 36735285579</item>
      <item>Sretan Bajalo, OIB 77606115521</item>
      <item>Mario Tomić, OIB 12822553870</item>
      <item>Ranko Vuleta, OIB 75885216649</item>
      <item>Zlatko Balić, OIB 07556207031</item>
      <item>Boško Barać, OIB 00526661882</item>
      <item>Milan Vukić, OIB 34302227455</item>
      <item>Mara Vukorepa, OIB 56814423724</item>
      <item>Bare Vujina, OIB 23922325811</item>
      <item>Milenko Bašić, OIB 71120573278</item>
      <item>Diana Blažević, OIB 12578026353</item>
      <item>Jozo Bogić, OIB 35027187093</item>
      <item>Stjepko Bojanić, OIB 25751926536</item>
      <item>Miroslav Trečić, OIB 50880474980</item>
      <item>Neda Tukić, OIB 70924511514</item>
      <item>Vinka Ukić, OIB 42081497162</item>
      <item>Mira Velić, OIB 31812224044</item>
      <item>Ivan Vrdoljak, OIB 58654492314</item>
      <item>Iva Vrdoljak, OIB 63554079953</item>
      <item>Dražen Todorović, OIB 98584327843</item>
      <item>Dubravka Stojanovska, OIB 87171204134</item>
      <item>Josip Strniša, OIB 95889329970</item>
      <item>Ivica Sviličić, OIB 30978785630</item>
      <item>Ana Rogošić, OIB 63013573312</item>
      <item>Ivica Stipinović, OIB 04756380103</item>
      <item>Darko Topić, OIB 09297890199</item>
      <item>Marija Trečić, OIB 54951995215</item>
      <item>Milica Zorić, OIB 00140332153</item>
      <item>Ivo Rajčić, OIB 52467354389</item>
      <item>Ivan Radoš, OIB 36063141303</item>
      <item>Željka Vučemilović-šimunović, OIB 19390672750</item>
      <item>Slaven Tukić, OIB 33403885817</item>
      <item>Bartul Barišić, OIB 12686040110</item>
      <item>Tajana Domazet, OIB 31101575725</item>
      <item>Velinka Runjić, OIB 16188516711</item>
      <item>Niko Dujić, OIB 75216071342</item>
      <item>Teo Mandić, OIB 13212109596</item>
      <item>Mevlida Armanda, OIB 52353697771</item>
      <item>Renata Kalčić, OIB 57885132100</item>
      <item>Juraj Lešković, OIB 69602776663</item>
      <item>VRGORKA-VINARIJA dioničko društvo za proizvodnju pića, poljoprivredu i trgovinu, OIB 68329484134</item>
      <item>Milivoj Vidas, OIB 56342789123</item>
      <item>BURA l d.o.o. za trgovinu i usluge - u stečaju, OIB 79000721319</item>
      <item>AUTO CENTAR LOZIĆ d.o.o. trgovina vozilima u stečaju, OIB 30382973961</item>
      <item>NET MEDIA SISTEMI d.o.o. za informatički inženjering, OIB 03380490457</item>
      <item>BASLER OSIGURANJE ZAGREB dioničko društvo za osiguranje, OIB 59706054982</item>
      <item>NASTAVNI ZAVOD ZA JAVNO ZDRAVSTVO SPLITSKO-DALMATINSKE ŽUPANIJE, OIB 54948902275</item>
      <item>Joško Pavlov, OIB 35141086138</item>
      <item>Tina Trajković, OIB 65331410683</item>
      <item>Nada Dujmić, OIB 98309510309</item>
      <item>Nada Baković, OIB 16994220173</item>
      <item>Marija Duvančić, OIB 22739898593</item>
    </derivirana_varijabla>
  </DomainObject.Predmet.StrankaListFormatedOIB>
  <DomainObject.Predmet.StrankaListFormatedWithAdress>
    <izvorni_sadrzaj>
      <item>REPUBLIKA HRVATSKA zastupanog po punomoćniku ŽUPANIJSKO DRŽAVNO ODVJETNIŠTVO U SPLITU</item>
      <item>LUKA dioničko društvo, Kopilica 47 B, Split</item>
      <item>RAD, d.o.o. za vodoopskrbu i ostale komunalne djelatnosti, Ul.Stjepana Radića 69, Drniš</item>
      <item>HEP-Operator distribucijskog sustava d.o.o. za distribuciju i opskrbu električne energije ELEKTRA ŠIBENI, Ulica grada Vukovara 37, 10000 Zagreb</item>
      <item>Mara Jukić, Čavoglave bb, 22322 Ružić zastupanog po punomoćniku Mijo Jeličić</item>
      <item>Ivica Bašić, Vukovarska 170, 21000 Split zastupanog po punomoćniku Mijo Jeličić</item>
      <item>GASTRO GRUPA d.o.o. za trgovinu i usluge, Grada Vukovara 271, 10000 Zagreb</item>
      <item>AUTO HRVATSKA dioničko društvo, Dubrovačka Ulica 1, Split</item>
      <item>JADRANSKO OSIGURANJE d.d., Listopadska 2, 10000 Zagreb zastupanog po punomoćniku Grgić &amp; Partneri odvjetničko društvo j.t.d.</item>
      <item>CITY EX d.o.o. za prijenos poslovne dokumentacije, Donje Svetice 40, 10 000 Zagreb zastupanog po punomoćniku Antonio Zujić</item>
      <item>Hrvatski Telekom d.d., Savska cesta 32, 10000 Zagreb</item>
      <item>CODEX SORTIUM društvo s ograničenom odgovornošću za pružanje kompleksnih konzalting usluga, Ivana Šibla 9, 10000 Zagreb</item>
      <item>SUNCE osiguranje d.d., Trnjanska cesta 108, 10000 Zagreb</item>
      <item>HRVATSKA IZVJEŠTAJNA NOVINSKA AGENCIJA, Marulićev trg 16, 10000 Zagreb</item>
      <item>ČISTOĆA d.o.o. za komunalnu djelatnost, održavanje čistoće i odlaganje komunalnog otpada, Put od Republike 14, Dubrovnik</item>
      <item>TEXT-PAPIR d.o.o. za trgovinu i usluge, Stinice 12, Split</item>
      <item>SLOBODNA DALMACIJA izdavačka i tiskarska djelatnost, dioničko društvo, Ulica Hrvatske Mornarice 4, Split</item>
      <item>ČISTOĆA društvo s ograničenom odgovornošću za obavljanje komunalnih djelatnosti održavanja čistoće i odlaganja komunaln, Put Plokita 81, Split</item>
      <item>OPĆINA JELSA Jedinstveni upravni odjel, Riba bb, 21465 Jelsa</item>
      <item>AUTOKUĆA BOSNIĆ d.o.o. za trgovinu, servis i remont, Rakite 27, Žrnovnica</item>
      <item>TISKARA MALENICA d.o.o., 113. Šibenske brigade HV-a 193, Šibenik zastupanog po punomoćniku Jasmin Avdagić</item>
      <item>Ivan Marijan, Strossmayerovo šetalište bb, 21465 JELSA, Otok Hvar zastupanog po punomoćniku Zdravko Bojanić</item>
      <item>HEP-Operator distribucijskog sustava d.o.o. za distribuciju i opskrbu električne energije, Ulica grada Vukovara 37, 10000 Zagreb</item>
      <item>Rikard Pavlović, Gundulićeva 26, 21000 Split</item>
      <item>LUČKA UPRAVA SPLIT, Gat Sv. Duje 1, Split</item>
      <item>TINA ALATI društvo s ograničenom odgovorošću za trgovinu i usluge, Trg Francuske Repub. 14, 10000 Zagreb</item>
      <item>PLOVPUT trgovačko društvo s ograničenom odgovornošću za održavanje pomorskih plovnih putova i radijske službe, Obala Lazareta 1, Split</item>
      <item>Regionalna veletržnica Benkovac dioničko društvo za trgovinu i usluge "u stečaju", Benkovačke bojne 17, Benkovac</item>
      <item>MESSER CROATIA PLIN Poduzeće za proizvodnju i prodaju tehničkih plinova d.o.o., Industrijska 1, Zaprešić</item>
      <item>ZAVOD ZA JAVNO ZDRAVSTVO DR. ANDRIJA ŠTAMPAR, Mirogojska Cesta 16, 10000 Zagreb</item>
      <item>Zagrebačka burza d.d., Ivana Lučića 2a/22, 10000 Zagreb zastupanog po punomoćniku MAĐARIĆ &amp; LUI - odvjetničko društvo d.o.o.</item>
      <item>METRONET TELEKOMUNIKACIJE d.d. za telekomunikacijske usluge, Ulica Grada Vukovara 269/d, 10000 Zagreb</item>
      <item>RELAX, d.o.o. za proizvodnju i trgovinu, Tijardovićeva 4/II, Split</item>
      <item>MINISTARSTVO GOSPODARSTVA, RAVNETELJSTVO ZA ROBNE ZALIHE, Ul.Grada Vukovara 78/VI, 10000 Zagreb zastupanog po punomoćniku ŽUPANIJSKO DRŽAVNO ODVJETNIŠTVO U SPLITU</item>
      <item>PUĆO d.o.o. za trgovinu, ugostiteljstvo i cestovni prijevoz, Puće 2, Ružić</item>
      <item>ITEM, d.o.o. informatičke usluge, Put Supavla 39, Split</item>
      <item>ŠKARE TRADE, d.o.o. za trgovinu i ugostiteljstvo, Sarajevska Ulica 64, Split</item>
      <item>CROATIA osiguranje d.d. FILIJALA SPLIT, Miramarska 22, 10000 Zagreb</item>
      <item>MIRJANA BARIĆ, D.Farlatija 92, 23000 Zadar</item>
      <item>SREDIŠNJE KLIRINŠKO DEPOZITARNO DRUŠTVO, dioničko društvo, Heinzelova 62/a, 10000 Zagreb</item>
      <item>MILENKO BUŠLJETA, P. Bonifacije 30, 23000 Zadar</item>
      <item>MILICA UGARKOVIĆ, 23000 Zadar</item>
      <item>FABIJAN PERONJA, Banski dolac bb, 21465 Jelsa zastupanog po punomoćniku KRUNO PERONJA</item>
      <item>Agencija za upravljanje državnom imovinom, Ivana Lučića 6, 10000 Zagreb</item>
      <item>COMENG, društvo s ograničenom odgovornošću za informatički inženjering, A. Starčevića 11, Solin</item>
      <item>AMEROPA AG, Rebgasse 108, BINNINGEN zastupanog po punomoćniku Odvjetničko društvo Hanžeković &amp; Partneri društvo s ograničenom odgovornošću</item>
      <item>GRAFOPLEX, društvo s ograničenom odgovornošću, za trgovinu i usluge, Hektorovićeva 47, Split</item>
      <item>HP - Hrvatska pošta d.d., Jurišićeva 13, 10000 Zagreb</item>
      <item>Financijska agencija, Vrtni put 3, 10000 Zagreb</item>
      <item>NIKOLA LACMANOVIĆ, Sukoišanska 19, 21000 Split zastupanog po punomoćniku DORIS KOŠTA</item>
      <item>HEP-Operator distribucijskog sustava d.o.o. za distribuciju i opskrbu električne energije, Ulica grada Vukovara 37, 10000 Zagreb</item>
      <item>VODOVOD I KANALIZACIJA, društvo s ograničenom odgovornošću za vodoopskrbu, odvodnju i pročišćavanje otpadnih voda, Biokovska 3, Split</item>
      <item>JELKOM, društvo s ograničenom odgovornošću za komunalnu djelatnost, Vrboska</item>
      <item>DALMACIJAVINO d.d. za proizvodnju i promet alkoholnih i bezalkoholnih pića "u stečaju", Obala kneza Domagoja 15, Split</item>
      <item>EUROLEASING d.o.o., Remetinečka cesta 98, 10000 Zagreb zastupanog po punomoćniku Grgić &amp; Partneri odvjetničko društvo j.t.d.</item>
      <item>Rino Barbić, odvjetnik, Vrsina 0, 21465 Jelsa</item>
      <item>HVARSKI VODOVOD d.o.o., Radičina 0, 21465 Jelsa zastupanog po punomoćniku Rino Barbić</item>
      <item>IVAN MILAT, Ulica br. 7, 20271 BLATO NA KORČULI</item>
      <item>DIONOVA - DIONA d.o.o., Donje Svetice 127, 10000 Zagreb</item>
      <item>TEHNOPLAST d.o.o. za građevinarstvo, trgovinu, ugostiteljstvo, turizam i uslužne djelatnosti, Ulica Slobode 5, 21000 Split</item>
      <item>VIPnet, društvo s ograničenom odgovornošću za usluge javnih telekomunikacija, Vrtni put 1, 10000 Zagreb</item>
      <item>BILIĆ-ERIĆ d.o.o. za privatnu zaštitu, Ljudevita Posavskog 3, Trgovački centar Millennijum, Sesvete</item>
      <item>DALMACIJAVINO - ZAGREB društvo sograničenom odgovornošću za trgovinu, ugostiteljstvo i prijevoz, Gajeva 26, 10000 Zagreb</item>
      <item>GRAD DRNIŠ, Trg kralja Tomislava 1, 22320 Drniš</item>
      <item>Vetropack Straža tvornica stakla d.d. Hum na Sutli, Hum na Sutli, Hum na Sutli 203, Hum Na Sutli</item>
      <item>CAPRICORNO, društvo s ograničenom odgovornošću za trgovinu, Hercegovačka 57/A, Split</item>
      <item>PELJEŠKI VRHOVI, POLJOPRIVREDNA ZADRUGA, Janjina 68, Janjina</item>
      <item>Toma Šurjak, Sansovića dvori 29, 21465 JELSA, DOL zastupanog po punomoćniku Rino Barbić</item>
      <item>Jakov Peronja, Jelsa 0, 21465 Jelsa zastupanog po punomoćniku Rino Barbić</item>
      <item>TIGAR d.o.o. za usluge, Put Supavla 1, Split zastupanog po punomoćniku Zoran Iviš</item>
      <item>POREZNA UPRAVA Područni ured Split, Trg dr. Franje Tuđmana 4, 21000 Split zastupanog po punomoćniku ŽUPANIJSKO DRŽAVNO ODVJETNIŠTVO</item>
      <item>BURA I TRAMUNTANA d.o.o. za trgovinu i usluge, Don Frane Bulića 205, Solin</item>
      <item>TRAST međunarodno otpremništvo, dioničko društvo,  Gat Sv.Duje 4, Split zastupanog po punomoćniku Marina Tončić-Bota</item>
      <item>CHROMOS AGRO dioničko društvo proizvodnja sredstava za zaštitu bilja, Radnička cesta 173/n, 10000 Zagreb</item>
      <item>VODOVOD I KANALIZACIJA, društvo s ograničenom odgovornošću za vodoopskrbu, odvodnju i pročišćavanje otpadnih voda, Biokovska 3, Split</item>
      <item>AUTOTRANS d. o. o. za javni prijevoz putnika u cestovonom prometu, trgovinu, usluge i turistička agencija, Trg Žabica 1, Rijeka</item>
      <item>BRTVILA BREZIĆ d.o.o. za proizvodnju brtvila, trgovinu i zastupanje, Starotrnjanska 46/A, 10000 Zagreb</item>
      <item>IREKS AROMA društvo s ograničenom odgovornošću, Radnička Cesta 37, 10000 Zagreb zastupanog po punomoćniku Odvjetničko društvo GLAMUZINA &amp; GROŠETA</item>
      <item>Marin Mileteta, odvjetnik, Gorjanska 26, 10000 Zagreb zastupanog po punomoćniku Antonia Selak</item>
      <item>HEP - Opskrba d.o.o. za opskrbu potrošača električnom, toplinskom energijom i plinom, Ulica grada Vukovara 37, 10000 Zagreb</item>
      <item>ING-ATEST d.o.o. za trgovinu i usluge, Hrvatske mornarice 1/a, Split</item>
      <item>Hrvatske vode, pravna osoba za upravljanje vodama, Grada Vukovara 220, 10000 Zagreb</item>
      <item>BASLER OSIGURANJE ZAGREB dioničko društvo za osiguranje, Radnička cesta 37/b, 10000 Zagreb</item>
      <item>NARODNI TRGOVAČKI LANAC d.o.o. za trgovinu i usluge, Soblinec, Soblinečka 55, Sesvete</item>
      <item>MANTIS, d.o.o. za trgovinu i usluge, Varaždinska 51, Split</item>
      <item>Vinko Paina, Malo selo, 21460 Stari Grad</item>
      <item>TRANSADRIA, međunarodna špedicija d. d. u stečaju, Riva Boduli 1, Rijeka</item>
      <item>Hrvatska radiotelevizija, Prisavlje 3, 10000 Zagreb</item>
      <item>BRODOMERKUR trgovina i usluge, dioničko društvo, Poljička Cesta 35, Split</item>
      <item>ZAGREBAČKI HOLDING, društvo s ograničenom odgovornošću za javni prijevoz, opskrbu vodom, održavanje čistoće, putnička a, Ulica grada Vukovara 41, 10000 Zagreb</item>
      <item>NASTAVNI ZAVOD ZA JAVNO ZDRAVSTVO SPLITSKO-DALMATINSKE ŽUPANIJE, Vukovarska Ulica 46, Split</item>
      <item>BRODOSPLIT-BRODOGRADILIŠTE društvo s ograničenom odgovornošću, Put Supavla 21, Split</item>
      <item>COPAN ZAGREB društvo s ograničenom odgovornošću za trgovinu i zastupanje, Selnica Šćitarjevska 25, 10410 Velika Gorica</item>
      <item>DUHAN društvo s ograničenom odgovornošću, Vukovarska 30, Dubrovnik</item>
      <item>Ivica Maleš vl. autoservis "UNO", Put Blata bb, 21216 Kaštel Stari</item>
      <item>Teo Palaversić, Mala Banda 166, 21465 Jelsa</item>
      <item>HRVATSKA POŠTANSKA BANKA, dioničko društvo, Jurišićeva 4, 10000 Zagreb</item>
      <item>OTIS DIZALA, društvo s ograničenom odgovornošću za proizvodnju, montažu, remont i održavanje dizala, Prilaz Vladislava Brajkovića 15, 10000 Zagreb</item>
      <item>Fabijan Roić, Domobranska 26, 21460 Stari Grad</item>
      <item>Ivo Družević, Družević Dvor 20, 21460 Stari Grad, Dol</item>
      <item>Ivo Roić, Zbora Narodne garde 2, 21460 Stari Grad</item>
      <item>Josip Kovačević, M.Ivanića 26, 21460 Stari Grad</item>
      <item>Tedi-Tadija Maroević, Out Rudine 4, 21460 Stari Grad</item>
      <item>Jakica Lupi, Vrbanj 0, 21462 Vrbanj</item>
      <item>Joza Bratanić, Vrbanj 0, 21462 Vrbanj</item>
      <item>Antun Pavičić, Pavičića dvor 13, 21460 Stari Grad, Dol</item>
      <item>Juraj Pavičić, Ceratorij 0, 21462 Vrbanj</item>
      <item>Cvjetko Matković, Matije Ivanića 0, 21460 Stari Grad</item>
      <item>Katica Kovačević, Dol 0, 21460 Dol</item>
      <item>Nikša Dužević, Dol 0, 21460 Dol</item>
      <item>Milovan Kombura, F. Vrančića 13, 21000 Split</item>
      <item>Jelisava Pavičić, Vrbanj 0, 21462 Vrbanj</item>
      <item>Matko Carić, Dol 0, 21460 Dol</item>
      <item>Marinko Dužević, Dol  0, 21460 Stari Grad, Dol</item>
      <item>Margarita Radonić, Dol 0, 21460 Dol</item>
      <item>Dinko Pavičić Tribunol, Žrtava Rata  2, 21460 Stari Grad</item>
      <item>Tonči Šurjak, Stari Grad 0, 21460 Stari Grad</item>
      <item>Duško Pavičić Ivelja, Bassina 0, 21462 Vrbanj</item>
      <item>Pero Dulčić Sušak, Malo Selo 63, 21460 Stari Grad</item>
      <item>Ivan Tadić, Vagonj 32, 21460 Stari Grad</item>
      <item>Ivica Pavičić, Vrbanj 0, 21462 Vrbanj</item>
      <item>Mihovil-Mile Pavičić, Vrbanj 0, 21462 Vrbanj</item>
      <item>Tomi Moscatello, Dol, 21460 Dol</item>
      <item>Nikola Vodanović, Vrbanj 0, 21462 Vrbanj</item>
      <item>Margarita Marica Stančić, Kod Sv. Petra 0, 21460 Stari Grad</item>
      <item>Vjekoslav Radonić, Dol 0, 21460 Dol</item>
      <item>Marinko Sanseović, Dol 0, 21460 Dol</item>
      <item>Tadija Moškatelo, B.Kašića 9, 21460 Stari Grad</item>
      <item>Damir Petrić, Stari Grad 0, 21460 Stari Grad</item>
      <item>Louis Petrić, Srinjo kola 2, 21460 Stari Grad</item>
      <item>Ivica Ljubić, Stari Grad 0, 21460 Stari Grad</item>
      <item>Vinko Lupi, Sv. Magdalene 7, 21460 Stari Grad</item>
      <item>Ivan Tadić Šilo, Stari Grad 0, 21460 Stari Grad</item>
      <item>Ivan Tadić, Stari Grad 0, 21460 Stari Grad</item>
      <item>Vinko Maroević, Stari Grad, 21460 Stari Grad</item>
      <item>Ivan Buratović, Vrbanj 13, 21462 Vrbanj</item>
      <item>Mijo Mili Pavičić, Vrbanj 0, 21460 Vrbanj</item>
      <item>Marija Vodanović, Stari Grad 0, 21460 Stari Grad</item>
      <item>Jakov Fredotović, Vrbanj 297, 21462 Vrbanj</item>
      <item>Miljenko Srhoj, Krešimirova 5, 21460 Stari Grad</item>
      <item>Nikola Haladić, Stari Grad 0, 21460 Stari Grad</item>
      <item>Janez Jelušić, Sv. Petra 0, 21460 Stari Grad</item>
      <item>Nikola Sansević, Dol 0, 21460 Stari Grad</item>
      <item>Nikola Buratović, Vrbanj 0, 21462 Vrbanj</item>
      <item>Cvjetko Buratović, Put Križa 4, 21460 Stari Grad</item>
      <item>Nikola Buratović, Vrbanj 0, 21462 Vrbanj</item>
      <item>Nikola Stipišić, Vrbanj 0, 21462 Vrbanj</item>
      <item>Prošper Moškatelo, Dol 0, 21460 Dol</item>
      <item>Tonko Maroević, Šiberija 6, 21460 Stari Grad</item>
      <item>Ivo Pavičić, Dol 0, 21460 Dol</item>
      <item>Pavao Čubre, Vrbanj 0, 21462 Vrbanj</item>
      <item>Luka Šurjak, Dol 0, 21460 Dol</item>
      <item>Luka Franetović, C. Škarpe 17, 21460 Stari Grad</item>
      <item>Ivan Miloš Mile, Dol 0, 21460 Dol</item>
      <item>Jure Moškatelo, Ploča 2, 21460 Dol</item>
      <item>Vjekoslav Bogdanić, J.B.Jelačića 9, 21460 Stari Grad</item>
      <item>Petro Šoljan, Donja kola 0, 21460 Stari Grad</item>
      <item>Juraj Dužević, Radošića dvor 4, 21460 Dol</item>
      <item>Damir Šurjak, Šurokovića dvor 5, 21460 Dol</item>
      <item>Jakov Tresić, Vrbanj 0, 21462 Vrbanj</item>
      <item>Juraj Moškatelo Stariji, Ploča 27, 21460 Stari Grad</item>
      <item>Ruža Roić, Pod jugo 10, 21460 Dol</item>
      <item>Rade Čavić, Malo Selo 0, 21460 Stari Grad</item>
      <item>Matilda Buratović, Vrbanj 0, 21462 Vrbanj</item>
      <item>Ivo Šurjak, Ostravska 8, 21000 Split</item>
      <item>Dražica Matković Ljubo, Vrbanj 0, 21462 Vrbanj</item>
      <item>Dinko Račić, Vrbanj 173, 21462 Vrbanj</item>
      <item>Mila Franetović Dužević, Vrankovića dvor 5, 21460 Stari Grad</item>
      <item>Luka Stančić, Stančića dvor 0, 21460 Dol</item>
      <item>Meri Petrić, Stari Grad 0, 21460 Stari Grad</item>
      <item>Ivan Moškatelo, Ploča 29, 21460 Dol</item>
      <item>Vinko Moškatelo, Ploča 23, 21460 Dol</item>
      <item>Nikola Šimunović, K. Zvonimira 35, 21460 Stari Grad</item>
      <item>Mirko Radonić, Pod jugo 19, 21460 Dol</item>
      <item>Antun Sansević, Sansevića dvor 43, 21460 Dol</item>
      <item>Nikša Moškatelo, Ploča 4, 21460 Dol</item>
      <item>Antun Vodanović Stariji, Vrbanj  0, 21460 Vrbanj</item>
      <item>Ivo Bojanić, Šiberija 19, 21460 Stari Grad</item>
      <item>Cvjetko Miličić, T. Buzolića 8, 21450 Hvar</item>
      <item>Marija Trbuhović, Vrbanj 0, 21462 Vrbanj</item>
      <item>Neno Šoljan, Molo Selo 0, 21460 Stari Grad</item>
      <item>Juraj Tomi Moškatelo, Ploča 2, 21460 Dol</item>
      <item>Ivo Račić Kapetanić, Vrbanj 0, 21462 Vrbanj</item>
      <item>Đuro Caratan, Zavala 0, 21465 Zavala</item>
      <item>Ante Tonči Drinković, Bonski Dolac, 21465 Jelsa</item>
      <item>Kata Duboković, Pitve bb, 21465 Pitve</item>
      <item>Boris Carić, Ivan Dolac 0, 21465 Ivan Dolac, Jelsa</item>
      <item>Tonko Ivčević Bakulić, Šiberija 29, 21460 Stari Grad</item>
      <item>Marko Huljić, Račić 860, 21465 Jelsa</item>
      <item>Lenka Roić, Dol, 21460 Dol</item>
      <item>Stjepan Jerković, Zastražišće 0, 21466 Zastražišće</item>
      <item>Boris Borović, Poljica, 21466 Poljica</item>
      <item>Niko Salamunić, Jelsa bb, 21465 Jelsa</item>
      <item>File Vranković, Dol 0, 21460 Dol</item>
      <item>Juraj Šperka, Zastražišće 0, 21466 Zastražišće</item>
      <item>Mili Razović, Vinkovačka 51, 21000 Split</item>
      <item>Ante Mihojević, Vrboska, 21463 Vrboska</item>
      <item>Ljubica Stipišić, Vrbanj 0, 21462 Vrbanj</item>
      <item>Stjepan Hujo Huljić, Vrsina bb, 21465 Jelsa</item>
      <item>Nikola Grgičević, Vrisnik 0, 21465 Vrisnik</item>
      <item>Tonči Gurdulić, Jelsa 0, 21465 Jelsa</item>
      <item>Prošperino Milevčić, Jelsa 0, 21465 Jelsa</item>
      <item>Boris Rubinić, V rbanj  0, 21462 Vrbanj</item>
      <item>Jakov Račić, Vrbanj 302 A, 21462 Vrbanj</item>
      <item>Jakša Radonić, Jelsa 0, 21465 Jelsa</item>
      <item>Vinko Palaversić, Jelsa, 21465 Jelsa</item>
      <item>Fabijan Kunčić, Dol 0, 21460 Dol</item>
      <item>Dušan Salamunić, Račić bb, 21465 Jelsa</item>
      <item>Margarita Stančić, Dol 0, 21460 Dol</item>
      <item>Josip Crnčić, Pitve 0, 21465 Pitve</item>
      <item>Luka Moškatelo, Dol 0, 21460 Dol</item>
      <item>Lucija Milatić-Bričolić, Svirče 0, 21462 Svirče</item>
      <item>Fabijan Dužević, Domobranska 31, 21460 Stari Grad</item>
      <item>Vjeko Jakas, Zvala bb, 21465 Zavala</item>
      <item>Pavo Bunčuga, Banski Dolac bb, 21465 Jelsa</item>
      <item>Marko Buratović, Svirče 0, 21462 Svirče</item>
      <item>Antun Lučić, Poljica, 21466 Poljica</item>
      <item>Marin Parun Barbić, Pitve 0, 21465 Pitve</item>
      <item>Stjepan Tomislav Huljić, Lučica bb, 21465 Jelsa</item>
      <item>Cvjetka Cvita Milevčić, Jelsa 0, 21465 Jelsa</item>
      <item>Marinko Radonić, Pitve 72, 21465 Pitve</item>
      <item>Antun Gurdulić, Vrsina bb, 21465 Jelsa</item>
      <item>Blaženko Jakas, Zavala 0, 21465 Zavala</item>
      <item>Braco Jakas, Zavala 136, 21465 Zavala</item>
      <item>Ivan Makjanić, Svirče 0, 21462 Svirče</item>
      <item>Ante Rubinić, Vrsina  307, 21465 Jelsa</item>
      <item>Dražica Vicenca Matković, Vrbanj 117, 21462 Vrbanj</item>
      <item>Jakov Radonić, Jelsa bb, 21465 Jelsa</item>
      <item>Slobodan Radičić, Pitve bb, 21465 Pitve</item>
      <item>Jurko Lučić, Vrboska 0, 21463 Vrboska</item>
      <item>Mate Antičević, Zavala 0, 21465 Zavala</item>
      <item>Josip Franičević, Burkovo bb, 21465 Jelsa</item>
      <item>Asija Bojanić, Burkovo, 21465 Jelsa</item>
      <item>Milivoj Vidas vl. Servisa instrumenata, mjerne i regulacione opreme, Starčevićeva 26, 21000 Split</item>
      <item>BURA l d.o.o. za trgovinu i usluge - u stečaju, Koturaška 51, 10000 Zagreb</item>
      <item>NET MEDIA SISTEMI d.o.o. za informatički inženjering, Kvaternikova 12, Split</item>
      <item>Financijska agencija, Vrtni put 3, 10000 Zagreb</item>
      <item>Hrvatski registar brodova, Marasovića 67, Split</item>
      <item>Nenad Ševo, Teiljska 1, 21000 Split</item>
      <item>Meri Stipinović, Sukoišanska 25, 21000 Split</item>
      <item>Fond za zaštitu okoliša i energetsku učinkovitost, Ksaver 208, 10000 Zagreb</item>
      <item>Zlatko Balić, Obala kneza Domagoja 15, 21204 Dugopolje</item>
      <item>Galić Ante, Odeska 16, 21000 Split</item>
      <item>Dean Prelević, odvjetnik, Gundulićeva 22, 21000 Split</item>
      <item>Želimir Miletić, Put Kotlara 31, 23000 Zadar</item>
      <item>Luči Roić, Pavičića dvor 7, 21460 Dol</item>
      <item>Nade Pavičić-ivelja, Vrbanj 365, 21460 Vrbanj</item>
      <item>Dujko Čubre, Vrbanj 0, 21460 Vrbanj</item>
      <item>Antun Bratanić, Zvonimirova 27, 21460 Stari Grad</item>
      <item>Andrija Matković, Domobranska 22, 21460 Stari Grad</item>
      <item>Antun Vune Bratanić, Vrbanj 0, 21460 Vrbanj</item>
      <item>Dinko Lušić, Vrbanj 0, 21460 Vrbanj</item>
      <item>Nikica Nikola Matijević, Dol 0, 21460 Stari Grad</item>
      <item>Ivan Sanseović, Dol, Kunčića dvor 4, 21460 Stari Grad</item>
      <item>Marija Kovačević Lolotović, Vukovarska 23, 21460 Stari Grad</item>
      <item>Petar Zlatan Vodanović, Vrbanj 126, 21460 Vrbanj</item>
      <item>Ivan Stančić, Dol, Stančića dvor 0, 21460 Stari Grad</item>
      <item>Stjepan Moškatelo, Dol Sv. Marije 1, 21460 Stari Grad</item>
      <item>Toma Dužević, Dol Sv. Marije 0, 21460 Stari Grad</item>
      <item>Ivica Račić, Vrbanj 0, 21460 Vrbanj</item>
      <item>Kuzma Pavičić Aleluja, Vrbanj 0, 21460 Vrbanj</item>
      <item>Vinka Salamunić, Jelsa 0, 21465 Jelsa</item>
      <item>Teo Huljić, Jelsa 0, 21465 Jelsa</item>
      <item>Dejan Šperka, Jelsa 0, 21465 Jelsa</item>
      <item>Juraj Caratan, Zavala 0, 21465 Zavala</item>
      <item>Matko Antičević, Pitve 0, 21465 Pitve</item>
      <item>Dinko Rubinić ( Vjera ), Vrisnik 73, 21465 Vrisnik</item>
      <item>Vjera Rubinić, Vrinsnik 73, 21465 Vrisnik</item>
      <item>Abraham Bojanić, Jelsa 1, 21465 Jelsa</item>
      <item>Vedran Nevešćanin, Smiljanićeva 2, 21000 Split zastupanog po punomoćniku Jadranko Vidović</item>
      <item>Marija Pjevac, Omiška 18, 21000 Split</item>
      <item>Carinska uprava, Zrinsko Frankopanska 60, 21000 Split</item>
      <item>Općinski sud u Starom Gradu - ZK odjel, Ulica Novo Riva 3, 21460 Stari Grad</item>
      <item>Nada Akrap, Put Sirobuje 37, 21000 Split</item>
      <item>Jasminka Antunović, Ulica Luke Botića 24, 21210 Solin</item>
      <item>Nediljka Armanda, Vranjički put 18, 21000 Split</item>
      <item>Ana Babić, Krilava 8, 21000 Split</item>
      <item>Gordana Babić, Šulavi bb, 21214 Kaštel Lukšić</item>
      <item>Ivan Babić, Doverska 7, 21000 Split</item>
      <item>Katica Babić, Zvonimirova 16, 21210 Solin</item>
      <item>Jure Bacelj, Bacelji 9, 21206 Bračević</item>
      <item>Ana Bačić, Umljanovići bb, 22320 Drniš</item>
      <item>Nediljka Bajić, Jurja Križanića 7, 21000 Split</item>
      <item>Žarka Bakotić, Mosorska Ulica 11 A, 21214 Kaštel Gomilica</item>
      <item>Marko Baković, Kroz Selo 2, 22300 Kistanje</item>
      <item>Ivica Ban, Braće Radića 7, 21212 Kaštel Sućurac</item>
      <item>Srđanka Banovac, Sikavice - Banovci 5, Parčić</item>
      <item>Božidar Barać, Maslinska 22, 21000 Split</item>
      <item>Vedran Barbarić, Šimićeva 8, 21000 Split</item>
      <item>Marija Barbir, Vukovarska 175, 21000 Split</item>
      <item>Petar Barbir, Vukovarska 175, 21000 Split</item>
      <item>Anica Baričević, Put blata bb, 21217 Kaštel Novi</item>
      <item>Damira Barišić, Barišići 10, 22320 Žitnić</item>
      <item>Ivan Barišić, Kornatska 31, 31000 Osijek</item>
      <item>Manda Bašić, Put Majdana 29, 21210 Solin</item>
      <item>Aleksandar Bauk, Alojzija Stepinca 16, 21000 Split</item>
      <item>Marina Zečić, Alojzija Stepinca 16, 21000 Split</item>
      <item>Ivo Bavčević, Šibenska 3, 21000 Split</item>
      <item>Nataša Bazina, PUT STRMA 67 (ranije: NEORIĆ, NEORIĆ, 0), 21203 Neorić</item>
      <item>Mirjana Begonja, Džale 2, 22323 Sedramić</item>
      <item>Jelena Belić, Jelsa 627, 21465 Jelsa</item>
      <item>Niko Belić, Jelsa 627, 21465 Jelsa</item>
      <item>Jagoda Bešker, Gašpini 23, 21210 Solin</item>
      <item>Nedo Bešker, Gašpini 23, 21210 Solin</item>
      <item>Zorica Bilić, Ulica Predraga Bogdanića 13, 21460 Stari Grad</item>
      <item>Sanja Bilić-pavlinović, Vukovarska 80, 21000 Split</item>
      <item>Jela Bilobrk, Stepinčeva 32, 21000 Split</item>
      <item>Antun Blažević, Meštrovića šetalište 96, 21000 Split</item>
      <item>Hrvoje Blažević, Blaževići bb, 22320 Čavoglave</item>
      <item>Damir Bojčić, Kralja Zvonimira 24, 22320 Drniš</item>
      <item>Željko Bojčić, P. Preradovića 4, 22320 Drniš</item>
      <item>Denis Boljat, Karlovo 46, 21214 Kaštel Kambelovac</item>
      <item>Srećko Boras, ULICA BISKUPA PAVLA ŽANIĆA 20 (ranije: KAŠTEL NOVI, PUT GROBLJA, 0), 21217 Kaštel Novi</item>
      <item>Robert Borić, Mosećka 56, 21000 Split</item>
      <item>Goran Bosančić, Ulica Braski Dolac 40, 21212 Kaštel Sućurac</item>
      <item>Pava Botić, Kosorova 7, 22300 Knin</item>
      <item>Ljuba Božanić, Dobrilina 11, 21000 Split</item>
      <item>Anka Božić, Šibenksa 9, 21000 Split</item>
      <item>Anica Božić-Bakušić, Katalinića prilaz 5, 21000 Split</item>
      <item>Ivica Bratić, Neorić bb, 21203 Neorić</item>
      <item>Nikša Bratić, Put Svete Mande 18, 21000 Split</item>
      <item>Vencislav Brizić, Ulica Kralja Zvonimira 56, 21460 Stari Grad</item>
      <item>Zlata Brizić, Ulica Kralja Zvonimira 56, 21460 Stari Grad</item>
      <item>Mate Brstilo, Krešimirova 25, 21311 Žrnovnica</item>
      <item>Zora Budimir, Cesta Domovinskog rata 36, 22300 Knin</item>
      <item>Miranda Budiša, Ulica Kralja Zvonimira 18, 22320 Drniš</item>
      <item>Nediljko Bugarin, Doverska 7, 21000 Split</item>
      <item>Željka Vučemilović-šimunović, Alkarska Ulica 26, 21000 Split</item>
      <item>Gordana Buljević, Trondheimska 10, 21000 Split</item>
      <item>Marina Burić, Mirlović Zagora, 22323 Unešić</item>
      <item>Mario Buzov, Cerje 35, 22320 Mirlović Polje</item>
      <item>Đuro Caratan, Stara zavala 58, 21465 Jelsa</item>
      <item>Toni Caratan, ZAVALA 58 (ranije: ZAVALA, ZAVALA, 0), 21465 Zavala</item>
      <item>Boris Carić, IVAN DOLAC 179 (ranije: IVAN DOLAC, IVAN DOLAC, 0), 21465 Ivan Dolac</item>
      <item>Paulo Carić, SVIRČE 145 (ranije: SVIRČE, SVIRČE, 0), 21460 Svirče</item>
      <item>Dinka Cezareo, Marina Šabića 4, 21460 Stari Grad</item>
      <item>Nevenka Cukrov, Domovinskog rata 6, 21210 Solin</item>
      <item>Dijana Czwik, Matoševa Ulica 96, 21210 Solin</item>
      <item>Vinka Čavala, ULICA PETRA ZRINSKOG 23 (ranije: KAŠTEL GOMILICA, UZ VODOVOD, 0), 21214 Kaštel Gomilica</item>
      <item>Silva Černak Lojić, Lojići 1, 22320 Drniš</item>
      <item>Diana Čović, Duće-Glavica, 21310 Omiš</item>
      <item>Ante Čulo, Hrvatskih knezova bb, 21214 Kaštel Gomilica</item>
      <item>Blaž Ćapin, Odakova 9, 21000 Split</item>
      <item>Filip Delać, Grge Novaka 6, 22300 Knin</item>
      <item>Ankica Delić, Kaštelanska cesta 42, 21212 Kaštel Sućurac</item>
      <item>Marko Delić, Gašpini 108, 21210 Solin</item>
      <item>Nediljka Delić, Donji Muć bb, 21203 Donji Muć</item>
      <item>Gordana Didak, Kroz Smrdečac 5, 21000 Split</item>
      <item>Mili Divić, Radobiljska Cesta 12, 21250 Katuni</item>
      <item>Ljiljana Dragan Jelušić, Antuna Branka Šimića 54, 21000 Split</item>
      <item>Milka Drlje, Kitožer 9, 21311 Stobreč</item>
      <item>Mato Drmić, Put Plokita 40, 21000 Split</item>
      <item>Jozo Družianić, Pujanke 15, 21000 Split</item>
      <item>Stanko Duvančić, Duvančići 9, 22320 Razvođe</item>
      <item>Damir Duvnjak, Križine 15A, 21000 Split</item>
      <item>Nives Džanko, Ulica Fra Pavla Melade 24 A, 21217 Kaštel Štafilić</item>
      <item>Ante Đurđević, Jadranska 12, 21400 Supetar</item>
      <item>Ljubica Elez, Donji Moseć 14, 22320 Moseć</item>
      <item>Ankica Ezgeta, Kaštelanska cesta 12, 21217 Kaštel Stari</item>
      <item>Lenka Franić, Sedam Kaštela 6, 21000 Split</item>
      <item>Ivica Gabelić, Vrboska 387, 21465 Vrboska</item>
      <item>Marija Galešić, Neorić 61, 21203 Neorić</item>
      <item>Petar Galić, MERZOVA 12 (ranije: SPLIT, TEŽAČKI PUT, 40 E), 21000 Split</item>
      <item>Silvana Galić, Trondheimska 5, 21000 Split</item>
      <item>Kazimir Garić, Ulica Matija Ivanića 35, 21460 Stari Grad</item>
      <item>Vencel Gašpar, Hercegovačka 24, 21000 Split</item>
      <item>Vinko Gašpar, Sinjska 9, 21000 Split</item>
      <item>Ana Goreta, Put željezničke stanice, 22320 Drniš</item>
      <item>Zorka Goreta, Donje Gorete 21, 22320 Drniš</item>
      <item>Josip Gotovac, Vukovarska 113, 21000 Split</item>
      <item>Vjekoslav Grbčić, Gajeva 11A, 21000 Split</item>
      <item>Divna Grbeša, FRANKOPANSKA ULICA 20 (ranije: SOLIN, FRANKOPANSKA ULICA, 60), 21210 Solin</item>
      <item>Ana Grubišić, Put Sirobuje 10, 21311 Stobreč</item>
      <item>Gordana Grubišić, Braće Radića 3, 21210 Solin</item>
      <item>Nikola Grubišić, VUKOVARSKA ULICA 5 (ranije: DRNIŠ, KRALJA ZVONIMIRA, 41), 22320 Drniš</item>
      <item>Sanja Grubišić, Ulica Kralja Zvonimira 41, 22320 Drniš</item>
      <item>Antonio Gudelj, Put Dragovoda 17, 21000 Split</item>
      <item>Kata Gugić, Sarajevska 42, 21000 Split</item>
      <item>Mirjana Gugić, Luke Botića 6, 21210 Solin</item>
      <item>Ivica Hajder, Cigići 1, 22320 Otavice</item>
      <item>Željko Hajder, Cigići 1, 22320 Otavice</item>
      <item>Silvana Hajduk, Varoš 1, 21231 Klis</item>
      <item>Tomislav Herceg, Sinjska 46, 22300 Knin</item>
      <item>Mira Ikica, Vlaka Vi 2, 22303 Oklaj</item>
      <item>Franjo Ivčević, Sv. Petra od Klob. 1, 21217 Kaštel Novi</item>
      <item>Jelena Ivčević, Ulica Sv. Petra Od Klobuka 16, 21217 Kaštel Novi</item>
      <item>Damir Jakus, Stepinčeva 67, 21000 Split</item>
      <item>Gospova Jakus, Poljička Cesta 84, Poljica</item>
      <item>Marica Jakus, PUT MAJDANA 31 (ranije: SOLIN, PUT MAJDANA, 31), 21231 Klis</item>
      <item>Petar Jakus, Put Majdana 31, 21210 Solin</item>
      <item>Marko Janković, Bisko 39, 21232 Bisko</item>
      <item>Matija Jeličić, Vinkovačka 5, 21000 Split</item>
      <item>Ante Jeličić, Trondheimska 7, 21000 Split</item>
      <item>Marija Jocić, Vojka Krstulovića 21, 21000 Split</item>
      <item>Ante Jolić, Jolići 2, 22320 Gradac</item>
      <item>Marica Jukić, Perivoj A. Roje 5, 21000 Split</item>
      <item>Marko Jukić, Perivoj Ane Roje 5, 21000 Split</item>
      <item>Renata Jukić, Put Župića 33, 21230 Sinj</item>
      <item>Jadranka Jurić, Bufaline II 29, 21217 Kaštel Novi</item>
      <item>Marija Jurić, Put Kruševika bb, 21214 Kaštel Kambelovac</item>
      <item>Ankica Kainić, Prominski Put 11, 22300 Knin</item>
      <item>Jelena Kalinić, Magistrala Solin 67, 21000 Split</item>
      <item>Petar Kalinić, Mosećka 114, 21000 Split</item>
      <item>Anamarija Kalinić Radović, Vukovarska 57, 21000 Split</item>
      <item>Stipan Kamber, Sesartići 20, 21210 Solin</item>
      <item>Đuro Kapoši, Južno predgrađe 51, 31000 Osijek</item>
      <item>Željko Karin, Zgon 80, 21210 Solin</item>
      <item>Marijana Karin Prnjak, Zgon 80, 21210 Solin</item>
      <item>Neda Kasalo, CESTA DR. FRANJE TUĐMANA 409 (ranije: KAŠTEL KAMBELOVAC, CESTA DR. FRANJE TUĐMANA, 109), 21214 Kaštel Kambelovac</item>
      <item>Zvonimir Kasalo, CESTA DR. FRANJE TUĐMANA 409 (ranije: KAŠTEL KAMBELOVAC, CESTA DR. FRANJE TUĐMANA, 109), 21214 Kaštel Kambelovac</item>
      <item>Suzana Kašić, Ulica 142. Brigade 2, 22320 Drniš</item>
      <item>Ivana Katalinić Jerčić, Put Vrila 6, 21310 Omiš</item>
      <item>Josip Katušić, Luke Botića 11, 21210 Solin</item>
      <item>Ljiljana Kegalj, Istarska 5, 21000 Split</item>
      <item>Ante Kekez, Dubrovačka 35, 21000 Split</item>
      <item>Ivanko Kekez, Sukoišanska 29, 21000 Split</item>
      <item>Petrica Kekez, Dubrovačka 35, 21000 Split</item>
      <item>Boško Kevo, Stipe Pensa 5, 21217 Kaštel Štafilić</item>
      <item>Antiša Kliškinić, Ulica Petra Krešimira Iv 108, 21210 Solin</item>
      <item>Veljko Knezović, Zagrebačka 6, 21311 Stobreč</item>
      <item>Stjepan Kokeza, Čopova 8, 21000 Split</item>
      <item>Petar Kolega, ZVONIMIROVA 121 (ranije: SOLIN, ANTIŠE VUČIČIĆA, 149), 21210 Solin</item>
      <item>Daniela Kovač, Cesta dr. Franje Tuđmana 238a, 21212 Kaštel Sućurac</item>
      <item>Željka Kovač, Mažuranićevo šetalište 26, 21000 Split</item>
      <item>Ivan Kraljić, Put Balabana 7, 21203 Neorić</item>
      <item>Inga Krnjaić, Požeška 6, 21000 Split</item>
      <item>Anka Krstić, Odeska 19, 21000 Split</item>
      <item>Ivan Kundid, Gradišćanskih Hrvata 1, 21000 Split</item>
      <item>Ivana Kundid, Dinarska 11, 21000 Split</item>
      <item>Ružica Kundid, Dinarska 11, 21000 Split</item>
      <item>Deni Kuvačić, Mažuranićevo Šetalište 10 B, 21000 Split</item>
      <item>Anka Landikušić, Gradac 19 A, 21311 Podstrana</item>
      <item>Ivan Lasić, Konjsko bb, 21231 Konjsko</item>
      <item>Dražen Lazić, Šime Ljubića 9, 21000 Split</item>
      <item>Nenad Leskur, Ulica Stjepana Radića 14, 21210 Solin</item>
      <item>Ivana Lilić, Put Brodarice 7, 21000 Split</item>
      <item>Ivo Lipanović, M. Getaldića 31, 21000 Split</item>
      <item>Marko Lojić, Lojići 1, 22320 Drniš</item>
      <item>Mile Lovrić, Fra Grge Martića 41, 21000 Split</item>
      <item>Ana Lovrinčević, Vrh Visoke 121, 21000 Split</item>
      <item>Dejan Lukavac, Ćirići 3, 22320 Tepljuh</item>
      <item>Nela Madžar, Poljička 2, 21311 Podstrana</item>
      <item>Alenka Malinić, Pujanke 79, 21000 Split</item>
      <item>Pavao Marasović, Put Jokića-kalčina 8, 21203 Neorić</item>
      <item>Anto Marijan, Ulica Mate Lovraka 2, 10410 Velika Gorica</item>
      <item>Cvita Marijanović, Marjanovići Iznad Crkve 11, 22320 Gradac</item>
      <item>Dobrinka Marijanović, Put Smokovika 35, 21000 Split</item>
      <item>Tomislav Marijanović, Put Smokovika 35, 21000 Split</item>
      <item>Jasna Marin, Petra Svačića 99, 22320 Drniš</item>
      <item>Marina Marin, Trbounje bb, 22320 Drniš</item>
      <item>Željko Marinac, Varaždinska 3, 21000 Split</item>
      <item>Božidar Marinković, Dosud 9, 21000 Split</item>
      <item>Jakov Mateta, ULICA KORIOLANA ĆIPIKA 10 (ranije: KAŠTEL STARI, ULICA KARIOLANA ČIPIKA, 10), 21217 Kaštel Stari</item>
      <item>Ivan Matić, Kopilica 33, 21000 Split</item>
      <item>Ružica Matić, Gornji Matići Kod Bunara 1, 22320 Trbounje</item>
      <item>Slavko Matić, I. Aljinovića 11, 21311 Žrnovnica</item>
      <item>Željko Matić, Ulica Put Kaluna 18, 22320 Drniš</item>
      <item>Marija Matković, Šižgorićeva 20, 21000 Split</item>
      <item>Ivan Melvan, Luke Botića 7, 21217 Kaštel Novi</item>
      <item>Nikola Midenjak, Ulica 142. Brigade 16, 22320 Siverić</item>
      <item>Pere Mihanović, Radičinka 12, 21311 Žrnovnica</item>
      <item>Ana Mikulić, Čavoglave bb, 22320 Drniš</item>
      <item>Mate Mikulić, Pauk 11, 22320 Čavoglave</item>
      <item>Ivan Milaković, Strmoševica 3, 21222 Marina</item>
      <item>Ivan Milanović, Terzićeva 17, 21000 Split</item>
      <item>Zorka Miletić, Jajići 30, 21210 Solin</item>
      <item>Milan Miljuš, Kranjčevićeva 35, 21000 Split</item>
      <item>Đorđe Mirčetić, Pokvasica 2, 22320 Miočić</item>
      <item>Tonči Mišković, Jelsa 667, 21465 Jelsa</item>
      <item>Ana Moro, Vukovarska 80, 21000 Split</item>
      <item>Slavko Moro, Muklače 23, 21203 Crivac</item>
      <item>Tomi Moscatello, Ploča 17, Dol, 21460 Stari Grad</item>
      <item>Marija Munitić, Mažuranićevo šetalište 48, 21000 Split</item>
      <item>Ljubomir Muslim, Imotska 60, 21000 Split</item>
      <item>Mijo Nožina, PUT NOŽINA - MALJKOVIĆA 11 (ranije: PRGOMET, PRGOMET, 0), 21201 Prgomet</item>
      <item>Jurica Oman, Ive Tijardovića 10, 21000 Split</item>
      <item>Mirko Oman, Tijardovićeva 10, 21000 Split</item>
      <item>Janja Orošnjak, Gorice 2, 21212 Kaštel Sućurac</item>
      <item>Mila Palada, Odeska 4, 21000 Split</item>
      <item>Ivan Pandža, ULICA KORIOLANA ĆIPIKA 7 (ranije: KAŠTEL STARI, ULICA KARIOLANA ČIPIKA, 9), 21217 Kaštel Stari</item>
      <item>Asija Papić, Dr. Ante Starčevića 55, 21220 Trogir</item>
      <item>Mijo Papić, Getaldićeva 5, 21000 Split</item>
      <item>Tereza Papić, M. Getaldićeva 5, 21000 Split</item>
      <item>Rajko Parać, Paraći 3, 22320 Ružić</item>
      <item>Tatjana Parać, Vrlička 43, 21000 Split</item>
      <item>Đurđica Parat, Boksitno naselje 19, 22320 Drniš</item>
      <item>Ivan Pastuović, Pastuovića 3, 22320 Ružić</item>
      <item>Jurica Pavela, Poljana Kneza Trpimira 6, 21000 Split</item>
      <item>Roki Pavičić, Drugi Donji Dvori 6, 21460 Stari Grad</item>
      <item>Ivan Pažanin, Biokovska 6, 21000 Split</item>
      <item>Luka Peko, Terzićeva 5, 21000 Split</item>
      <item>Neda Penga, Sv.lovre 23, 21311 Stobreč</item>
      <item>Ante Perko, Don Petra Peroša 5, 21210 Mravince</item>
      <item>Ivana Perko, Don Petra Peroša 5, 21210 Mravince</item>
      <item>Gordana Perković, Vukovarska 43, 21000 Split</item>
      <item>Marica Perković, Perkovići 15, 22320 Kljake</item>
      <item>Nediljko Perković, Vukovarska 43, 21000 Split</item>
      <item>Nila Peroš, Terzićeva 3, 21000 Split</item>
      <item>Dragica Peša, Jeretova 7, 21000 Split</item>
      <item>Iris Peša, Rikarda Katalinića Jeretova 7, 21000 Split</item>
      <item>Nikša Petrić, Kod Sv. Stjepana 23, 21460 Stari Grad</item>
      <item>Matko Pezo, Hercegovačka 30, 21000 Split</item>
      <item>Zlatko Piperković, Dinka Šimunovića 17, 21000 Split</item>
      <item>Joško Pivac, Varaždinska 43, 21000 Split</item>
      <item>Luka Pjevac, Omiška 18, 21000 Split</item>
      <item>Anka Plazonja, Uskočka 7, 21000 Split</item>
      <item>Robert Plazonja, Uskočka 7, 21000 Split</item>
      <item>Gordan Poparić, ULICA GRGURA NINSKOG 29 A (ranije: KAŠTEL NOVI, ŽRTAVA RATA, 29 A), 21217 Kaštel Novi</item>
      <item>Ante Popović, J. Palmotića 2, 21000 Split</item>
      <item>Milanka Pranić, Mosećka Ulica 4, 22320 Drniš</item>
      <item>Miroslav Primorac, I. Paštrića Poljičanina 19, 21311 Podstrana</item>
      <item>Iva Punda, Bistrička 29, 21204 Kotlenice</item>
      <item>Drago Radić, Na rudini 3, 20207 Čibača</item>
      <item>Mladen Radmilović, Gorička 4, 21000 Split</item>
      <item>Petar Radonić, Jelsa 98, 21465 Jelsa</item>
      <item>Jagoda Radošević, Vrh Lučca 35, 21000 Split</item>
      <item>Ante Rajčić, Velebitska 97, 21000 Split</item>
      <item>Marko Ralica, Benkovačka 3, 21000 Split</item>
      <item>Ivan Raos, MANDIĆEVA 66 (ranije: STOBREČ, MANDIĆEVA, 66), 21000 Split</item>
      <item>Zdenka Razlog, Kod Pošte 33, 22320 Siverić</item>
      <item>Mila Rebić, Marka M. 20A, 21210 Mravince</item>
      <item>Marija Reljanović, Otavice 30, 22320 Otavice</item>
      <item>Mara Režić, Kliški Put 48, 21210 Solin</item>
      <item>Marija Rizvan, Bilice 12, 21000 Split</item>
      <item>Anđelko Rogulj, Gomile 38, 21217 Kaštel Stari</item>
      <item>Berislava Roša, Zvonimirova 29 B, 22300 Knin</item>
      <item>Sofija Ruić, Getaldićeva 19, 21000 Split</item>
      <item>Ana Runjić, Hrvatskih vitezova 46, 21000 Split</item>
      <item>Gordan Ruščić, Putaljski put bb, 21212 Kaštel Sućurac</item>
      <item>Sanja Ružić, Šižgorićeva 7, 21000 Split</item>
      <item>Svjetlana Samac, Samci 14, 22320 Brištane</item>
      <item>Miljenko Samardžić, Šižegorićeva 20, 21000 Split</item>
      <item>Dinka Sanseović, KUNIČIĆA DVOR 4 (ranije: DOL, DOL, 0), Dol</item>
      <item>Ante Sarić, Neorić bb, 21203 Neorić</item>
      <item>Ivan Sarić, DONJA MALA-CENTAR 47 (ranije: NEORIĆ, NEORIĆ, 0), 21203 Neorić</item>
      <item>Marija Sedlar, Ostravska 1, 21000 Split</item>
      <item>Ljubica Sekelez, Mitnička 1, 21000 Split</item>
      <item>Kristina Serdarević, Put Jokića-kalčina 8, 21203 Neorić</item>
      <item>Aleksandra Sever-Muhar, Karamanova 7, 21000 Split</item>
      <item>Boško Sikavica, Kričke bb, 22320 Ružić</item>
      <item>Snježana Sikavica, Domovinskog rata 12, 21210 Solin</item>
      <item>Dragan Simić, Sarajevska 76, 21000 Split</item>
      <item>Tanja Sinovčić, Trondheimska 10, 21000 Split</item>
      <item>Ljiljana Sirić, Put Vele Meje 10, 21212 Kaštel Sućurac</item>
      <item>Dijana Skelin, Vručine II 12, 21217 Kaštel Novi</item>
      <item>Kata Sočo, CENTAR - DUBRAVA 21 (ranije: NEORIĆ, NEORIĆ, 0), 21203 Neorić</item>
      <item>Marija Stančić, Petra Krešimira IV 10, 21460 Stari Grad</item>
      <item>Đani Stanić, Matoševa Ulica 131, 21210 Solin</item>
      <item>Danica Stipović, Put Dragočeva 54, 21212 Kaštel Sućurac</item>
      <item>Milorad Stojsavljević, Šimićeva 58, 21000 Split</item>
      <item>Petar Strinić, Pazdigradska 16, 21000 Split</item>
      <item>Luca Strunje, Kralja Tomislava 18, 22300 Knin</item>
      <item>Slavka Svalina, Crivac bb, 21203 Crivac</item>
      <item>Marijan Šamija, Trstenik 2, 21000 Split</item>
      <item>Marinka Šamija, Vrgoračka 8, 22300 Knin</item>
      <item>Katica Šeparović, Kupreška 92, 21000 Split</item>
      <item>Nenad Ševo, Triljska 1, 21000 Split</item>
      <item>Krasna Šiklić, Hercegovačka 88, 21000 Split</item>
      <item>Mili Šimig, Šibenska 27, 21000 Split</item>
      <item>Vesna Škare, Ruđera Boškovića 12, 21000 Split</item>
      <item>Ljubica Škopljanac, TIKVARIN 14 (ranije: KAŠTEL KAMBELOVAC, TIKVARIN, 8), 21214 Kaštel Kambelovac</item>
      <item>Milica Špar, Mašogradska Ulica 16, 21212 Kaštel Sućurac</item>
      <item>Eleana Šubat, Mosorska 26, 21311 Podstrana</item>
      <item>Ivan Šuljug, Ivaniševićeva 45, 21000 Split</item>
      <item>Vesna Šunjić, Šimićeva 14, 21000 Split</item>
      <item>Ljubica Tarle, Tarle 12, 22320 Velušić</item>
      <item>Nada Teklić, Zgon 80, 21210 Solin</item>
      <item>Lada Terzić, Puntarska 5, 21000 Split</item>
      <item>Ivan Tomić, Tomići 1, 22320 Siverić</item>
      <item>Ivan Topić, Vrlička 21, 21000 Split</item>
      <item>Jelica Topić, Mosećka 50A, 21000 Split</item>
      <item>Tvrtko Topić, Ulica 142. Brigade 37 A, 22320 Siverić</item>
      <item>Anđelka Torlak, Radunica 29, 21000 Split</item>
      <item>Ivan Torlak, Radunica 29, 21000 Split</item>
      <item>Marko Torlak, Radmilovića 20, 21000 Split</item>
      <item>Damir Tot, Šimićeva 12, 21000 Split</item>
      <item>Anka Treskavica, Dubrovačka 35, 21000 Split</item>
      <item>Anka Tukić, Šime Ljubića 13, 21000 Split</item>
      <item>Nediljko Ugrin, Sv. Ivana 33, 21311 Donje Sitno</item>
      <item>Marinko Uvodić, Zgon 32, 21210 Solin</item>
      <item>Nedjeljka Uvodić, Vinkovačka 51, 21000 Split</item>
      <item>Marko Validžić, Validžići 4, 22320 Ružić</item>
      <item>Ivanka Varnica, Imotska 69, 21000 Split</item>
      <item>Milica Varvodić, Kozjačka 24, 21210 Solin</item>
      <item>Kristina Velić, Papandopulova 11, 21000 Split</item>
      <item>Ljiljana Vesković, Fausta Vrančića 8, 21000 Split</item>
      <item>Milka Veštić, Čavale 11, 22323 Sedramić</item>
      <item>Ante Vidan, Gundulićeva 44, 21000 Split</item>
      <item>Marko Vidović, Ružić bb, 22320 Gradac</item>
      <item>Matko Vidović, Gradac bb, 22320 Gradac</item>
      <item>Nevenka Vidović, Pastuovići 4, 22320 Gradac</item>
      <item>Ankica Vilibić, Marina Getaldića 33, 21000 Split</item>
      <item>Anđelko Vilić, RADOBILJSKA CESTA 41 (ranije: KREŠEVO, KREŠEVO, 24), 21250 Kreševo</item>
      <item>Normela Visković, Jelsa 1005, 21465 Jelsa</item>
      <item>Tonči Visković, Jelsa 1005, 21465 Jelsa</item>
      <item>Marica Vlaić, Ulica Nikole Tesle 16, 22320 Drniš</item>
      <item>Dubravka Vlainić, Jelsa 357, 21465 Jelsa</item>
      <item>Ivo Vodanović, Pavičića dvori 11, 21460 Stari Grad</item>
      <item>Josip Vogleš, CESTA DR. FRANJE TUĐMANA 550 (ranije: KAŠTEL KAMBELOVAC, CESTA DR. FRANJE TUĐMANA, 80), 21214 Kaštel Kambelovac</item>
      <item>Vinko Vranković, JELSA 129 (ranije: JELSA, JELSA, 0), 21465 Jelsa</item>
      <item>Ivan Vrdoljak, DONJA MALA-CENTAR 31 (ranije: NEORIĆ, NEORIĆ, 0), 21203 Neorić</item>
      <item>Mirjana Vrdoljak, Put Kule 12, 21210 Solin</item>
      <item>Marija Vrgoč, Velebitska 34, 21000 Split</item>
      <item>Bože Vuco, Starčevićeva 10, 21212 Kaštel Sućurac</item>
      <item>Mirjana Vučković, Ruđera Boškovića 23, 21000 Split</item>
      <item>Višnja Vučković, Put Smokovika 26, 21000 Split</item>
      <item>Ivan Vugdelija, Don Frane Bulića 38, 21217 Kaštel Novi</item>
      <item>Dubravka Vukas, Markov Put 8, 21000 Split</item>
      <item>Anđelka Vukičević, Badanj bb, 22320 Drniš</item>
      <item>Zora Vuković, Plitvička 1A, 21000 Split</item>
      <item>Ivan Vukušić, Dobrilina 6, 21000 Split</item>
      <item>Jadran Vukušić, Put Sv. Klementa 19, 21311 Gornje Sitno</item>
      <item>Nevenka Vukušić, Cerje 2, 22320 Mirlović Polje</item>
      <item>Vjera Vukušić, Kralja Petra Krešimira IV 8, 22320 Drniš</item>
      <item>Zvonimir Vukušić, Vinodolska 10, 21000 Split</item>
      <item>Nevenka Vuleta, Markov put 33, 21311 Stobreč</item>
      <item>Vinka Zekić, Mostarska 7, 21000 Split</item>
      <item>Dinko Zenčić, Račić bb, 21465 Jelsa</item>
      <item>Borislav Zokić, Fra Bone Razmilovića 1, 21000 Split</item>
      <item>Dolina Zokić, Pojišanska 18, 21000 Split</item>
      <item>Margita Zokić, Fra Bone Razmilovića 1, 21000 Split</item>
      <item>Luca Zolota, Gospin Put 38, 21212 Kaštel Sućurac</item>
      <item>Milan Žarković, Parčić bb, 22320 Siverić</item>
      <item>Nevenka Živko, M. Čačića 3, 22300 Knin</item>
      <item>Davorka Živković, Živkovići 12, 22320 Badanj</item>
      <item>Ivica Živković, Badanj bb, 22320 Badanj</item>
      <item>Ivo Živković, Put Kule 27, 21210 Solin</item>
      <item>Siniša Ivančić, Lovački Put 13, 21000 Split</item>
      <item>Iva Jelić, Benkovačka 3, 21000 Split</item>
      <item>Marko Kavelj, Alojzija Stepinca 11, 21000 Split</item>
      <item>Ivan Koljanin, Kupreška 82, 21000 Split</item>
      <item>Željko Kovač, Dravska 4, 31000 Osijek</item>
      <item>Zvonko Kruneš, Ulica Slobode 36, 21000 Split</item>
      <item>Nikola Lacmanović, Sukoišanska 19, 21000 Split</item>
      <item>Vesna Lepetić, Tršćanska 12, 21000 Split</item>
      <item>Jelica Ljubica, Velebitska 105, 21000 Split</item>
      <item>Darko Lulić, Vežarovice 18, 21214 Kaštel Lukšić</item>
      <item>Vesna Lulić, Vežarovice 18, 21214 Kaštel Lukšić</item>
      <item>Marija Mamić, Kroz Meterize 26, 22000 Šibenik</item>
      <item>Radojka Marijanović, Marijanovići Iznad Crkve 10, 22320 Gradac</item>
      <item>Meri Cabadaj, Trg Bana Josipa Jelačića 10, 31000 Osijek</item>
      <item>Mate Markotić, Put Starog Sela 23, 21311 Podstrana</item>
      <item>Ante Marović, Lička 3, 21000 Split</item>
      <item>Ivan Marušić, Poljičkih Knezova 87, 21311 Podstrana</item>
      <item>Iva Melvan, Doverska 31, 21000 Split</item>
      <item>Goran Merkel, Mutvoranska Ulica 3, 52100 Pula</item>
      <item>Ivan Mornar, Miroslava Krleže 24, 21000 Split</item>
      <item>Miodrag Munjiza, Put Miluša 7, 21311 Stobreč</item>
      <item>Ante Nožina, Put Nožina-maljkovića 5, 21201 Prgomet</item>
      <item>Anica Pandža, Hercegovačka 46, 21000 Split</item>
      <item>Nikica Pavlović, Gornji Kono 37, 20000 Dubrovnik</item>
      <item>Silvana Perić, Table 31, 21000 Split</item>
      <item>Nediljka Perišić, Ruđera Boškovića 8a, 21204 Dugopolje</item>
      <item>Elvira Dračevac, Lumbarda 678, 20260 Lumbarda</item>
      <item>Mara Dobrota, Trondheimska 9, 21000 Split</item>
      <item>Neda-lidia Buljević, Put Crkve 8, 22320 Gradac</item>
      <item>Ivan Bugarin, Grab 114, 21238 Grab</item>
      <item>Maja Bučić, Ruđera Boškovića 11, 21000 Split</item>
      <item>Mira Božić, Bilice Ii 38, 21000 Split</item>
      <item>Sandra Borić, Mosećka 56, 21000 Split</item>
      <item>Marija Davidović, Gašpini 88, 21210 Solin</item>
      <item>Petar Adjanski, Osječka Ulica 1, 21214 Kaštel Gomilica</item>
      <item>Ana Čatlak, Put Sv. Ante Padovanskog 14, 21214 Kaštel Kambelovac</item>
      <item>Marinko Buškulić, Ivana Gundulića 13, 21000 Split</item>
      <item>Marinko Galić, Kamenita 99, 21000 Split</item>
      <item>Luca Gabela, Kneza Lj. Posavskog 7, 21000 Split</item>
      <item>Tomislav Frankić, Grljevačka 41, 21311 Podstrana</item>
      <item>Elias Erceg, Vrbanj 132, 21460 Vrbanj</item>
      <item>Jakov Elez, Donje Ogorje 0, 21206 Donje Ogorje</item>
      <item>Sretan Bajalo, Poljana Kneza Trpimira 4, 21000 Split</item>
      <item>Mario Tomić, Ulica Svetega Križica 26, 21450 Hvar</item>
      <item>Ranko Vuleta, Sv. Ivana 20, 21311 Donje Sitno</item>
      <item>Zlatko Balić, K. Višeslava 1, 21204 Dugopolje</item>
      <item>Boško Barać, Bajagić 13a, 21238 Bajagić</item>
      <item>Milan Vukić, Doverska 5, 21000 Split</item>
      <item>Mara Vukorepa, Zgon 30, 21210 Solin</item>
      <item>Bare Vujina, Vujinova 4, 21217 Kaštel Štafilić</item>
      <item>Milenko Bašić, Sv.nikole 46, 21207 Podgrađe</item>
      <item>Diana Blažević, Mejaši I 3b, 21000 Split</item>
      <item>Jozo Bogić, Put Blata 132, 21217 Kaštel Stari</item>
      <item>Stjepko Bojanić, Duvanjska 7, 21000 Split</item>
      <item>Miroslav Trečić, Ulica Domovinskog Rata 1c, 21210 Solin</item>
      <item>Neda Tukić, Trondheimska 10, 21000 Split</item>
      <item>Vinka Ukić, Dinka Šimunovića 5, 22300 Knin</item>
      <item>Mira Velić, Bernarda Vukasa 32, 21000 Split</item>
      <item>Ivan Vrdoljak, Donja Mala-centar 31, 21203 Neorić</item>
      <item>Iva Vrdoljak, Kukuljevićeva 19, 21000 Split</item>
      <item>Dražen Todorović, Hercegovačka 70, 21000 Split</item>
      <item>Dubravka Stojanovska, Put Plokita 75, 21000 Split</item>
      <item>Josip Strniša, Ivana Gundulića 9, 22300 Knin</item>
      <item>Ivica Sviličić, Kneza Mutimira 3, 21000 Split</item>
      <item>Ana Rogošić, Komjate 0, 21214 Kaštel Lukšić</item>
      <item>Ivica Stipinović, Sukoišanska 25, 21000 Split</item>
      <item>Darko Topić, Put Sv. Ižidora 92, 21000 Split</item>
      <item>Marija Trečić, Ulica Domovinskog Rata 1c, 21210 Solin</item>
      <item>Milica Zorić, Pujanke 53, 21000 Split</item>
      <item>Ivo Rajčić, Radunićeva 19, 21217 Kaštel Novi</item>
      <item>Ivan Radoš, Drniški Put 9, 21000 Kamen</item>
      <item>Željka Vučemilović-šimunović, Alkarska 26, 21000 Split</item>
      <item>Slaven Tukić, Šime Ljubića 13, 21000 Split</item>
      <item>Bartul Barišić, Stjepana Radića 11, 20207 Cavtat</item>
      <item>Tajana Domazet, Mosećka 50a, 21000 Split</item>
      <item>Velinka Runjić, Marina Getaldića 17, 21000 Split</item>
      <item>Niko Dujić, Don Petra Peroša 107, 21210 Mravince</item>
      <item>Teo Mandić, Krešimirova 26, 21210 Vranjic</item>
      <item>Mevlida Armanda, Vranjički Put 18, 21000 Split</item>
      <item>Renata Kalčić, Brajšina 26, 51000 Rijeka</item>
      <item>Juraj Lešković, Matenci 142, 49240 Matenci</item>
      <item>VRGORKA-VINARIJA dioničko društvo za proizvodnju pića, poljoprivredu i trgovinu, Fra Ivana Rožića 35, 21276 Vrgorac</item>
      <item>Milivoj Vidas, Starčevićeva 26, 21000 Split</item>
      <item>BURA l d.o.o. za trgovinu i usluge - u stečaju, Koturaška 51, Zagreb</item>
      <item>AUTO CENTAR LOZIĆ d.o.o. trgovina vozilima u stečaju, Županijska 21, 31000 Osijek</item>
      <item>NET MEDIA SISTEMI d.o.o. za informatički inženjering, Kvaternikova 12, 21000 Split</item>
      <item>BASLER OSIGURANJE ZAGREB dioničko društvo za osiguranje, Radnička cesta 37/b, Zagreb</item>
      <item>NASTAVNI ZAVOD ZA JAVNO ZDRAVSTVO SPLITSKO-DALMATINSKE ŽUPANIJE, Vukovarska Ulica 46, 21000 Split</item>
      <item>Joško Pavlov, Primorska Ulica 54, 21214 Kaštel Gomilica</item>
      <item>Tina Trajković, Doverska 11, 21000 Split</item>
      <item>Nada Dujmić, Aljinovića 95, 21311 Žrnovnica</item>
      <item>Nada Baković, Kroz Selo 6, 22321 Parčić</item>
      <item>Marija Duvančić, Duvančići 40, 22320 Razvođe</item>
    </izvorni_sadrzaj>
    <derivirana_varijabla naziv="DomainObject.Predmet.StrankaListFormatedWithAdress_1">
      <item>REPUBLIKA HRVATSKA zastupanog po punomoćniku ŽUPANIJSKO DRŽAVNO ODVJETNIŠTVO U SPLITU</item>
      <item>LUKA dioničko društvo, Kopilica 47 B, Split</item>
      <item>RAD, d.o.o. za vodoopskrbu i ostale komunalne djelatnosti, Ul.Stjepana Radića 69, Drniš</item>
      <item>HEP-Operator distribucijskog sustava d.o.o. za distribuciju i opskrbu električne energije ELEKTRA ŠIBENI, Ulica grada Vukovara 37, 10000 Zagreb</item>
      <item>Mara Jukić, Čavoglave bb, 22322 Ružić zastupanog po punomoćniku Mijo Jeličić</item>
      <item>Ivica Bašić, Vukovarska 170, 21000 Split zastupanog po punomoćniku Mijo Jeličić</item>
      <item>GASTRO GRUPA d.o.o. za trgovinu i usluge, Grada Vukovara 271, 10000 Zagreb</item>
      <item>AUTO HRVATSKA dioničko društvo, Dubrovačka Ulica 1, Split</item>
      <item>JADRANSKO OSIGURANJE d.d., Listopadska 2, 10000 Zagreb zastupanog po punomoćniku Grgić &amp; Partneri odvjetničko društvo j.t.d.</item>
      <item>CITY EX d.o.o. za prijenos poslovne dokumentacije, Donje Svetice 40, 10 000 Zagreb zastupanog po punomoćniku Antonio Zujić</item>
      <item>Hrvatski Telekom d.d., Savska cesta 32, 10000 Zagreb</item>
      <item>CODEX SORTIUM društvo s ograničenom odgovornošću za pružanje kompleksnih konzalting usluga, Ivana Šibla 9, 10000 Zagreb</item>
      <item>SUNCE osiguranje d.d., Trnjanska cesta 108, 10000 Zagreb</item>
      <item>HRVATSKA IZVJEŠTAJNA NOVINSKA AGENCIJA, Marulićev trg 16, 10000 Zagreb</item>
      <item>ČISTOĆA d.o.o. za komunalnu djelatnost, održavanje čistoće i odlaganje komunalnog otpada, Put od Republike 14, Dubrovnik</item>
      <item>TEXT-PAPIR d.o.o. za trgovinu i usluge, Stinice 12, Split</item>
      <item>SLOBODNA DALMACIJA izdavačka i tiskarska djelatnost, dioničko društvo, Ulica Hrvatske Mornarice 4, Split</item>
      <item>ČISTOĆA društvo s ograničenom odgovornošću za obavljanje komunalnih djelatnosti održavanja čistoće i odlaganja komunaln, Put Plokita 81, Split</item>
      <item>OPĆINA JELSA Jedinstveni upravni odjel, Riba bb, 21465 Jelsa</item>
      <item>AUTOKUĆA BOSNIĆ d.o.o. za trgovinu, servis i remont, Rakite 27, Žrnovnica</item>
      <item>TISKARA MALENICA d.o.o., 113. Šibenske brigade HV-a 193, Šibenik zastupanog po punomoćniku Jasmin Avdagić</item>
      <item>Ivan Marijan, Strossmayerovo šetalište bb, 21465 JELSA, Otok Hvar zastupanog po punomoćniku Zdravko Bojanić</item>
      <item>HEP-Operator distribucijskog sustava d.o.o. za distribuciju i opskrbu električne energije, Ulica grada Vukovara 37, 10000 Zagreb</item>
      <item>Rikard Pavlović, Gundulićeva 26, 21000 Split</item>
      <item>LUČKA UPRAVA SPLIT, Gat Sv. Duje 1, Split</item>
      <item>TINA ALATI društvo s ograničenom odgovorošću za trgovinu i usluge, Trg Francuske Repub. 14, 10000 Zagreb</item>
      <item>PLOVPUT trgovačko društvo s ograničenom odgovornošću za održavanje pomorskih plovnih putova i radijske službe, Obala Lazareta 1, Split</item>
      <item>Regionalna veletržnica Benkovac dioničko društvo za trgovinu i usluge "u stečaju", Benkovačke bojne 17, Benkovac</item>
      <item>MESSER CROATIA PLIN Poduzeće za proizvodnju i prodaju tehničkih plinova d.o.o., Industrijska 1, Zaprešić</item>
      <item>ZAVOD ZA JAVNO ZDRAVSTVO DR. ANDRIJA ŠTAMPAR, Mirogojska Cesta 16, 10000 Zagreb</item>
      <item>Zagrebačka burza d.d., Ivana Lučića 2a/22, 10000 Zagreb zastupanog po punomoćniku MAĐARIĆ &amp; LUI - odvjetničko društvo d.o.o.</item>
      <item>METRONET TELEKOMUNIKACIJE d.d. za telekomunikacijske usluge, Ulica Grada Vukovara 269/d, 10000 Zagreb</item>
      <item>RELAX, d.o.o. za proizvodnju i trgovinu, Tijardovićeva 4/II, Split</item>
      <item>MINISTARSTVO GOSPODARSTVA, RAVNETELJSTVO ZA ROBNE ZALIHE, Ul.Grada Vukovara 78/VI, 10000 Zagreb zastupanog po punomoćniku ŽUPANIJSKO DRŽAVNO ODVJETNIŠTVO U SPLITU</item>
      <item>PUĆO d.o.o. za trgovinu, ugostiteljstvo i cestovni prijevoz, Puće 2, Ružić</item>
      <item>ITEM, d.o.o. informatičke usluge, Put Supavla 39, Split</item>
      <item>ŠKARE TRADE, d.o.o. za trgovinu i ugostiteljstvo, Sarajevska Ulica 64, Split</item>
      <item>CROATIA osiguranje d.d. FILIJALA SPLIT, Miramarska 22, 10000 Zagreb</item>
      <item>MIRJANA BARIĆ, D.Farlatija 92, 23000 Zadar</item>
      <item>SREDIŠNJE KLIRINŠKO DEPOZITARNO DRUŠTVO, dioničko društvo, Heinzelova 62/a, 10000 Zagreb</item>
      <item>MILENKO BUŠLJETA, P. Bonifacije 30, 23000 Zadar</item>
      <item>MILICA UGARKOVIĆ, 23000 Zadar</item>
      <item>FABIJAN PERONJA, Banski dolac bb, 21465 Jelsa zastupanog po punomoćniku KRUNO PERONJA</item>
      <item>Agencija za upravljanje državnom imovinom, Ivana Lučića 6, 10000 Zagreb</item>
      <item>COMENG, društvo s ograničenom odgovornošću za informatički inženjering, A. Starčevića 11, Solin</item>
      <item>AMEROPA AG, Rebgasse 108, BINNINGEN zastupanog po punomoćniku Odvjetničko društvo Hanžeković &amp; Partneri društvo s ograničenom odgovornošću</item>
      <item>GRAFOPLEX, društvo s ograničenom odgovornošću, za trgovinu i usluge, Hektorovićeva 47, Split</item>
      <item>HP - Hrvatska pošta d.d., Jurišićeva 13, 10000 Zagreb</item>
      <item>Financijska agencija, Vrtni put 3, 10000 Zagreb</item>
      <item>NIKOLA LACMANOVIĆ, Sukoišanska 19, 21000 Split zastupanog po punomoćniku DORIS KOŠTA</item>
      <item>HEP-Operator distribucijskog sustava d.o.o. za distribuciju i opskrbu električne energije, Ulica grada Vukovara 37, 10000 Zagreb</item>
      <item>VODOVOD I KANALIZACIJA, društvo s ograničenom odgovornošću za vodoopskrbu, odvodnju i pročišćavanje otpadnih voda, Biokovska 3, Split</item>
      <item>JELKOM, društvo s ograničenom odgovornošću za komunalnu djelatnost, Vrboska</item>
      <item>DALMACIJAVINO d.d. za proizvodnju i promet alkoholnih i bezalkoholnih pića "u stečaju", Obala kneza Domagoja 15, Split</item>
      <item>EUROLEASING d.o.o., Remetinečka cesta 98, 10000 Zagreb zastupanog po punomoćniku Grgić &amp; Partneri odvjetničko društvo j.t.d.</item>
      <item>Rino Barbić, odvjetnik, Vrsina 0, 21465 Jelsa</item>
      <item>HVARSKI VODOVOD d.o.o., Radičina 0, 21465 Jelsa zastupanog po punomoćniku Rino Barbić</item>
      <item>IVAN MILAT, Ulica br. 7, 20271 BLATO NA KORČULI</item>
      <item>DIONOVA - DIONA d.o.o., Donje Svetice 127, 10000 Zagreb</item>
      <item>TEHNOPLAST d.o.o. za građevinarstvo, trgovinu, ugostiteljstvo, turizam i uslužne djelatnosti, Ulica Slobode 5, 21000 Split</item>
      <item>VIPnet, društvo s ograničenom odgovornošću za usluge javnih telekomunikacija, Vrtni put 1, 10000 Zagreb</item>
      <item>BILIĆ-ERIĆ d.o.o. za privatnu zaštitu, Ljudevita Posavskog 3, Trgovački centar Millennijum, Sesvete</item>
      <item>DALMACIJAVINO - ZAGREB društvo sograničenom odgovornošću za trgovinu, ugostiteljstvo i prijevoz, Gajeva 26, 10000 Zagreb</item>
      <item>GRAD DRNIŠ, Trg kralja Tomislava 1, 22320 Drniš</item>
      <item>Vetropack Straža tvornica stakla d.d. Hum na Sutli, Hum na Sutli, Hum na Sutli 203, Hum Na Sutli</item>
      <item>CAPRICORNO, društvo s ograničenom odgovornošću za trgovinu, Hercegovačka 57/A, Split</item>
      <item>PELJEŠKI VRHOVI, POLJOPRIVREDNA ZADRUGA, Janjina 68, Janjina</item>
      <item>Toma Šurjak, Sansovića dvori 29, 21465 JELSA, DOL zastupanog po punomoćniku Rino Barbić</item>
      <item>Jakov Peronja, Jelsa 0, 21465 Jelsa zastupanog po punomoćniku Rino Barbić</item>
      <item>TIGAR d.o.o. za usluge, Put Supavla 1, Split zastupanog po punomoćniku Zoran Iviš</item>
      <item>POREZNA UPRAVA Područni ured Split, Trg dr. Franje Tuđmana 4, 21000 Split zastupanog po punomoćniku ŽUPANIJSKO DRŽAVNO ODVJETNIŠTVO</item>
      <item>BURA I TRAMUNTANA d.o.o. za trgovinu i usluge, Don Frane Bulića 205, Solin</item>
      <item>TRAST međunarodno otpremništvo, dioničko društvo,  Gat Sv.Duje 4, Split zastupanog po punomoćniku Marina Tončić-Bota</item>
      <item>CHROMOS AGRO dioničko društvo proizvodnja sredstava za zaštitu bilja, Radnička cesta 173/n, 10000 Zagreb</item>
      <item>VODOVOD I KANALIZACIJA, društvo s ograničenom odgovornošću za vodoopskrbu, odvodnju i pročišćavanje otpadnih voda, Biokovska 3, Split</item>
      <item>AUTOTRANS d. o. o. za javni prijevoz putnika u cestovonom prometu, trgovinu, usluge i turistička agencija, Trg Žabica 1, Rijeka</item>
      <item>BRTVILA BREZIĆ d.o.o. za proizvodnju brtvila, trgovinu i zastupanje, Starotrnjanska 46/A, 10000 Zagreb</item>
      <item>IREKS AROMA društvo s ograničenom odgovornošću, Radnička Cesta 37, 10000 Zagreb zastupanog po punomoćniku Odvjetničko društvo GLAMUZINA &amp; GROŠETA</item>
      <item>Marin Mileteta, odvjetnik, Gorjanska 26, 10000 Zagreb zastupanog po punomoćniku Antonia Selak</item>
      <item>HEP - Opskrba d.o.o. za opskrbu potrošača električnom, toplinskom energijom i plinom, Ulica grada Vukovara 37, 10000 Zagreb</item>
      <item>ING-ATEST d.o.o. za trgovinu i usluge, Hrvatske mornarice 1/a, Split</item>
      <item>Hrvatske vode, pravna osoba za upravljanje vodama, Grada Vukovara 220, 10000 Zagreb</item>
      <item>BASLER OSIGURANJE ZAGREB dioničko društvo za osiguranje, Radnička cesta 37/b, 10000 Zagreb</item>
      <item>NARODNI TRGOVAČKI LANAC d.o.o. za trgovinu i usluge, Soblinec, Soblinečka 55, Sesvete</item>
      <item>MANTIS, d.o.o. za trgovinu i usluge, Varaždinska 51, Split</item>
      <item>Vinko Paina, Malo selo, 21460 Stari Grad</item>
      <item>TRANSADRIA, međunarodna špedicija d. d. u stečaju, Riva Boduli 1, Rijeka</item>
      <item>Hrvatska radiotelevizija, Prisavlje 3, 10000 Zagreb</item>
      <item>BRODOMERKUR trgovina i usluge, dioničko društvo, Poljička Cesta 35, Split</item>
      <item>ZAGREBAČKI HOLDING, društvo s ograničenom odgovornošću za javni prijevoz, opskrbu vodom, održavanje čistoće, putnička a, Ulica grada Vukovara 41, 10000 Zagreb</item>
      <item>NASTAVNI ZAVOD ZA JAVNO ZDRAVSTVO SPLITSKO-DALMATINSKE ŽUPANIJE, Vukovarska Ulica 46, Split</item>
      <item>BRODOSPLIT-BRODOGRADILIŠTE društvo s ograničenom odgovornošću, Put Supavla 21, Split</item>
      <item>COPAN ZAGREB društvo s ograničenom odgovornošću za trgovinu i zastupanje, Selnica Šćitarjevska 25, 10410 Velika Gorica</item>
      <item>DUHAN društvo s ograničenom odgovornošću, Vukovarska 30, Dubrovnik</item>
      <item>Ivica Maleš vl. autoservis "UNO", Put Blata bb, 21216 Kaštel Stari</item>
      <item>Teo Palaversić, Mala Banda 166, 21465 Jelsa</item>
      <item>HRVATSKA POŠTANSKA BANKA, dioničko društvo, Jurišićeva 4, 10000 Zagreb</item>
      <item>OTIS DIZALA, društvo s ograničenom odgovornošću za proizvodnju, montažu, remont i održavanje dizala, Prilaz Vladislava Brajkovića 15, 10000 Zagreb</item>
      <item>Fabijan Roić, Domobranska 26, 21460 Stari Grad</item>
      <item>Ivo Družević, Družević Dvor 20, 21460 Stari Grad, Dol</item>
      <item>Ivo Roić, Zbora Narodne garde 2, 21460 Stari Grad</item>
      <item>Josip Kovačević, M.Ivanića 26, 21460 Stari Grad</item>
      <item>Tedi-Tadija Maroević, Out Rudine 4, 21460 Stari Grad</item>
      <item>Jakica Lupi, Vrbanj 0, 21462 Vrbanj</item>
      <item>Joza Bratanić, Vrbanj 0, 21462 Vrbanj</item>
      <item>Antun Pavičić, Pavičića dvor 13, 21460 Stari Grad, Dol</item>
      <item>Juraj Pavičić, Ceratorij 0, 21462 Vrbanj</item>
      <item>Cvjetko Matković, Matije Ivanića 0, 21460 Stari Grad</item>
      <item>Katica Kovačević, Dol 0, 21460 Dol</item>
      <item>Nikša Dužević, Dol 0, 21460 Dol</item>
      <item>Milovan Kombura, F. Vrančića 13, 21000 Split</item>
      <item>Jelisava Pavičić, Vrbanj 0, 21462 Vrbanj</item>
      <item>Matko Carić, Dol 0, 21460 Dol</item>
      <item>Marinko Dužević, Dol  0, 21460 Stari Grad, Dol</item>
      <item>Margarita Radonić, Dol 0, 21460 Dol</item>
      <item>Dinko Pavičić Tribunol, Žrtava Rata  2, 21460 Stari Grad</item>
      <item>Tonči Šurjak, Stari Grad 0, 21460 Stari Grad</item>
      <item>Duško Pavičić Ivelja, Bassina 0, 21462 Vrbanj</item>
      <item>Pero Dulčić Sušak, Malo Selo 63, 21460 Stari Grad</item>
      <item>Ivan Tadić, Vagonj 32, 21460 Stari Grad</item>
      <item>Ivica Pavičić, Vrbanj 0, 21462 Vrbanj</item>
      <item>Mihovil-Mile Pavičić, Vrbanj 0, 21462 Vrbanj</item>
      <item>Tomi Moscatello, Dol, 21460 Dol</item>
      <item>Nikola Vodanović, Vrbanj 0, 21462 Vrbanj</item>
      <item>Margarita Marica Stančić, Kod Sv. Petra 0, 21460 Stari Grad</item>
      <item>Vjekoslav Radonić, Dol 0, 21460 Dol</item>
      <item>Marinko Sanseović, Dol 0, 21460 Dol</item>
      <item>Tadija Moškatelo, B.Kašića 9, 21460 Stari Grad</item>
      <item>Damir Petrić, Stari Grad 0, 21460 Stari Grad</item>
      <item>Louis Petrić, Srinjo kola 2, 21460 Stari Grad</item>
      <item>Ivica Ljubić, Stari Grad 0, 21460 Stari Grad</item>
      <item>Vinko Lupi, Sv. Magdalene 7, 21460 Stari Grad</item>
      <item>Ivan Tadić Šilo, Stari Grad 0, 21460 Stari Grad</item>
      <item>Ivan Tadić, Stari Grad 0, 21460 Stari Grad</item>
      <item>Vinko Maroević, Stari Grad, 21460 Stari Grad</item>
      <item>Ivan Buratović, Vrbanj 13, 21462 Vrbanj</item>
      <item>Mijo Mili Pavičić, Vrbanj 0, 21460 Vrbanj</item>
      <item>Marija Vodanović, Stari Grad 0, 21460 Stari Grad</item>
      <item>Jakov Fredotović, Vrbanj 297, 21462 Vrbanj</item>
      <item>Miljenko Srhoj, Krešimirova 5, 21460 Stari Grad</item>
      <item>Nikola Haladić, Stari Grad 0, 21460 Stari Grad</item>
      <item>Janez Jelušić, Sv. Petra 0, 21460 Stari Grad</item>
      <item>Nikola Sansević, Dol 0, 21460 Stari Grad</item>
      <item>Nikola Buratović, Vrbanj 0, 21462 Vrbanj</item>
      <item>Cvjetko Buratović, Put Križa 4, 21460 Stari Grad</item>
      <item>Nikola Buratović, Vrbanj 0, 21462 Vrbanj</item>
      <item>Nikola Stipišić, Vrbanj 0, 21462 Vrbanj</item>
      <item>Prošper Moškatelo, Dol 0, 21460 Dol</item>
      <item>Tonko Maroević, Šiberija 6, 21460 Stari Grad</item>
      <item>Ivo Pavičić, Dol 0, 21460 Dol</item>
      <item>Pavao Čubre, Vrbanj 0, 21462 Vrbanj</item>
      <item>Luka Šurjak, Dol 0, 21460 Dol</item>
      <item>Luka Franetović, C. Škarpe 17, 21460 Stari Grad</item>
      <item>Ivan Miloš Mile, Dol 0, 21460 Dol</item>
      <item>Jure Moškatelo, Ploča 2, 21460 Dol</item>
      <item>Vjekoslav Bogdanić, J.B.Jelačića 9, 21460 Stari Grad</item>
      <item>Petro Šoljan, Donja kola 0, 21460 Stari Grad</item>
      <item>Juraj Dužević, Radošića dvor 4, 21460 Dol</item>
      <item>Damir Šurjak, Šurokovića dvor 5, 21460 Dol</item>
      <item>Jakov Tresić, Vrbanj 0, 21462 Vrbanj</item>
      <item>Juraj Moškatelo Stariji, Ploča 27, 21460 Stari Grad</item>
      <item>Ruža Roić, Pod jugo 10, 21460 Dol</item>
      <item>Rade Čavić, Malo Selo 0, 21460 Stari Grad</item>
      <item>Matilda Buratović, Vrbanj 0, 21462 Vrbanj</item>
      <item>Ivo Šurjak, Ostravska 8, 21000 Split</item>
      <item>Dražica Matković Ljubo, Vrbanj 0, 21462 Vrbanj</item>
      <item>Dinko Račić, Vrbanj 173, 21462 Vrbanj</item>
      <item>Mila Franetović Dužević, Vrankovića dvor 5, 21460 Stari Grad</item>
      <item>Luka Stančić, Stančića dvor 0, 21460 Dol</item>
      <item>Meri Petrić, Stari Grad 0, 21460 Stari Grad</item>
      <item>Ivan Moškatelo, Ploča 29, 21460 Dol</item>
      <item>Vinko Moškatelo, Ploča 23, 21460 Dol</item>
      <item>Nikola Šimunović, K. Zvonimira 35, 21460 Stari Grad</item>
      <item>Mirko Radonić, Pod jugo 19, 21460 Dol</item>
      <item>Antun Sansević, Sansevića dvor 43, 21460 Dol</item>
      <item>Nikša Moškatelo, Ploča 4, 21460 Dol</item>
      <item>Antun Vodanović Stariji, Vrbanj  0, 21460 Vrbanj</item>
      <item>Ivo Bojanić, Šiberija 19, 21460 Stari Grad</item>
      <item>Cvjetko Miličić, T. Buzolića 8, 21450 Hvar</item>
      <item>Marija Trbuhović, Vrbanj 0, 21462 Vrbanj</item>
      <item>Neno Šoljan, Molo Selo 0, 21460 Stari Grad</item>
      <item>Juraj Tomi Moškatelo, Ploča 2, 21460 Dol</item>
      <item>Ivo Račić Kapetanić, Vrbanj 0, 21462 Vrbanj</item>
      <item>Đuro Caratan, Zavala 0, 21465 Zavala</item>
      <item>Ante Tonči Drinković, Bonski Dolac, 21465 Jelsa</item>
      <item>Kata Duboković, Pitve bb, 21465 Pitve</item>
      <item>Boris Carić, Ivan Dolac 0, 21465 Ivan Dolac, Jelsa</item>
      <item>Tonko Ivčević Bakulić, Šiberija 29, 21460 Stari Grad</item>
      <item>Marko Huljić, Račić 860, 21465 Jelsa</item>
      <item>Lenka Roić, Dol, 21460 Dol</item>
      <item>Stjepan Jerković, Zastražišće 0, 21466 Zastražišće</item>
      <item>Boris Borović, Poljica, 21466 Poljica</item>
      <item>Niko Salamunić, Jelsa bb, 21465 Jelsa</item>
      <item>File Vranković, Dol 0, 21460 Dol</item>
      <item>Juraj Šperka, Zastražišće 0, 21466 Zastražišće</item>
      <item>Mili Razović, Vinkovačka 51, 21000 Split</item>
      <item>Ante Mihojević, Vrboska, 21463 Vrboska</item>
      <item>Ljubica Stipišić, Vrbanj 0, 21462 Vrbanj</item>
      <item>Stjepan Hujo Huljić, Vrsina bb, 21465 Jelsa</item>
      <item>Nikola Grgičević, Vrisnik 0, 21465 Vrisnik</item>
      <item>Tonči Gurdulić, Jelsa 0, 21465 Jelsa</item>
      <item>Prošperino Milevčić, Jelsa 0, 21465 Jelsa</item>
      <item>Boris Rubinić, V rbanj  0, 21462 Vrbanj</item>
      <item>Jakov Račić, Vrbanj 302 A, 21462 Vrbanj</item>
      <item>Jakša Radonić, Jelsa 0, 21465 Jelsa</item>
      <item>Vinko Palaversić, Jelsa, 21465 Jelsa</item>
      <item>Fabijan Kunčić, Dol 0, 21460 Dol</item>
      <item>Dušan Salamunić, Račić bb, 21465 Jelsa</item>
      <item>Margarita Stančić, Dol 0, 21460 Dol</item>
      <item>Josip Crnčić, Pitve 0, 21465 Pitve</item>
      <item>Luka Moškatelo, Dol 0, 21460 Dol</item>
      <item>Lucija Milatić-Bričolić, Svirče 0, 21462 Svirče</item>
      <item>Fabijan Dužević, Domobranska 31, 21460 Stari Grad</item>
      <item>Vjeko Jakas, Zvala bb, 21465 Zavala</item>
      <item>Pavo Bunčuga, Banski Dolac bb, 21465 Jelsa</item>
      <item>Marko Buratović, Svirče 0, 21462 Svirče</item>
      <item>Antun Lučić, Poljica, 21466 Poljica</item>
      <item>Marin Parun Barbić, Pitve 0, 21465 Pitve</item>
      <item>Stjepan Tomislav Huljić, Lučica bb, 21465 Jelsa</item>
      <item>Cvjetka Cvita Milevčić, Jelsa 0, 21465 Jelsa</item>
      <item>Marinko Radonić, Pitve 72, 21465 Pitve</item>
      <item>Antun Gurdulić, Vrsina bb, 21465 Jelsa</item>
      <item>Blaženko Jakas, Zavala 0, 21465 Zavala</item>
      <item>Braco Jakas, Zavala 136, 21465 Zavala</item>
      <item>Ivan Makjanić, Svirče 0, 21462 Svirče</item>
      <item>Ante Rubinić, Vrsina  307, 21465 Jelsa</item>
      <item>Dražica Vicenca Matković, Vrbanj 117, 21462 Vrbanj</item>
      <item>Jakov Radonić, Jelsa bb, 21465 Jelsa</item>
      <item>Slobodan Radičić, Pitve bb, 21465 Pitve</item>
      <item>Jurko Lučić, Vrboska 0, 21463 Vrboska</item>
      <item>Mate Antičević, Zavala 0, 21465 Zavala</item>
      <item>Josip Franičević, Burkovo bb, 21465 Jelsa</item>
      <item>Asija Bojanić, Burkovo, 21465 Jelsa</item>
      <item>Milivoj Vidas vl. Servisa instrumenata, mjerne i regulacione opreme, Starčevićeva 26, 21000 Split</item>
      <item>BURA l d.o.o. za trgovinu i usluge - u stečaju, Koturaška 51, 10000 Zagreb</item>
      <item>NET MEDIA SISTEMI d.o.o. za informatički inženjering, Kvaternikova 12, Split</item>
      <item>Financijska agencija, Vrtni put 3, 10000 Zagreb</item>
      <item>Hrvatski registar brodova, Marasovića 67, Split</item>
      <item>Nenad Ševo, Teiljska 1, 21000 Split</item>
      <item>Meri Stipinović, Sukoišanska 25, 21000 Split</item>
      <item>Fond za zaštitu okoliša i energetsku učinkovitost, Ksaver 208, 10000 Zagreb</item>
      <item>Zlatko Balić, Obala kneza Domagoja 15, 21204 Dugopolje</item>
      <item>Galić Ante, Odeska 16, 21000 Split</item>
      <item>Dean Prelević, odvjetnik, Gundulićeva 22, 21000 Split</item>
      <item>Želimir Miletić, Put Kotlara 31, 23000 Zadar</item>
      <item>Luči Roić, Pavičića dvor 7, 21460 Dol</item>
      <item>Nade Pavičić-ivelja, Vrbanj 365, 21460 Vrbanj</item>
      <item>Dujko Čubre, Vrbanj 0, 21460 Vrbanj</item>
      <item>Antun Bratanić, Zvonimirova 27, 21460 Stari Grad</item>
      <item>Andrija Matković, Domobranska 22, 21460 Stari Grad</item>
      <item>Antun Vune Bratanić, Vrbanj 0, 21460 Vrbanj</item>
      <item>Dinko Lušić, Vrbanj 0, 21460 Vrbanj</item>
      <item>Nikica Nikola Matijević, Dol 0, 21460 Stari Grad</item>
      <item>Ivan Sanseović, Dol, Kunčića dvor 4, 21460 Stari Grad</item>
      <item>Marija Kovačević Lolotović, Vukovarska 23, 21460 Stari Grad</item>
      <item>Petar Zlatan Vodanović, Vrbanj 126, 21460 Vrbanj</item>
      <item>Ivan Stančić, Dol, Stančića dvor 0, 21460 Stari Grad</item>
      <item>Stjepan Moškatelo, Dol Sv. Marije 1, 21460 Stari Grad</item>
      <item>Toma Dužević, Dol Sv. Marije 0, 21460 Stari Grad</item>
      <item>Ivica Račić, Vrbanj 0, 21460 Vrbanj</item>
      <item>Kuzma Pavičić Aleluja, Vrbanj 0, 21460 Vrbanj</item>
      <item>Vinka Salamunić, Jelsa 0, 21465 Jelsa</item>
      <item>Teo Huljić, Jelsa 0, 21465 Jelsa</item>
      <item>Dejan Šperka, Jelsa 0, 21465 Jelsa</item>
      <item>Juraj Caratan, Zavala 0, 21465 Zavala</item>
      <item>Matko Antičević, Pitve 0, 21465 Pitve</item>
      <item>Dinko Rubinić ( Vjera ), Vrisnik 73, 21465 Vrisnik</item>
      <item>Vjera Rubinić, Vrinsnik 73, 21465 Vrisnik</item>
      <item>Abraham Bojanić, Jelsa 1, 21465 Jelsa</item>
      <item>Vedran Nevešćanin, Smiljanićeva 2, 21000 Split zastupanog po punomoćniku Jadranko Vidović</item>
      <item>Marija Pjevac, Omiška 18, 21000 Split</item>
      <item>Carinska uprava, Zrinsko Frankopanska 60, 21000 Split</item>
      <item>Općinski sud u Starom Gradu - ZK odjel, Ulica Novo Riva 3, 21460 Stari Grad</item>
      <item>Nada Akrap, Put Sirobuje 37, 21000 Split</item>
      <item>Jasminka Antunović, Ulica Luke Botića 24, 21210 Solin</item>
      <item>Nediljka Armanda, Vranjički put 18, 21000 Split</item>
      <item>Ana Babić, Krilava 8, 21000 Split</item>
      <item>Gordana Babić, Šulavi bb, 21214 Kaštel Lukšić</item>
      <item>Ivan Babić, Doverska 7, 21000 Split</item>
      <item>Katica Babić, Zvonimirova 16, 21210 Solin</item>
      <item>Jure Bacelj, Bacelji 9, 21206 Bračević</item>
      <item>Ana Bačić, Umljanovići bb, 22320 Drniš</item>
      <item>Nediljka Bajić, Jurja Križanića 7, 21000 Split</item>
      <item>Žarka Bakotić, Mosorska Ulica 11 A, 21214 Kaštel Gomilica</item>
      <item>Marko Baković, Kroz Selo 2, 22300 Kistanje</item>
      <item>Ivica Ban, Braće Radića 7, 21212 Kaštel Sućurac</item>
      <item>Srđanka Banovac, Sikavice - Banovci 5, Parčić</item>
      <item>Božidar Barać, Maslinska 22, 21000 Split</item>
      <item>Vedran Barbarić, Šimićeva 8, 21000 Split</item>
      <item>Marija Barbir, Vukovarska 175, 21000 Split</item>
      <item>Petar Barbir, Vukovarska 175, 21000 Split</item>
      <item>Anica Baričević, Put blata bb, 21217 Kaštel Novi</item>
      <item>Damira Barišić, Barišići 10, 22320 Žitnić</item>
      <item>Ivan Barišić, Kornatska 31, 31000 Osijek</item>
      <item>Manda Bašić, Put Majdana 29, 21210 Solin</item>
      <item>Aleksandar Bauk, Alojzija Stepinca 16, 21000 Split</item>
      <item>Marina Zečić, Alojzija Stepinca 16, 21000 Split</item>
      <item>Ivo Bavčević, Šibenska 3, 21000 Split</item>
      <item>Nataša Bazina, PUT STRMA 67 (ranije: NEORIĆ, NEORIĆ, 0), 21203 Neorić</item>
      <item>Mirjana Begonja, Džale 2, 22323 Sedramić</item>
      <item>Jelena Belić, Jelsa 627, 21465 Jelsa</item>
      <item>Niko Belić, Jelsa 627, 21465 Jelsa</item>
      <item>Jagoda Bešker, Gašpini 23, 21210 Solin</item>
      <item>Nedo Bešker, Gašpini 23, 21210 Solin</item>
      <item>Zorica Bilić, Ulica Predraga Bogdanića 13, 21460 Stari Grad</item>
      <item>Sanja Bilić-pavlinović, Vukovarska 80, 21000 Split</item>
      <item>Jela Bilobrk, Stepinčeva 32, 21000 Split</item>
      <item>Antun Blažević, Meštrovića šetalište 96, 21000 Split</item>
      <item>Hrvoje Blažević, Blaževići bb, 22320 Čavoglave</item>
      <item>Damir Bojčić, Kralja Zvonimira 24, 22320 Drniš</item>
      <item>Željko Bojčić, P. Preradovića 4, 22320 Drniš</item>
      <item>Denis Boljat, Karlovo 46, 21214 Kaštel Kambelovac</item>
      <item>Srećko Boras, ULICA BISKUPA PAVLA ŽANIĆA 20 (ranije: KAŠTEL NOVI, PUT GROBLJA, 0), 21217 Kaštel Novi</item>
      <item>Robert Borić, Mosećka 56, 21000 Split</item>
      <item>Goran Bosančić, Ulica Braski Dolac 40, 21212 Kaštel Sućurac</item>
      <item>Pava Botić, Kosorova 7, 22300 Knin</item>
      <item>Ljuba Božanić, Dobrilina 11, 21000 Split</item>
      <item>Anka Božić, Šibenksa 9, 21000 Split</item>
      <item>Anica Božić-Bakušić, Katalinića prilaz 5, 21000 Split</item>
      <item>Ivica Bratić, Neorić bb, 21203 Neorić</item>
      <item>Nikša Bratić, Put Svete Mande 18, 21000 Split</item>
      <item>Vencislav Brizić, Ulica Kralja Zvonimira 56, 21460 Stari Grad</item>
      <item>Zlata Brizić, Ulica Kralja Zvonimira 56, 21460 Stari Grad</item>
      <item>Mate Brstilo, Krešimirova 25, 21311 Žrnovnica</item>
      <item>Zora Budimir, Cesta Domovinskog rata 36, 22300 Knin</item>
      <item>Miranda Budiša, Ulica Kralja Zvonimira 18, 22320 Drniš</item>
      <item>Nediljko Bugarin, Doverska 7, 21000 Split</item>
      <item>Željka Vučemilović-šimunović, Alkarska Ulica 26, 21000 Split</item>
      <item>Gordana Buljević, Trondheimska 10, 21000 Split</item>
      <item>Marina Burić, Mirlović Zagora, 22323 Unešić</item>
      <item>Mario Buzov, Cerje 35, 22320 Mirlović Polje</item>
      <item>Đuro Caratan, Stara zavala 58, 21465 Jelsa</item>
      <item>Toni Caratan, ZAVALA 58 (ranije: ZAVALA, ZAVALA, 0), 21465 Zavala</item>
      <item>Boris Carić, IVAN DOLAC 179 (ranije: IVAN DOLAC, IVAN DOLAC, 0), 21465 Ivan Dolac</item>
      <item>Paulo Carić, SVIRČE 145 (ranije: SVIRČE, SVIRČE, 0), 21460 Svirče</item>
      <item>Dinka Cezareo, Marina Šabića 4, 21460 Stari Grad</item>
      <item>Nevenka Cukrov, Domovinskog rata 6, 21210 Solin</item>
      <item>Dijana Czwik, Matoševa Ulica 96, 21210 Solin</item>
      <item>Vinka Čavala, ULICA PETRA ZRINSKOG 23 (ranije: KAŠTEL GOMILICA, UZ VODOVOD, 0), 21214 Kaštel Gomilica</item>
      <item>Silva Černak Lojić, Lojići 1, 22320 Drniš</item>
      <item>Diana Čović, Duće-Glavica, 21310 Omiš</item>
      <item>Ante Čulo, Hrvatskih knezova bb, 21214 Kaštel Gomilica</item>
      <item>Blaž Ćapin, Odakova 9, 21000 Split</item>
      <item>Filip Delać, Grge Novaka 6, 22300 Knin</item>
      <item>Ankica Delić, Kaštelanska cesta 42, 21212 Kaštel Sućurac</item>
      <item>Marko Delić, Gašpini 108, 21210 Solin</item>
      <item>Nediljka Delić, Donji Muć bb, 21203 Donji Muć</item>
      <item>Gordana Didak, Kroz Smrdečac 5, 21000 Split</item>
      <item>Mili Divić, Radobiljska Cesta 12, 21250 Katuni</item>
      <item>Ljiljana Dragan Jelušić, Antuna Branka Šimića 54, 21000 Split</item>
      <item>Milka Drlje, Kitožer 9, 21311 Stobreč</item>
      <item>Mato Drmić, Put Plokita 40, 21000 Split</item>
      <item>Jozo Družianić, Pujanke 15, 21000 Split</item>
      <item>Stanko Duvančić, Duvančići 9, 22320 Razvođe</item>
      <item>Damir Duvnjak, Križine 15A, 21000 Split</item>
      <item>Nives Džanko, Ulica Fra Pavla Melade 24 A, 21217 Kaštel Štafilić</item>
      <item>Ante Đurđević, Jadranska 12, 21400 Supetar</item>
      <item>Ljubica Elez, Donji Moseć 14, 22320 Moseć</item>
      <item>Ankica Ezgeta, Kaštelanska cesta 12, 21217 Kaštel Stari</item>
      <item>Lenka Franić, Sedam Kaštela 6, 21000 Split</item>
      <item>Ivica Gabelić, Vrboska 387, 21465 Vrboska</item>
      <item>Marija Galešić, Neorić 61, 21203 Neorić</item>
      <item>Petar Galić, MERZOVA 12 (ranije: SPLIT, TEŽAČKI PUT, 40 E), 21000 Split</item>
      <item>Silvana Galić, Trondheimska 5, 21000 Split</item>
      <item>Kazimir Garić, Ulica Matija Ivanića 35, 21460 Stari Grad</item>
      <item>Vencel Gašpar, Hercegovačka 24, 21000 Split</item>
      <item>Vinko Gašpar, Sinjska 9, 21000 Split</item>
      <item>Ana Goreta, Put željezničke stanice, 22320 Drniš</item>
      <item>Zorka Goreta, Donje Gorete 21, 22320 Drniš</item>
      <item>Josip Gotovac, Vukovarska 113, 21000 Split</item>
      <item>Vjekoslav Grbčić, Gajeva 11A, 21000 Split</item>
      <item>Divna Grbeša, FRANKOPANSKA ULICA 20 (ranije: SOLIN, FRANKOPANSKA ULICA, 60), 21210 Solin</item>
      <item>Ana Grubišić, Put Sirobuje 10, 21311 Stobreč</item>
      <item>Gordana Grubišić, Braće Radića 3, 21210 Solin</item>
      <item>Nikola Grubišić, VUKOVARSKA ULICA 5 (ranije: DRNIŠ, KRALJA ZVONIMIRA, 41), 22320 Drniš</item>
      <item>Sanja Grubišić, Ulica Kralja Zvonimira 41, 22320 Drniš</item>
      <item>Antonio Gudelj, Put Dragovoda 17, 21000 Split</item>
      <item>Kata Gugić, Sarajevska 42, 21000 Split</item>
      <item>Mirjana Gugić, Luke Botića 6, 21210 Solin</item>
      <item>Ivica Hajder, Cigići 1, 22320 Otavice</item>
      <item>Željko Hajder, Cigići 1, 22320 Otavice</item>
      <item>Silvana Hajduk, Varoš 1, 21231 Klis</item>
      <item>Tomislav Herceg, Sinjska 46, 22300 Knin</item>
      <item>Mira Ikica, Vlaka Vi 2, 22303 Oklaj</item>
      <item>Franjo Ivčević, Sv. Petra od Klob. 1, 21217 Kaštel Novi</item>
      <item>Jelena Ivčević, Ulica Sv. Petra Od Klobuka 16, 21217 Kaštel Novi</item>
      <item>Damir Jakus, Stepinčeva 67, 21000 Split</item>
      <item>Gospova Jakus, Poljička Cesta 84, Poljica</item>
      <item>Marica Jakus, PUT MAJDANA 31 (ranije: SOLIN, PUT MAJDANA, 31), 21231 Klis</item>
      <item>Petar Jakus, Put Majdana 31, 21210 Solin</item>
      <item>Marko Janković, Bisko 39, 21232 Bisko</item>
      <item>Matija Jeličić, Vinkovačka 5, 21000 Split</item>
      <item>Ante Jeličić, Trondheimska 7, 21000 Split</item>
      <item>Marija Jocić, Vojka Krstulovića 21, 21000 Split</item>
      <item>Ante Jolić, Jolići 2, 22320 Gradac</item>
      <item>Marica Jukić, Perivoj A. Roje 5, 21000 Split</item>
      <item>Marko Jukić, Perivoj Ane Roje 5, 21000 Split</item>
      <item>Renata Jukić, Put Župića 33, 21230 Sinj</item>
      <item>Jadranka Jurić, Bufaline II 29, 21217 Kaštel Novi</item>
      <item>Marija Jurić, Put Kruševika bb, 21214 Kaštel Kambelovac</item>
      <item>Ankica Kainić, Prominski Put 11, 22300 Knin</item>
      <item>Jelena Kalinić, Magistrala Solin 67, 21000 Split</item>
      <item>Petar Kalinić, Mosećka 114, 21000 Split</item>
      <item>Anamarija Kalinić Radović, Vukovarska 57, 21000 Split</item>
      <item>Stipan Kamber, Sesartići 20, 21210 Solin</item>
      <item>Đuro Kapoši, Južno predgrađe 51, 31000 Osijek</item>
      <item>Željko Karin, Zgon 80, 21210 Solin</item>
      <item>Marijana Karin Prnjak, Zgon 80, 21210 Solin</item>
      <item>Neda Kasalo, CESTA DR. FRANJE TUĐMANA 409 (ranije: KAŠTEL KAMBELOVAC, CESTA DR. FRANJE TUĐMANA, 109), 21214 Kaštel Kambelovac</item>
      <item>Zvonimir Kasalo, CESTA DR. FRANJE TUĐMANA 409 (ranije: KAŠTEL KAMBELOVAC, CESTA DR. FRANJE TUĐMANA, 109), 21214 Kaštel Kambelovac</item>
      <item>Suzana Kašić, Ulica 142. Brigade 2, 22320 Drniš</item>
      <item>Ivana Katalinić Jerčić, Put Vrila 6, 21310 Omiš</item>
      <item>Josip Katušić, Luke Botića 11, 21210 Solin</item>
      <item>Ljiljana Kegalj, Istarska 5, 21000 Split</item>
      <item>Ante Kekez, Dubrovačka 35, 21000 Split</item>
      <item>Ivanko Kekez, Sukoišanska 29, 21000 Split</item>
      <item>Petrica Kekez, Dubrovačka 35, 21000 Split</item>
      <item>Boško Kevo, Stipe Pensa 5, 21217 Kaštel Štafilić</item>
      <item>Antiša Kliškinić, Ulica Petra Krešimira Iv 108, 21210 Solin</item>
      <item>Veljko Knezović, Zagrebačka 6, 21311 Stobreč</item>
      <item>Stjepan Kokeza, Čopova 8, 21000 Split</item>
      <item>Petar Kolega, ZVONIMIROVA 121 (ranije: SOLIN, ANTIŠE VUČIČIĆA, 149), 21210 Solin</item>
      <item>Daniela Kovač, Cesta dr. Franje Tuđmana 238a, 21212 Kaštel Sućurac</item>
      <item>Željka Kovač, Mažuranićevo šetalište 26, 21000 Split</item>
      <item>Ivan Kraljić, Put Balabana 7, 21203 Neorić</item>
      <item>Inga Krnjaić, Požeška 6, 21000 Split</item>
      <item>Anka Krstić, Odeska 19, 21000 Split</item>
      <item>Ivan Kundid, Gradišćanskih Hrvata 1, 21000 Split</item>
      <item>Ivana Kundid, Dinarska 11, 21000 Split</item>
      <item>Ružica Kundid, Dinarska 11, 21000 Split</item>
      <item>Deni Kuvačić, Mažuranićevo Šetalište 10 B, 21000 Split</item>
      <item>Anka Landikušić, Gradac 19 A, 21311 Podstrana</item>
      <item>Ivan Lasić, Konjsko bb, 21231 Konjsko</item>
      <item>Dražen Lazić, Šime Ljubića 9, 21000 Split</item>
      <item>Nenad Leskur, Ulica Stjepana Radića 14, 21210 Solin</item>
      <item>Ivana Lilić, Put Brodarice 7, 21000 Split</item>
      <item>Ivo Lipanović, M. Getaldića 31, 21000 Split</item>
      <item>Marko Lojić, Lojići 1, 22320 Drniš</item>
      <item>Mile Lovrić, Fra Grge Martića 41, 21000 Split</item>
      <item>Ana Lovrinčević, Vrh Visoke 121, 21000 Split</item>
      <item>Dejan Lukavac, Ćirići 3, 22320 Tepljuh</item>
      <item>Nela Madžar, Poljička 2, 21311 Podstrana</item>
      <item>Alenka Malinić, Pujanke 79, 21000 Split</item>
      <item>Pavao Marasović, Put Jokića-kalčina 8, 21203 Neorić</item>
      <item>Anto Marijan, Ulica Mate Lovraka 2, 10410 Velika Gorica</item>
      <item>Cvita Marijanović, Marjanovići Iznad Crkve 11, 22320 Gradac</item>
      <item>Dobrinka Marijanović, Put Smokovika 35, 21000 Split</item>
      <item>Tomislav Marijanović, Put Smokovika 35, 21000 Split</item>
      <item>Jasna Marin, Petra Svačića 99, 22320 Drniš</item>
      <item>Marina Marin, Trbounje bb, 22320 Drniš</item>
      <item>Željko Marinac, Varaždinska 3, 21000 Split</item>
      <item>Božidar Marinković, Dosud 9, 21000 Split</item>
      <item>Jakov Mateta, ULICA KORIOLANA ĆIPIKA 10 (ranije: KAŠTEL STARI, ULICA KARIOLANA ČIPIKA, 10), 21217 Kaštel Stari</item>
      <item>Ivan Matić, Kopilica 33, 21000 Split</item>
      <item>Ružica Matić, Gornji Matići Kod Bunara 1, 22320 Trbounje</item>
      <item>Slavko Matić, I. Aljinovića 11, 21311 Žrnovnica</item>
      <item>Željko Matić, Ulica Put Kaluna 18, 22320 Drniš</item>
      <item>Marija Matković, Šižgorićeva 20, 21000 Split</item>
      <item>Ivan Melvan, Luke Botića 7, 21217 Kaštel Novi</item>
      <item>Nikola Midenjak, Ulica 142. Brigade 16, 22320 Siverić</item>
      <item>Pere Mihanović, Radičinka 12, 21311 Žrnovnica</item>
      <item>Ana Mikulić, Čavoglave bb, 22320 Drniš</item>
      <item>Mate Mikulić, Pauk 11, 22320 Čavoglave</item>
      <item>Ivan Milaković, Strmoševica 3, 21222 Marina</item>
      <item>Ivan Milanović, Terzićeva 17, 21000 Split</item>
      <item>Zorka Miletić, Jajići 30, 21210 Solin</item>
      <item>Milan Miljuš, Kranjčevićeva 35, 21000 Split</item>
      <item>Đorđe Mirčetić, Pokvasica 2, 22320 Miočić</item>
      <item>Tonči Mišković, Jelsa 667, 21465 Jelsa</item>
      <item>Ana Moro, Vukovarska 80, 21000 Split</item>
      <item>Slavko Moro, Muklače 23, 21203 Crivac</item>
      <item>Tomi Moscatello, Ploča 17, Dol, 21460 Stari Grad</item>
      <item>Marija Munitić, Mažuranićevo šetalište 48, 21000 Split</item>
      <item>Ljubomir Muslim, Imotska 60, 21000 Split</item>
      <item>Mijo Nožina, PUT NOŽINA - MALJKOVIĆA 11 (ranije: PRGOMET, PRGOMET, 0), 21201 Prgomet</item>
      <item>Jurica Oman, Ive Tijardovića 10, 21000 Split</item>
      <item>Mirko Oman, Tijardovićeva 10, 21000 Split</item>
      <item>Janja Orošnjak, Gorice 2, 21212 Kaštel Sućurac</item>
      <item>Mila Palada, Odeska 4, 21000 Split</item>
      <item>Ivan Pandža, ULICA KORIOLANA ĆIPIKA 7 (ranije: KAŠTEL STARI, ULICA KARIOLANA ČIPIKA, 9), 21217 Kaštel Stari</item>
      <item>Asija Papić, Dr. Ante Starčevića 55, 21220 Trogir</item>
      <item>Mijo Papić, Getaldićeva 5, 21000 Split</item>
      <item>Tereza Papić, M. Getaldićeva 5, 21000 Split</item>
      <item>Rajko Parać, Paraći 3, 22320 Ružić</item>
      <item>Tatjana Parać, Vrlička 43, 21000 Split</item>
      <item>Đurđica Parat, Boksitno naselje 19, 22320 Drniš</item>
      <item>Ivan Pastuović, Pastuovića 3, 22320 Ružić</item>
      <item>Jurica Pavela, Poljana Kneza Trpimira 6, 21000 Split</item>
      <item>Roki Pavičić, Drugi Donji Dvori 6, 21460 Stari Grad</item>
      <item>Ivan Pažanin, Biokovska 6, 21000 Split</item>
      <item>Luka Peko, Terzićeva 5, 21000 Split</item>
      <item>Neda Penga, Sv.lovre 23, 21311 Stobreč</item>
      <item>Ante Perko, Don Petra Peroša 5, 21210 Mravince</item>
      <item>Ivana Perko, Don Petra Peroša 5, 21210 Mravince</item>
      <item>Gordana Perković, Vukovarska 43, 21000 Split</item>
      <item>Marica Perković, Perkovići 15, 22320 Kljake</item>
      <item>Nediljko Perković, Vukovarska 43, 21000 Split</item>
      <item>Nila Peroš, Terzićeva 3, 21000 Split</item>
      <item>Dragica Peša, Jeretova 7, 21000 Split</item>
      <item>Iris Peša, Rikarda Katalinića Jeretova 7, 21000 Split</item>
      <item>Nikša Petrić, Kod Sv. Stjepana 23, 21460 Stari Grad</item>
      <item>Matko Pezo, Hercegovačka 30, 21000 Split</item>
      <item>Zlatko Piperković, Dinka Šimunovića 17, 21000 Split</item>
      <item>Joško Pivac, Varaždinska 43, 21000 Split</item>
      <item>Luka Pjevac, Omiška 18, 21000 Split</item>
      <item>Anka Plazonja, Uskočka 7, 21000 Split</item>
      <item>Robert Plazonja, Uskočka 7, 21000 Split</item>
      <item>Gordan Poparić, ULICA GRGURA NINSKOG 29 A (ranije: KAŠTEL NOVI, ŽRTAVA RATA, 29 A), 21217 Kaštel Novi</item>
      <item>Ante Popović, J. Palmotića 2, 21000 Split</item>
      <item>Milanka Pranić, Mosećka Ulica 4, 22320 Drniš</item>
      <item>Miroslav Primorac, I. Paštrića Poljičanina 19, 21311 Podstrana</item>
      <item>Iva Punda, Bistrička 29, 21204 Kotlenice</item>
      <item>Drago Radić, Na rudini 3, 20207 Čibača</item>
      <item>Mladen Radmilović, Gorička 4, 21000 Split</item>
      <item>Petar Radonić, Jelsa 98, 21465 Jelsa</item>
      <item>Jagoda Radošević, Vrh Lučca 35, 21000 Split</item>
      <item>Ante Rajčić, Velebitska 97, 21000 Split</item>
      <item>Marko Ralica, Benkovačka 3, 21000 Split</item>
      <item>Ivan Raos, MANDIĆEVA 66 (ranije: STOBREČ, MANDIĆEVA, 66), 21000 Split</item>
      <item>Zdenka Razlog, Kod Pošte 33, 22320 Siverić</item>
      <item>Mila Rebić, Marka M. 20A, 21210 Mravince</item>
      <item>Marija Reljanović, Otavice 30, 22320 Otavice</item>
      <item>Mara Režić, Kliški Put 48, 21210 Solin</item>
      <item>Marija Rizvan, Bilice 12, 21000 Split</item>
      <item>Anđelko Rogulj, Gomile 38, 21217 Kaštel Stari</item>
      <item>Berislava Roša, Zvonimirova 29 B, 22300 Knin</item>
      <item>Sofija Ruić, Getaldićeva 19, 21000 Split</item>
      <item>Ana Runjić, Hrvatskih vitezova 46, 21000 Split</item>
      <item>Gordan Ruščić, Putaljski put bb, 21212 Kaštel Sućurac</item>
      <item>Sanja Ružić, Šižgorićeva 7, 21000 Split</item>
      <item>Svjetlana Samac, Samci 14, 22320 Brištane</item>
      <item>Miljenko Samardžić, Šižegorićeva 20, 21000 Split</item>
      <item>Dinka Sanseović, KUNIČIĆA DVOR 4 (ranije: DOL, DOL, 0), Dol</item>
      <item>Ante Sarić, Neorić bb, 21203 Neorić</item>
      <item>Ivan Sarić, DONJA MALA-CENTAR 47 (ranije: NEORIĆ, NEORIĆ, 0), 21203 Neorić</item>
      <item>Marija Sedlar, Ostravska 1, 21000 Split</item>
      <item>Ljubica Sekelez, Mitnička 1, 21000 Split</item>
      <item>Kristina Serdarević, Put Jokića-kalčina 8, 21203 Neorić</item>
      <item>Aleksandra Sever-Muhar, Karamanova 7, 21000 Split</item>
      <item>Boško Sikavica, Kričke bb, 22320 Ružić</item>
      <item>Snježana Sikavica, Domovinskog rata 12, 21210 Solin</item>
      <item>Dragan Simić, Sarajevska 76, 21000 Split</item>
      <item>Tanja Sinovčić, Trondheimska 10, 21000 Split</item>
      <item>Ljiljana Sirić, Put Vele Meje 10, 21212 Kaštel Sućurac</item>
      <item>Dijana Skelin, Vručine II 12, 21217 Kaštel Novi</item>
      <item>Kata Sočo, CENTAR - DUBRAVA 21 (ranije: NEORIĆ, NEORIĆ, 0), 21203 Neorić</item>
      <item>Marija Stančić, Petra Krešimira IV 10, 21460 Stari Grad</item>
      <item>Đani Stanić, Matoševa Ulica 131, 21210 Solin</item>
      <item>Danica Stipović, Put Dragočeva 54, 21212 Kaštel Sućurac</item>
      <item>Milorad Stojsavljević, Šimićeva 58, 21000 Split</item>
      <item>Petar Strinić, Pazdigradska 16, 21000 Split</item>
      <item>Luca Strunje, Kralja Tomislava 18, 22300 Knin</item>
      <item>Slavka Svalina, Crivac bb, 21203 Crivac</item>
      <item>Marijan Šamija, Trstenik 2, 21000 Split</item>
      <item>Marinka Šamija, Vrgoračka 8, 22300 Knin</item>
      <item>Katica Šeparović, Kupreška 92, 21000 Split</item>
      <item>Nenad Ševo, Triljska 1, 21000 Split</item>
      <item>Krasna Šiklić, Hercegovačka 88, 21000 Split</item>
      <item>Mili Šimig, Šibenska 27, 21000 Split</item>
      <item>Vesna Škare, Ruđera Boškovića 12, 21000 Split</item>
      <item>Ljubica Škopljanac, TIKVARIN 14 (ranije: KAŠTEL KAMBELOVAC, TIKVARIN, 8), 21214 Kaštel Kambelovac</item>
      <item>Milica Špar, Mašogradska Ulica 16, 21212 Kaštel Sućurac</item>
      <item>Eleana Šubat, Mosorska 26, 21311 Podstrana</item>
      <item>Ivan Šuljug, Ivaniševićeva 45, 21000 Split</item>
      <item>Vesna Šunjić, Šimićeva 14, 21000 Split</item>
      <item>Ljubica Tarle, Tarle 12, 22320 Velušić</item>
      <item>Nada Teklić, Zgon 80, 21210 Solin</item>
      <item>Lada Terzić, Puntarska 5, 21000 Split</item>
      <item>Ivan Tomić, Tomići 1, 22320 Siverić</item>
      <item>Ivan Topić, Vrlička 21, 21000 Split</item>
      <item>Jelica Topić, Mosećka 50A, 21000 Split</item>
      <item>Tvrtko Topić, Ulica 142. Brigade 37 A, 22320 Siverić</item>
      <item>Anđelka Torlak, Radunica 29, 21000 Split</item>
      <item>Ivan Torlak, Radunica 29, 21000 Split</item>
      <item>Marko Torlak, Radmilovića 20, 21000 Split</item>
      <item>Damir Tot, Šimićeva 12, 21000 Split</item>
      <item>Anka Treskavica, Dubrovačka 35, 21000 Split</item>
      <item>Anka Tukić, Šime Ljubića 13, 21000 Split</item>
      <item>Nediljko Ugrin, Sv. Ivana 33, 21311 Donje Sitno</item>
      <item>Marinko Uvodić, Zgon 32, 21210 Solin</item>
      <item>Nedjeljka Uvodić, Vinkovačka 51, 21000 Split</item>
      <item>Marko Validžić, Validžići 4, 22320 Ružić</item>
      <item>Ivanka Varnica, Imotska 69, 21000 Split</item>
      <item>Milica Varvodić, Kozjačka 24, 21210 Solin</item>
      <item>Kristina Velić, Papandopulova 11, 21000 Split</item>
      <item>Ljiljana Vesković, Fausta Vrančića 8, 21000 Split</item>
      <item>Milka Veštić, Čavale 11, 22323 Sedramić</item>
      <item>Ante Vidan, Gundulićeva 44, 21000 Split</item>
      <item>Marko Vidović, Ružić bb, 22320 Gradac</item>
      <item>Matko Vidović, Gradac bb, 22320 Gradac</item>
      <item>Nevenka Vidović, Pastuovići 4, 22320 Gradac</item>
      <item>Ankica Vilibić, Marina Getaldića 33, 21000 Split</item>
      <item>Anđelko Vilić, RADOBILJSKA CESTA 41 (ranije: KREŠEVO, KREŠEVO, 24), 21250 Kreševo</item>
      <item>Normela Visković, Jelsa 1005, 21465 Jelsa</item>
      <item>Tonči Visković, Jelsa 1005, 21465 Jelsa</item>
      <item>Marica Vlaić, Ulica Nikole Tesle 16, 22320 Drniš</item>
      <item>Dubravka Vlainić, Jelsa 357, 21465 Jelsa</item>
      <item>Ivo Vodanović, Pavičića dvori 11, 21460 Stari Grad</item>
      <item>Josip Vogleš, CESTA DR. FRANJE TUĐMANA 550 (ranije: KAŠTEL KAMBELOVAC, CESTA DR. FRANJE TUĐMANA, 80), 21214 Kaštel Kambelovac</item>
      <item>Vinko Vranković, JELSA 129 (ranije: JELSA, JELSA, 0), 21465 Jelsa</item>
      <item>Ivan Vrdoljak, DONJA MALA-CENTAR 31 (ranije: NEORIĆ, NEORIĆ, 0), 21203 Neorić</item>
      <item>Mirjana Vrdoljak, Put Kule 12, 21210 Solin</item>
      <item>Marija Vrgoč, Velebitska 34, 21000 Split</item>
      <item>Bože Vuco, Starčevićeva 10, 21212 Kaštel Sućurac</item>
      <item>Mirjana Vučković, Ruđera Boškovića 23, 21000 Split</item>
      <item>Višnja Vučković, Put Smokovika 26, 21000 Split</item>
      <item>Ivan Vugdelija, Don Frane Bulića 38, 21217 Kaštel Novi</item>
      <item>Dubravka Vukas, Markov Put 8, 21000 Split</item>
      <item>Anđelka Vukičević, Badanj bb, 22320 Drniš</item>
      <item>Zora Vuković, Plitvička 1A, 21000 Split</item>
      <item>Ivan Vukušić, Dobrilina 6, 21000 Split</item>
      <item>Jadran Vukušić, Put Sv. Klementa 19, 21311 Gornje Sitno</item>
      <item>Nevenka Vukušić, Cerje 2, 22320 Mirlović Polje</item>
      <item>Vjera Vukušić, Kralja Petra Krešimira IV 8, 22320 Drniš</item>
      <item>Zvonimir Vukušić, Vinodolska 10, 21000 Split</item>
      <item>Nevenka Vuleta, Markov put 33, 21311 Stobreč</item>
      <item>Vinka Zekić, Mostarska 7, 21000 Split</item>
      <item>Dinko Zenčić, Račić bb, 21465 Jelsa</item>
      <item>Borislav Zokić, Fra Bone Razmilovića 1, 21000 Split</item>
      <item>Dolina Zokić, Pojišanska 18, 21000 Split</item>
      <item>Margita Zokić, Fra Bone Razmilovića 1, 21000 Split</item>
      <item>Luca Zolota, Gospin Put 38, 21212 Kaštel Sućurac</item>
      <item>Milan Žarković, Parčić bb, 22320 Siverić</item>
      <item>Nevenka Živko, M. Čačića 3, 22300 Knin</item>
      <item>Davorka Živković, Živkovići 12, 22320 Badanj</item>
      <item>Ivica Živković, Badanj bb, 22320 Badanj</item>
      <item>Ivo Živković, Put Kule 27, 21210 Solin</item>
      <item>Siniša Ivančić, Lovački Put 13, 21000 Split</item>
      <item>Iva Jelić, Benkovačka 3, 21000 Split</item>
      <item>Marko Kavelj, Alojzija Stepinca 11, 21000 Split</item>
      <item>Ivan Koljanin, Kupreška 82, 21000 Split</item>
      <item>Željko Kovač, Dravska 4, 31000 Osijek</item>
      <item>Zvonko Kruneš, Ulica Slobode 36, 21000 Split</item>
      <item>Nikola Lacmanović, Sukoišanska 19, 21000 Split</item>
      <item>Vesna Lepetić, Tršćanska 12, 21000 Split</item>
      <item>Jelica Ljubica, Velebitska 105, 21000 Split</item>
      <item>Darko Lulić, Vežarovice 18, 21214 Kaštel Lukšić</item>
      <item>Vesna Lulić, Vežarovice 18, 21214 Kaštel Lukšić</item>
      <item>Marija Mamić, Kroz Meterize 26, 22000 Šibenik</item>
      <item>Radojka Marijanović, Marijanovići Iznad Crkve 10, 22320 Gradac</item>
      <item>Meri Cabadaj, Trg Bana Josipa Jelačića 10, 31000 Osijek</item>
      <item>Mate Markotić, Put Starog Sela 23, 21311 Podstrana</item>
      <item>Ante Marović, Lička 3, 21000 Split</item>
      <item>Ivan Marušić, Poljičkih Knezova 87, 21311 Podstrana</item>
      <item>Iva Melvan, Doverska 31, 21000 Split</item>
      <item>Goran Merkel, Mutvoranska Ulica 3, 52100 Pula</item>
      <item>Ivan Mornar, Miroslava Krleže 24, 21000 Split</item>
      <item>Miodrag Munjiza, Put Miluša 7, 21311 Stobreč</item>
      <item>Ante Nožina, Put Nožina-maljkovića 5, 21201 Prgomet</item>
      <item>Anica Pandža, Hercegovačka 46, 21000 Split</item>
      <item>Nikica Pavlović, Gornji Kono 37, 20000 Dubrovnik</item>
      <item>Silvana Perić, Table 31, 21000 Split</item>
      <item>Nediljka Perišić, Ruđera Boškovića 8a, 21204 Dugopolje</item>
      <item>Elvira Dračevac, Lumbarda 678, 20260 Lumbarda</item>
      <item>Mara Dobrota, Trondheimska 9, 21000 Split</item>
      <item>Neda-lidia Buljević, Put Crkve 8, 22320 Gradac</item>
      <item>Ivan Bugarin, Grab 114, 21238 Grab</item>
      <item>Maja Bučić, Ruđera Boškovića 11, 21000 Split</item>
      <item>Mira Božić, Bilice Ii 38, 21000 Split</item>
      <item>Sandra Borić, Mosećka 56, 21000 Split</item>
      <item>Marija Davidović, Gašpini 88, 21210 Solin</item>
      <item>Petar Adjanski, Osječka Ulica 1, 21214 Kaštel Gomilica</item>
      <item>Ana Čatlak, Put Sv. Ante Padovanskog 14, 21214 Kaštel Kambelovac</item>
      <item>Marinko Buškulić, Ivana Gundulića 13, 21000 Split</item>
      <item>Marinko Galić, Kamenita 99, 21000 Split</item>
      <item>Luca Gabela, Kneza Lj. Posavskog 7, 21000 Split</item>
      <item>Tomislav Frankić, Grljevačka 41, 21311 Podstrana</item>
      <item>Elias Erceg, Vrbanj 132, 21460 Vrbanj</item>
      <item>Jakov Elez, Donje Ogorje 0, 21206 Donje Ogorje</item>
      <item>Sretan Bajalo, Poljana Kneza Trpimira 4, 21000 Split</item>
      <item>Mario Tomić, Ulica Svetega Križica 26, 21450 Hvar</item>
      <item>Ranko Vuleta, Sv. Ivana 20, 21311 Donje Sitno</item>
      <item>Zlatko Balić, K. Višeslava 1, 21204 Dugopolje</item>
      <item>Boško Barać, Bajagić 13a, 21238 Bajagić</item>
      <item>Milan Vukić, Doverska 5, 21000 Split</item>
      <item>Mara Vukorepa, Zgon 30, 21210 Solin</item>
      <item>Bare Vujina, Vujinova 4, 21217 Kaštel Štafilić</item>
      <item>Milenko Bašić, Sv.nikole 46, 21207 Podgrađe</item>
      <item>Diana Blažević, Mejaši I 3b, 21000 Split</item>
      <item>Jozo Bogić, Put Blata 132, 21217 Kaštel Stari</item>
      <item>Stjepko Bojanić, Duvanjska 7, 21000 Split</item>
      <item>Miroslav Trečić, Ulica Domovinskog Rata 1c, 21210 Solin</item>
      <item>Neda Tukić, Trondheimska 10, 21000 Split</item>
      <item>Vinka Ukić, Dinka Šimunovića 5, 22300 Knin</item>
      <item>Mira Velić, Bernarda Vukasa 32, 21000 Split</item>
      <item>Ivan Vrdoljak, Donja Mala-centar 31, 21203 Neorić</item>
      <item>Iva Vrdoljak, Kukuljevićeva 19, 21000 Split</item>
      <item>Dražen Todorović, Hercegovačka 70, 21000 Split</item>
      <item>Dubravka Stojanovska, Put Plokita 75, 21000 Split</item>
      <item>Josip Strniša, Ivana Gundulića 9, 22300 Knin</item>
      <item>Ivica Sviličić, Kneza Mutimira 3, 21000 Split</item>
      <item>Ana Rogošić, Komjate 0, 21214 Kaštel Lukšić</item>
      <item>Ivica Stipinović, Sukoišanska 25, 21000 Split</item>
      <item>Darko Topić, Put Sv. Ižidora 92, 21000 Split</item>
      <item>Marija Trečić, Ulica Domovinskog Rata 1c, 21210 Solin</item>
      <item>Milica Zorić, Pujanke 53, 21000 Split</item>
      <item>Ivo Rajčić, Radunićeva 19, 21217 Kaštel Novi</item>
      <item>Ivan Radoš, Drniški Put 9, 21000 Kamen</item>
      <item>Željka Vučemilović-šimunović, Alkarska 26, 21000 Split</item>
      <item>Slaven Tukić, Šime Ljubića 13, 21000 Split</item>
      <item>Bartul Barišić, Stjepana Radića 11, 20207 Cavtat</item>
      <item>Tajana Domazet, Mosećka 50a, 21000 Split</item>
      <item>Velinka Runjić, Marina Getaldića 17, 21000 Split</item>
      <item>Niko Dujić, Don Petra Peroša 107, 21210 Mravince</item>
      <item>Teo Mandić, Krešimirova 26, 21210 Vranjic</item>
      <item>Mevlida Armanda, Vranjički Put 18, 21000 Split</item>
      <item>Renata Kalčić, Brajšina 26, 51000 Rijeka</item>
      <item>Juraj Lešković, Matenci 142, 49240 Matenci</item>
      <item>VRGORKA-VINARIJA dioničko društvo za proizvodnju pića, poljoprivredu i trgovinu, Fra Ivana Rožića 35, 21276 Vrgorac</item>
      <item>Milivoj Vidas, Starčevićeva 26, 21000 Split</item>
      <item>BURA l d.o.o. za trgovinu i usluge - u stečaju, Koturaška 51, Zagreb</item>
      <item>AUTO CENTAR LOZIĆ d.o.o. trgovina vozilima u stečaju, Županijska 21, 31000 Osijek</item>
      <item>NET MEDIA SISTEMI d.o.o. za informatički inženjering, Kvaternikova 12, 21000 Split</item>
      <item>BASLER OSIGURANJE ZAGREB dioničko društvo za osiguranje, Radnička cesta 37/b, Zagreb</item>
      <item>NASTAVNI ZAVOD ZA JAVNO ZDRAVSTVO SPLITSKO-DALMATINSKE ŽUPANIJE, Vukovarska Ulica 46, 21000 Split</item>
      <item>Joško Pavlov, Primorska Ulica 54, 21214 Kaštel Gomilica</item>
      <item>Tina Trajković, Doverska 11, 21000 Split</item>
      <item>Nada Dujmić, Aljinovića 95, 21311 Žrnovnica</item>
      <item>Nada Baković, Kroz Selo 6, 22321 Parčić</item>
      <item>Marija Duvančić, Duvančići 40, 22320 Razvođe</item>
    </derivirana_varijabla>
  </DomainObject.Predmet.StrankaListFormatedWithAdress>
  <DomainObject.Predmet.StrankaListFormatedWithAdressOIB>
    <izvorni_sadrzaj>
      <item>REPUBLIKA HRVATSKA, OIB 18683136487 zastupanog po punomoćniku ŽUPANIJSKO DRŽAVNO ODVJETNIŠTVO U SPLITU</item>
      <item>LUKA dioničko društvo, OIB 34440814040, Kopilica 47 B, Split</item>
      <item>RAD, d.o.o. za vodoopskrbu i ostale komunalne djelatnosti, OIB 71304592430, Ul.Stjepana Radića 69, Drniš</item>
      <item>HEP-Operator distribucijskog sustava d.o.o. za distribuciju i opskrbu električne energije ELEKTRA ŠIBENI, OIB 46830600751, Ulica grada Vukovara 37, 10000 Zagreb</item>
      <item>Mara Jukić, OIB 37710339746, Čavoglave bb, 22322 Ružić zastupanog po punomoćniku Mijo Jeličić</item>
      <item>Ivica Bašić, OIB 14595893401, Vukovarska 170, 21000 Split zastupanog po punomoćniku Mijo Jeličić</item>
      <item>GASTRO GRUPA d.o.o. za trgovinu i usluge, OIB 39228456312, Grada Vukovara 271, 10000 Zagreb</item>
      <item>AUTO HRVATSKA dioničko društvo, OIB 32709834358, Dubrovačka Ulica 1, Split</item>
      <item>JADRANSKO OSIGURANJE d.d., OIB 94472454976, Listopadska 2, 10000 Zagreb zastupanog po punomoćniku Grgić &amp; Partneri odvjetničko društvo j.t.d.</item>
      <item>CITY EX d.o.o. za prijenos poslovne dokumentacije, OIB 99406899243, Donje Svetice 40, 10 000 Zagreb zastupanog po punomoćniku Antonio Zujić</item>
      <item>Hrvatski Telekom d.d., OIB 81793146560, Savska cesta 32, 10000 Zagreb</item>
      <item>CODEX SORTIUM društvo s ograničenom odgovornošću za pružanje kompleksnih konzalting usluga, OIB 83918065246, Ivana Šibla 9, 10000 Zagreb</item>
      <item>SUNCE osiguranje d.d., OIB 12012147571, Trnjanska cesta 108, 10000 Zagreb</item>
      <item>HRVATSKA IZVJEŠTAJNA NOVINSKA AGENCIJA, OIB 41387373932, Marulićev trg 16, 10000 Zagreb</item>
      <item>ČISTOĆA d.o.o. za komunalnu djelatnost, održavanje čistoće i odlaganje komunalnog otpada, OIB 16912997621, Put od Republike 14, Dubrovnik</item>
      <item>TEXT-PAPIR d.o.o. za trgovinu i usluge, OIB 45878059290, Stinice 12, Split</item>
      <item>SLOBODNA DALMACIJA izdavačka i tiskarska djelatnost, dioničko društvo, OIB 35075764438, Ulica Hrvatske Mornarice 4, Split</item>
      <item>ČISTOĆA društvo s ograničenom odgovornošću za obavljanje komunalnih djelatnosti održavanja čistoće i odlaganja komunaln, OIB 38812451417, Put Plokita 81, Split</item>
      <item>OPĆINA JELSA Jedinstveni upravni odjel, OIB 94187441810, Riba bb, 21465 Jelsa</item>
      <item>AUTOKUĆA BOSNIĆ d.o.o. za trgovinu, servis i remont, OIB 62890333516, Rakite 27, Žrnovnica</item>
      <item>TISKARA MALENICA d.o.o., OIB 21268596817, 113. Šibenske brigade HV-a 193, Šibenik zastupanog po punomoćniku Jasmin Avdagić</item>
      <item>Ivan Marijan, OIB 35721802898, Strossmayerovo šetalište bb, 21465 JELSA, Otok Hvar zastupanog po punomoćniku Zdravko Bojanić</item>
      <item>HEP-Operator distribucijskog sustava d.o.o. za distribuciju i opskrbu električne energije, OIB 46830600751, Ulica grada Vukovara 37, 10000 Zagreb</item>
      <item>Rikard Pavlović, OIB 16829467929, Gundulićeva 26, 21000 Split</item>
      <item>LUČKA UPRAVA SPLIT, OIB 06992092556, Gat Sv. Duje 1, Split</item>
      <item>TINA ALATI društvo s ograničenom odgovorošću za trgovinu i usluge, OIB 72232886006, Trg Francuske Repub. 14, 10000 Zagreb</item>
      <item>PLOVPUT trgovačko društvo s ograničenom odgovornošću za održavanje pomorskih plovnih putova i radijske službe, OIB 14480721492, Obala Lazareta 1, Split</item>
      <item>Regionalna veletržnica Benkovac dioničko društvo za trgovinu i usluge "u stečaju", OIB 16205687638, Benkovačke bojne 17, Benkovac</item>
      <item>MESSER CROATIA PLIN Poduzeće za proizvodnju i prodaju tehničkih plinova d.o.o., OIB 32179081874, Industrijska 1, Zaprešić</item>
      <item>ZAVOD ZA JAVNO ZDRAVSTVO DR. ANDRIJA ŠTAMPAR, OIB 33392005961, Mirogojska Cesta 16, 10000 Zagreb</item>
      <item>Zagrebačka burza d.d., OIB 84368186611, Ivana Lučića 2a/22, 10000 Zagreb zastupanog po punomoćniku MAĐARIĆ &amp; LUI - odvjetničko društvo d.o.o.</item>
      <item>METRONET TELEKOMUNIKACIJE d.d. za telekomunikacijske usluge, OIB 23269006802, Ulica Grada Vukovara 269/d, 10000 Zagreb</item>
      <item>RELAX, d.o.o. za proizvodnju i trgovinu, OIB 24543050439, Tijardovićeva 4/II, Split</item>
      <item>MINISTARSTVO GOSPODARSTVA, RAVNETELJSTVO ZA ROBNE ZALIHE, OIB 22413472900, Ul.Grada Vukovara 78/VI, 10000 Zagreb zastupanog po punomoćniku ŽUPANIJSKO DRŽAVNO ODVJETNIŠTVO U SPLITU</item>
      <item>PUĆO d.o.o. za trgovinu, ugostiteljstvo i cestovni prijevoz, OIB 33417474295, Puće 2, Ružić</item>
      <item>ITEM, d.o.o. informatičke usluge, OIB 71527463594, Put Supavla 39, Split</item>
      <item>ŠKARE TRADE, d.o.o. za trgovinu i ugostiteljstvo, OIB 88448992592, Sarajevska Ulica 64, Split</item>
      <item>CROATIA osiguranje d.d. FILIJALA SPLIT, OIB 26187994862, Miramarska 22, 10000 Zagreb</item>
      <item>MIRJANA BARIĆ, OIB 91861480870, D.Farlatija 92, 23000 Zadar</item>
      <item>SREDIŠNJE KLIRINŠKO DEPOZITARNO DRUŠTVO, dioničko društvo, OIB 64406809162, Heinzelova 62/a, 10000 Zagreb</item>
      <item>MILENKO BUŠLJETA, OIB 63433937940, P. Bonifacije 30, 23000 Zadar</item>
      <item>MILICA UGARKOVIĆ, OIB 03462724779, 23000 Zadar</item>
      <item>FABIJAN PERONJA, OIB 19033633778, Banski dolac bb, 21465 Jelsa zastupanog po punomoćniku KRUNO PERONJA</item>
      <item>Agencija za upravljanje državnom imovinom, OIB 75666130770, Ivana Lučića 6, 10000 Zagreb</item>
      <item>COMENG, društvo s ograničenom odgovornošću za informatički inženjering, OIB 42122172362, A. Starčevića 11, Solin</item>
      <item>AMEROPA AG, OIB 38272342702, Rebgasse 108, BINNINGEN zastupanog po punomoćniku Odvjetničko društvo Hanžeković &amp; Partneri društvo s ograničenom odgovornošću</item>
      <item>GRAFOPLEX, društvo s ograničenom odgovornošću, za trgovinu i usluge, OIB 71142152777, Hektorovićeva 47, Split</item>
      <item>HP - Hrvatska pošta d.d., OIB 87311810356, Jurišićeva 13, 10000 Zagreb</item>
      <item>Financijska agencija, OIB 85821130368, Vrtni put 3, 10000 Zagreb</item>
      <item>NIKOLA LACMANOVIĆ, OIB 50670282682, Sukoišanska 19, 21000 Split zastupanog po punomoćniku DORIS KOŠTA</item>
      <item>HEP-Operator distribucijskog sustava d.o.o. za distribuciju i opskrbu električne energije, OIB 46830600751, Ulica grada Vukovara 37, 10000 Zagreb</item>
      <item>VODOVOD I KANALIZACIJA, društvo s ograničenom odgovornošću za vodoopskrbu, odvodnju i pročišćavanje otpadnih voda, OIB 56826138353, Biokovska 3, Split</item>
      <item>JELKOM, društvo s ograničenom odgovornošću za komunalnu djelatnost, OIB 92345732468, Vrboska</item>
      <item>DALMACIJAVINO d.d. za proizvodnju i promet alkoholnih i bezalkoholnih pića "u stečaju", OIB 07837847925, Obala kneza Domagoja 15, Split</item>
      <item>EUROLEASING d.o.o., OIB 48922277230, Remetinečka cesta 98, 10000 Zagreb zastupanog po punomoćniku Grgić &amp; Partneri odvjetničko društvo j.t.d.</item>
      <item>Rino Barbić, odvjetnik, OIB 04402974520, Vrsina 0, 21465 Jelsa</item>
      <item>HVARSKI VODOVOD d.o.o., OIB 96577868636, Radičina 0, 21465 Jelsa zastupanog po punomoćniku Rino Barbić</item>
      <item>IVAN MILAT, OIB 89865160390, Ulica br. 7, 20271 BLATO NA KORČULI</item>
      <item>DIONOVA - DIONA d.o.o., OIB 41112127430, Donje Svetice 127, 10000 Zagreb</item>
      <item>TEHNOPLAST d.o.o. za građevinarstvo, trgovinu, ugostiteljstvo, turizam i uslužne djelatnosti, OIB 70676517267, Ulica Slobode 5, 21000 Split</item>
      <item>VIPnet, društvo s ograničenom odgovornošću za usluge javnih telekomunikacija, OIB 29524210204, Vrtni put 1, 10000 Zagreb</item>
      <item>BILIĆ-ERIĆ d.o.o. za privatnu zaštitu, OIB 68580128211, Ljudevita Posavskog 3, Trgovački centar Millennijum, Sesvete</item>
      <item>DALMACIJAVINO - ZAGREB društvo sograničenom odgovornošću za trgovinu, ugostiteljstvo i prijevoz, OIB 93269876765, Gajeva 26, 10000 Zagreb</item>
      <item>GRAD DRNIŠ, OIB 38309740312, Trg kralja Tomislava 1, 22320 Drniš</item>
      <item>Vetropack Straža tvornica stakla d.d. Hum na Sutli, OIB 74210066591, Hum na Sutli, Hum na Sutli 203, Hum Na Sutli</item>
      <item>CAPRICORNO, društvo s ograničenom odgovornošću za trgovinu, OIB 09517317411, Hercegovačka 57/A, Split</item>
      <item>PELJEŠKI VRHOVI, POLJOPRIVREDNA ZADRUGA, OIB 49398931487, Janjina 68, Janjina</item>
      <item>Toma Šurjak, OIB 66049692921, Sansovića dvori 29, 21465 JELSA, DOL zastupanog po punomoćniku Rino Barbić</item>
      <item>Jakov Peronja, OIB 07373599239, Jelsa 0, 21465 Jelsa zastupanog po punomoćniku Rino Barbić</item>
      <item>TIGAR d.o.o. za usluge, OIB 65051360088, Put Supavla 1, Split zastupanog po punomoćniku Zoran Iviš</item>
      <item>POREZNA UPRAVA Područni ured Split, OIB 18683136487, Trg dr. Franje Tuđmana 4, 21000 Split zastupanog po punomoćniku ŽUPANIJSKO DRŽAVNO ODVJETNIŠTVO</item>
      <item>BURA I TRAMUNTANA d.o.o. za trgovinu i usluge, OIB 78359961331, Don Frane Bulića 205, Solin</item>
      <item>TRAST međunarodno otpremništvo, dioničko društvo, OIB 93225891495,  Gat Sv.Duje 4, Split zastupanog po punomoćniku Marina Tončić-Bota</item>
      <item>CHROMOS AGRO dioničko društvo proizvodnja sredstava za zaštitu bilja, OIB 82790074844, Radnička cesta 173/n, 10000 Zagreb</item>
      <item>VODOVOD I KANALIZACIJA, društvo s ograničenom odgovornošću za vodoopskrbu, odvodnju i pročišćavanje otpadnih voda, OIB 56826138353, Biokovska 3, Split</item>
      <item>AUTOTRANS d. o. o. za javni prijevoz putnika u cestovonom prometu, trgovinu, usluge i turistička agencija, OIB 19819724166, Trg Žabica 1, Rijeka</item>
      <item>BRTVILA BREZIĆ d.o.o. za proizvodnju brtvila, trgovinu i zastupanje, OIB 47897946377, Starotrnjanska 46/A, 10000 Zagreb</item>
      <item>IREKS AROMA društvo s ograničenom odgovornošću, OIB 36709757659, Radnička Cesta 37, 10000 Zagreb zastupanog po punomoćniku Odvjetničko društvo GLAMUZINA &amp; GROŠETA</item>
      <item>Marin Mileteta, odvjetnik, OIB 37476644793, Gorjanska 26, 10000 Zagreb zastupanog po punomoćniku Antonia Selak</item>
      <item>HEP - Opskrba d.o.o. za opskrbu potrošača električnom, toplinskom energijom i plinom, OIB 63073332379, Ulica grada Vukovara 37, 10000 Zagreb</item>
      <item>ING-ATEST d.o.o. za trgovinu i usluge, OIB 21777333810, Hrvatske mornarice 1/a, Split</item>
      <item>Hrvatske vode, pravna osoba za upravljanje vodama, OIB 28921383001, Grada Vukovara 220, 10000 Zagreb</item>
      <item>BASLER OSIGURANJE ZAGREB dioničko društvo za osiguranje, OIB 59706054982, Radnička cesta 37/b, 10000 Zagreb</item>
      <item>NARODNI TRGOVAČKI LANAC d.o.o. za trgovinu i usluge, OIB 78344221376, Soblinec, Soblinečka 55, Sesvete</item>
      <item>MANTIS, d.o.o. za trgovinu i usluge, OIB 41274793973, Varaždinska 51, Split</item>
      <item>Vinko Paina, OIB 51203688235, Malo selo, 21460 Stari Grad</item>
      <item>TRANSADRIA, međunarodna špedicija d. d. u stečaju, OIB 47965841018, Riva Boduli 1, Rijeka</item>
      <item>Hrvatska radiotelevizija, OIB 68419124305, Prisavlje 3, 10000 Zagreb</item>
      <item>BRODOMERKUR trgovina i usluge, dioničko društvo, OIB 33956120458, Poljička Cesta 35, Split</item>
      <item>ZAGREBAČKI HOLDING, društvo s ograničenom odgovornošću za javni prijevoz, opskrbu vodom, održavanje čistoće, putnička a, OIB 85584865987, Ulica grada Vukovara 41, 10000 Zagreb</item>
      <item>NASTAVNI ZAVOD ZA JAVNO ZDRAVSTVO SPLITSKO-DALMATINSKE ŽUPANIJE, OIB 54948902275, Vukovarska Ulica 46, Split</item>
      <item>BRODOSPLIT-BRODOGRADILIŠTE društvo s ograničenom odgovornošću, OIB 05532178397, Put Supavla 21, Split</item>
      <item>COPAN ZAGREB društvo s ograničenom odgovornošću za trgovinu i zastupanje, OIB 43698579132, Selnica Šćitarjevska 25, 10410 Velika Gorica</item>
      <item>DUHAN društvo s ograničenom odgovornošću, OIB 84143469050, Vukovarska 30, Dubrovnik</item>
      <item>Ivica Maleš vl. autoservis "UNO", OIB 89917595934, Put Blata bb, 21216 Kaštel Stari</item>
      <item>Teo Palaversić, OIB 21074825891, Mala Banda 166, 21465 Jelsa</item>
      <item>HRVATSKA POŠTANSKA BANKA, dioničko društvo, OIB 87939104217, Jurišićeva 4, 10000 Zagreb</item>
      <item>OTIS DIZALA, društvo s ograničenom odgovornošću za proizvodnju, montažu, remont i održavanje dizala, OIB 76080865307, Prilaz Vladislava Brajkovića 15, 10000 Zagreb</item>
      <item>Fabijan Roić, OIB 55646544786, Domobranska 26, 21460 Stari Grad</item>
      <item>Ivo Družević, OIB 59608054089, Družević Dvor 20, 21460 Stari Grad, Dol</item>
      <item>Ivo Roić, OIB 73872839985, Zbora Narodne garde 2, 21460 Stari Grad</item>
      <item>Josip Kovačević, OIB 24407104693, M.Ivanića 26, 21460 Stari Grad</item>
      <item>Tedi-Tadija Maroević, OIB 75901351091, Out Rudine 4, 21460 Stari Grad</item>
      <item>Jakica Lupi, OIB 73236308888, Vrbanj 0, 21462 Vrbanj</item>
      <item>Joza Bratanić, OIB 08011374888, Vrbanj 0, 21462 Vrbanj</item>
      <item>Antun Pavičić, OIB 65866256737, Pavičića dvor 13, 21460 Stari Grad, Dol</item>
      <item>Juraj Pavičić, OIB 09529542053, Ceratorij 0, 21462 Vrbanj</item>
      <item>Cvjetko Matković, OIB 10443683019, Matije Ivanića 0, 21460 Stari Grad</item>
      <item>Katica Kovačević, OIB 33120980772, Dol 0, 21460 Dol</item>
      <item>Nikša Dužević, OIB 66241675982, Dol 0, 21460 Dol</item>
      <item>Milovan Kombura, OIB 30770175855, F. Vrančića 13, 21000 Split</item>
      <item>Jelisava Pavičić, OIB 83980708087, Vrbanj 0, 21462 Vrbanj</item>
      <item>Matko Carić, OIB 35189247498, Dol 0, 21460 Dol</item>
      <item>Marinko Dužević, OIB 12242231071, Dol  0, 21460 Stari Grad, Dol</item>
      <item>Margarita Radonić, OIB 28025722533, Dol 0, 21460 Dol</item>
      <item>Dinko Pavičić Tribunol, OIB 99243667034, Žrtava Rata  2, 21460 Stari Grad</item>
      <item>Tonči Šurjak, OIB 60785268681, Stari Grad 0, 21460 Stari Grad</item>
      <item>Duško Pavičić Ivelja, OIB 25982798589, Bassina 0, 21462 Vrbanj</item>
      <item>Pero Dulčić Sušak, OIB 55533277123, Malo Selo 63, 21460 Stari Grad</item>
      <item>Ivan Tadić, OIB 00384008152, Vagonj 32, 21460 Stari Grad</item>
      <item>Ivica Pavičić, OIB 72332556277, Vrbanj 0, 21462 Vrbanj</item>
      <item>Mihovil-Mile Pavičić, OIB 24835949834, Vrbanj 0, 21462 Vrbanj</item>
      <item>Tomi Moscatello, OIB 28508820612, Dol, 21460 Dol</item>
      <item>Nikola Vodanović, OIB 74845370223, Vrbanj 0, 21462 Vrbanj</item>
      <item>Margarita Marica Stančić, OIB 08101100980, Kod Sv. Petra 0, 21460 Stari Grad</item>
      <item>Vjekoslav Radonić, OIB 33204721839, Dol 0, 21460 Dol</item>
      <item>Marinko Sanseović, OIB 45513941394, Dol 0, 21460 Dol</item>
      <item>Tadija Moškatelo, OIB 31188799731, B.Kašića 9, 21460 Stari Grad</item>
      <item>Damir Petrić, OIB 86091667582, Stari Grad 0, 21460 Stari Grad</item>
      <item>Louis Petrić, OIB 16074465250, Srinjo kola 2, 21460 Stari Grad</item>
      <item>Ivica Ljubić, OIB 56655610557, Stari Grad 0, 21460 Stari Grad</item>
      <item>Vinko Lupi, OIB 35451219902, Sv. Magdalene 7, 21460 Stari Grad</item>
      <item>Ivan Tadić Šilo, OIB 70114227603, Stari Grad 0, 21460 Stari Grad</item>
      <item>Ivan Tadić, OIB 70114227603, Stari Grad 0, 21460 Stari Grad</item>
      <item>Vinko Maroević, OIB 76848533915, Stari Grad, 21460 Stari Grad</item>
      <item>Ivan Buratović, OIB 47859397279, Vrbanj 13, 21462 Vrbanj</item>
      <item>Mijo Mili Pavičić, OIB 88915921313, Vrbanj 0, 21460 Vrbanj</item>
      <item>Marija Vodanović, OIB 55757464937, Stari Grad 0, 21460 Stari Grad</item>
      <item>Jakov Fredotović, OIB 46839149373, Vrbanj 297, 21462 Vrbanj</item>
      <item>Miljenko Srhoj, OIB 83488729434, Krešimirova 5, 21460 Stari Grad</item>
      <item>Nikola Haladić, OIB 44890767273, Stari Grad 0, 21460 Stari Grad</item>
      <item>Janez Jelušić, OIB 53424861114, Sv. Petra 0, 21460 Stari Grad</item>
      <item>Nikola Sansević, OIB 77925554696, Dol 0, 21460 Stari Grad</item>
      <item>Nikola Buratović, OIB 63461897206, Vrbanj 0, 21462 Vrbanj</item>
      <item>Cvjetko Buratović, OIB 68271062216, Put Križa 4, 21460 Stari Grad</item>
      <item>Nikola Buratović, OIB 83296807791, Vrbanj 0, 21462 Vrbanj</item>
      <item>Nikola Stipišić, OIB 40730811746, Vrbanj 0, 21462 Vrbanj</item>
      <item>Prošper Moškatelo, OIB 30735770287, Dol 0, 21460 Dol</item>
      <item>Tonko Maroević, OIB 09539101243, Šiberija 6, 21460 Stari Grad</item>
      <item>Ivo Pavičić, OIB 10571584537, Dol 0, 21460 Dol</item>
      <item>Pavao Čubre, OIB 53903728630, Vrbanj 0, 21462 Vrbanj</item>
      <item>Luka Šurjak, OIB 94878152360, Dol 0, 21460 Dol</item>
      <item>Luka Franetović, OIB 70961784599, C. Škarpe 17, 21460 Stari Grad</item>
      <item>Ivan Miloš Mile, OIB 62291039145, Dol 0, 21460 Dol</item>
      <item>Jure Moškatelo, OIB 82967525191, Ploča 2, 21460 Dol</item>
      <item>Vjekoslav Bogdanić, OIB 94391191426, J.B.Jelačića 9, 21460 Stari Grad</item>
      <item>Petro Šoljan, OIB 76350894229, Donja kola 0, 21460 Stari Grad</item>
      <item>Juraj Dužević, OIB 99909425440, Radošića dvor 4, 21460 Dol</item>
      <item>Damir Šurjak, OIB 27457530614, Šurokovića dvor 5, 21460 Dol</item>
      <item>Jakov Tresić, OIB 60663993622, Vrbanj 0, 21462 Vrbanj</item>
      <item>Juraj Moškatelo Stariji, OIB 12577877147, Ploča 27, 21460 Stari Grad</item>
      <item>Ruža Roić, OIB 27524265061, Pod jugo 10, 21460 Dol</item>
      <item>Rade Čavić, OIB 74420229729, Malo Selo 0, 21460 Stari Grad</item>
      <item>Matilda Buratović, OIB 24198956638, Vrbanj 0, 21462 Vrbanj</item>
      <item>Ivo Šurjak, OIB 90776404563, Ostravska 8, 21000 Split</item>
      <item>Dražica Matković Ljubo, OIB 38484140872, Vrbanj 0, 21462 Vrbanj</item>
      <item>Dinko Račić, OIB 02437704848, Vrbanj 173, 21462 Vrbanj</item>
      <item>Mila Franetović Dužević, OIB 02539671010, Vrankovića dvor 5, 21460 Stari Grad</item>
      <item>Luka Stančić, OIB 91475365556, Stančića dvor 0, 21460 Dol</item>
      <item>Meri Petrić, OIB 49953370209, Stari Grad 0, 21460 Stari Grad</item>
      <item>Ivan Moškatelo, OIB 16048013538, Ploča 29, 21460 Dol</item>
      <item>Vinko Moškatelo, OIB 57771107058, Ploča 23, 21460 Dol</item>
      <item>Nikola Šimunović, OIB 24630749503, K. Zvonimira 35, 21460 Stari Grad</item>
      <item>Mirko Radonić, OIB 28025722533, Pod jugo 19, 21460 Dol</item>
      <item>Antun Sansević, OIB 80183811492, Sansevića dvor 43, 21460 Dol</item>
      <item>Nikša Moškatelo, OIB 98307576243, Ploča 4, 21460 Dol</item>
      <item>Antun Vodanović Stariji, OIB 43563335947, Vrbanj  0, 21460 Vrbanj</item>
      <item>Ivo Bojanić, OIB 00897882683, Šiberija 19, 21460 Stari Grad</item>
      <item>Cvjetko Miličić, OIB 44230808110, T. Buzolića 8, 21450 Hvar</item>
      <item>Marija Trbuhović, OIB 38712300010, Vrbanj 0, 21462 Vrbanj</item>
      <item>Neno Šoljan, OIB 04419572654, Molo Selo 0, 21460 Stari Grad</item>
      <item>Juraj Tomi Moškatelo, OIB 80968217347, Ploča 2, 21460 Dol</item>
      <item>Ivo Račić Kapetanić, OIB 70008404713, Vrbanj 0, 21462 Vrbanj</item>
      <item>Đuro Caratan, OIB 81898965125, Zavala 0, 21465 Zavala</item>
      <item>Ante Tonči Drinković, OIB 92836065068, Bonski Dolac, 21465 Jelsa</item>
      <item>Kata Duboković, OIB 93006547119, Pitve bb, 21465 Pitve</item>
      <item>Boris Carić, OIB 46466426123, Ivan Dolac 0, 21465 Ivan Dolac, Jelsa</item>
      <item>Tonko Ivčević Bakulić, OIB 62293366608, Šiberija 29, 21460 Stari Grad</item>
      <item>Marko Huljić, OIB 99873701212, Račić 860, 21465 Jelsa</item>
      <item>Lenka Roić, OIB 57371012596, Dol, 21460 Dol</item>
      <item>Stjepan Jerković, OIB 25876380285, Zastražišće 0, 21466 Zastražišće</item>
      <item>Boris Borović, OIB 51193036454, Poljica, 21466 Poljica</item>
      <item>Niko Salamunić, OIB 76231208532, Jelsa bb, 21465 Jelsa</item>
      <item>File Vranković, OIB 44132340384, Dol 0, 21460 Dol</item>
      <item>Juraj Šperka, OIB 79176257167, Zastražišće 0, 21466 Zastražišće</item>
      <item>Mili Razović, OIB 03291272208, Vinkovačka 51, 21000 Split</item>
      <item>Ante Mihojević, OIB 08852465695, Vrboska, 21463 Vrboska</item>
      <item>Ljubica Stipišić, OIB 53136752678, Vrbanj 0, 21462 Vrbanj</item>
      <item>Stjepan Hujo Huljić, OIB 06947019866, Vrsina bb, 21465 Jelsa</item>
      <item>Nikola Grgičević, OIB 72806517394, Vrisnik 0, 21465 Vrisnik</item>
      <item>Tonči Gurdulić, OIB 88962507191, Jelsa 0, 21465 Jelsa</item>
      <item>Prošperino Milevčić, OIB 45533211549, Jelsa 0, 21465 Jelsa</item>
      <item>Boris Rubinić, OIB 69242251733, V rbanj  0, 21462 Vrbanj</item>
      <item>Jakov Račić, OIB 31621777587, Vrbanj 302 A, 21462 Vrbanj</item>
      <item>Jakša Radonić, OIB 11727504421, Jelsa 0, 21465 Jelsa</item>
      <item>Vinko Palaversić, OIB 66878442541, Jelsa, 21465 Jelsa</item>
      <item>Fabijan Kunčić, OIB 51005536058, Dol 0, 21460 Dol</item>
      <item>Dušan Salamunić, OIB 67690387290, Račić bb, 21465 Jelsa</item>
      <item>Margarita Stančić, OIB 77283348907, Dol 0, 21460 Dol</item>
      <item>Josip Crnčić, OIB 78272535399, Pitve 0, 21465 Pitve</item>
      <item>Luka Moškatelo, OIB 37611216898, Dol 0, 21460 Dol</item>
      <item>Lucija Milatić-Bričolić, OIB 72454967005, Svirče 0, 21462 Svirče</item>
      <item>Fabijan Dužević, OIB 65516171063, Domobranska 31, 21460 Stari Grad</item>
      <item>Vjeko Jakas, OIB 99530955280, Zvala bb, 21465 Zavala</item>
      <item>Pavo Bunčuga, OIB 76824484181, Banski Dolac bb, 21465 Jelsa</item>
      <item>Marko Buratović, OIB 96637597848, Svirče 0, 21462 Svirče</item>
      <item>Antun Lučić, OIB 23239072373, Poljica, 21466 Poljica</item>
      <item>Marin Parun Barbić, OIB 39599282196, Pitve 0, 21465 Pitve</item>
      <item>Stjepan Tomislav Huljić, OIB 97499130016, Lučica bb, 21465 Jelsa</item>
      <item>Cvjetka Cvita Milevčić, OIB 75708915913, Jelsa 0, 21465 Jelsa</item>
      <item>Marinko Radonić, OIB 89514038279, Pitve 72, 21465 Pitve</item>
      <item>Antun Gurdulić, OIB 55215862622, Vrsina bb, 21465 Jelsa</item>
      <item>Blaženko Jakas, OIB 38730295070, Zavala 0, 21465 Zavala</item>
      <item>Braco Jakas, OIB 76920975322, Zavala 136, 21465 Zavala</item>
      <item>Ivan Makjanić, OIB 86091321106, Svirče 0, 21462 Svirče</item>
      <item>Ante Rubinić, OIB 15201258693, Vrsina  307, 21465 Jelsa</item>
      <item>Dražica Vicenca Matković, OIB 67149132840, Vrbanj 117, 21462 Vrbanj</item>
      <item>Jakov Radonić, OIB 93729454627, Jelsa bb, 21465 Jelsa</item>
      <item>Slobodan Radičić, OIB 46777889915, Pitve bb, 21465 Pitve</item>
      <item>Jurko Lučić, OIB 16439489089, Vrboska 0, 21463 Vrboska</item>
      <item>Mate Antičević, OIB 55268785640, Zavala 0, 21465 Zavala</item>
      <item>Josip Franičević, OIB 43547284113, Burkovo bb, 21465 Jelsa</item>
      <item>Asija Bojanić, OIB 14798986072, Burkovo, 21465 Jelsa</item>
      <item>Milivoj Vidas vl. Servisa instrumenata, mjerne i regulacione opreme, OIB 56342789123, Starčevićeva 26, 21000 Split</item>
      <item>BURA l d.o.o. za trgovinu i usluge - u stečaju, OIB 79000721319, Koturaška 51, 10000 Zagreb</item>
      <item>NET MEDIA SISTEMI d.o.o. za informatički inženjering, OIB 03380490457, Kvaternikova 12, Split</item>
      <item>Financijska agencija, OIB 85821130368, Vrtni put 3, 10000 Zagreb</item>
      <item>Hrvatski registar brodova, OIB 04601923208, Marasovića 67, Split</item>
      <item>Nenad Ševo, OIB 88234857624, Teiljska 1, 21000 Split</item>
      <item>Meri Stipinović, OIB 64965084141, Sukoišanska 25, 21000 Split</item>
      <item>Fond za zaštitu okoliša i energetsku učinkovitost, OIB 85828625994, Ksaver 208, 10000 Zagreb</item>
      <item>Zlatko Balić, OIB 07837847925, Obala kneza Domagoja 15, 21204 Dugopolje</item>
      <item>Galić Ante, OIB 90017639391, Odeska 16, 21000 Split</item>
      <item>Dean Prelević, odvjetnik, OIB 10098946497, Gundulićeva 22, 21000 Split</item>
      <item>Želimir Miletić, OIB 86888847404, Put Kotlara 31, 23000 Zadar</item>
      <item>Luči Roić, OIB 24743587539, Pavičića dvor 7, 21460 Dol</item>
      <item>Nade Pavičić-ivelja, OIB 33508911717, Vrbanj 365, 21460 Vrbanj</item>
      <item>Dujko Čubre, OIB 91478009603, Vrbanj 0, 21460 Vrbanj</item>
      <item>Antun Bratanić, OIB 52392458213, Zvonimirova 27, 21460 Stari Grad</item>
      <item>Andrija Matković, OIB 72332556277, Domobranska 22, 21460 Stari Grad</item>
      <item>Antun Vune Bratanić, OIB 44890767273, Vrbanj 0, 21460 Vrbanj</item>
      <item>Dinko Lušić, OIB 23131390669, Vrbanj 0, 21460 Vrbanj</item>
      <item>Nikica Nikola Matijević, OIB 21094494613, Dol 0, 21460 Stari Grad</item>
      <item>Ivan Sanseović, OIB 08563467932, Dol, Kunčića dvor 4, 21460 Stari Grad</item>
      <item>Marija Kovačević Lolotović, OIB 69060952354, Vukovarska 23, 21460 Stari Grad</item>
      <item>Petar Zlatan Vodanović, OIB 11403397863, Vrbanj 126, 21460 Vrbanj</item>
      <item>Ivan Stančić, OIB 31497688270, Dol, Stančića dvor 0, 21460 Stari Grad</item>
      <item>Stjepan Moškatelo, OIB 92020885489, Dol Sv. Marije 1, 21460 Stari Grad</item>
      <item>Toma Dužević, OIB 08830644469, Dol Sv. Marije 0, 21460 Stari Grad</item>
      <item>Ivica Račić, OIB 28123794048, Vrbanj 0, 21460 Vrbanj</item>
      <item>Kuzma Pavičić Aleluja, OIB 33120197409, Vrbanj 0, 21460 Vrbanj</item>
      <item>Vinka Salamunić, OIB 91445751353, Jelsa 0, 21465 Jelsa</item>
      <item>Teo Huljić, OIB 56034797647, Jelsa 0, 21465 Jelsa</item>
      <item>Dejan Šperka, OIB 10054205030, Jelsa 0, 21465 Jelsa</item>
      <item>Juraj Caratan, OIB 29357565225, Zavala 0, 21465 Zavala</item>
      <item>Matko Antičević, OIB 42034643125, Pitve 0, 21465 Pitve</item>
      <item>Dinko Rubinić ( Vjera ), OIB 69863599942, Vrisnik 73, 21465 Vrisnik</item>
      <item>Vjera Rubinić, OIB 98825603309, Vrinsnik 73, 21465 Vrisnik</item>
      <item>Abraham Bojanić, OIB 79576557482, Jelsa 1, 21465 Jelsa</item>
      <item>Vedran Nevešćanin, OIB 34969575575, Smiljanićeva 2, 21000 Split zastupanog po punomoćniku Jadranko Vidović</item>
      <item>Marija Pjevac, OIB 82096480140, Omiška 18, 21000 Split</item>
      <item>Carinska uprava, OIB 18683136487, Zrinsko Frankopanska 60, 21000 Split</item>
      <item>Općinski sud u Starom Gradu - ZK odjel, Ulica Novo Riva 3, 21460 Stari Grad</item>
      <item>Nada Akrap, OIB 50608806627, Put Sirobuje 37, 21000 Split</item>
      <item>Jasminka Antunović, OIB 74697035343, Ulica Luke Botića 24, 21210 Solin</item>
      <item>Nediljka Armanda, OIB 09033661295, Vranjički put 18, 21000 Split</item>
      <item>Ana Babić, OIB 99777361372, Krilava 8, 21000 Split</item>
      <item>Gordana Babić, Šulavi bb, 21214 Kaštel Lukšić</item>
      <item>Ivan Babić, OIB 39364629552, Doverska 7, 21000 Split</item>
      <item>Katica Babić, OIB 49371248632, Zvonimirova 16, 21210 Solin</item>
      <item>Jure Bacelj, OIB 68175280792, Bacelji 9, 21206 Bračević</item>
      <item>Ana Bačić, OIB 18080781553, Umljanovići bb, 22320 Drniš</item>
      <item>Nediljka Bajić, OIB 00893712988, Jurja Križanića 7, 21000 Split</item>
      <item>Žarka Bakotić, OIB 36917498674, Mosorska Ulica 11 A, 21214 Kaštel Gomilica</item>
      <item>Marko Baković, OIB 05569494546, Kroz Selo 2, 22300 Kistanje</item>
      <item>Ivica Ban, OIB 07285230342, Braće Radića 7, 21212 Kaštel Sućurac</item>
      <item>Srđanka Banovac, OIB 50974371502, Sikavice - Banovci 5, Parčić</item>
      <item>Božidar Barać, OIB 80639746410, Maslinska 22, 21000 Split</item>
      <item>Vedran Barbarić, OIB 18526555730, Šimićeva 8, 21000 Split</item>
      <item>Marija Barbir, OIB 43799885260, Vukovarska 175, 21000 Split</item>
      <item>Petar Barbir, OIB 94965914070, Vukovarska 175, 21000 Split</item>
      <item>Anica Baričević, OIB 06811970314, Put blata bb, 21217 Kaštel Novi</item>
      <item>Damira Barišić, OIB 88385690941, Barišići 10, 22320 Žitnić</item>
      <item>Ivan Barišić, OIB 38311171100, Kornatska 31, 31000 Osijek</item>
      <item>Manda Bašić, OIB 23944179531, Put Majdana 29, 21210 Solin</item>
      <item>Aleksandar Bauk, OIB 97860316263, Alojzija Stepinca 16, 21000 Split</item>
      <item>Marina Zečić, OIB 62683960216, Alojzija Stepinca 16, 21000 Split</item>
      <item>Ivo Bavčević, OIB 18609350440, Šibenska 3, 21000 Split</item>
      <item>Nataša Bazina, OIB 67925940620, PUT STRMA 67 (ranije: NEORIĆ, NEORIĆ, 0), 21203 Neorić</item>
      <item>Mirjana Begonja, OIB 73001510209, Džale 2, 22323 Sedramić</item>
      <item>Jelena Belić, OIB 77723253899, Jelsa 627, 21465 Jelsa</item>
      <item>Niko Belić, OIB 18977071620, Jelsa 627, 21465 Jelsa</item>
      <item>Jagoda Bešker, OIB 29966440390, Gašpini 23, 21210 Solin</item>
      <item>Nedo Bešker, OIB 56588665795, Gašpini 23, 21210 Solin</item>
      <item>Zorica Bilić, OIB 99810426480, Ulica Predraga Bogdanića 13, 21460 Stari Grad</item>
      <item>Sanja Bilić-pavlinović, OIB 45845212026, Vukovarska 80, 21000 Split</item>
      <item>Jela Bilobrk, OIB 63402483386, Stepinčeva 32, 21000 Split</item>
      <item>Antun Blažević, OIB 90714609552, Meštrovića šetalište 96, 21000 Split</item>
      <item>Hrvoje Blažević, OIB 12287964630, Blaževići bb, 22320 Čavoglave</item>
      <item>Damir Bojčić, OIB 41258960204, Kralja Zvonimira 24, 22320 Drniš</item>
      <item>Željko Bojčić, OIB 09291034408, P. Preradovića 4, 22320 Drniš</item>
      <item>Denis Boljat, OIB 33725767264, Karlovo 46, 21214 Kaštel Kambelovac</item>
      <item>Srećko Boras, OIB 94339540336, ULICA BISKUPA PAVLA ŽANIĆA 20 (ranije: KAŠTEL NOVI, PUT GROBLJA, 0), 21217 Kaštel Novi</item>
      <item>Robert Borić, OIB 38057391892, Mosećka 56, 21000 Split</item>
      <item>Goran Bosančić, OIB 33007404175, Ulica Braski Dolac 40, 21212 Kaštel Sućurac</item>
      <item>Pava Botić, OIB 34296544282, Kosorova 7, 22300 Knin</item>
      <item>Ljuba Božanić, OIB 04083001132, Dobrilina 11, 21000 Split</item>
      <item>Anka Božić, OIB 84941173128, Šibenksa 9, 21000 Split</item>
      <item>Anica Božić-Bakušić, OIB 89654935153, Katalinića prilaz 5, 21000 Split</item>
      <item>Ivica Bratić, OIB 86080104106, Neorić bb, 21203 Neorić</item>
      <item>Nikša Bratić, OIB 49290967945, Put Svete Mande 18, 21000 Split</item>
      <item>Vencislav Brizić, OIB 29265973045, Ulica Kralja Zvonimira 56, 21460 Stari Grad</item>
      <item>Zlata Brizić, OIB 73389614517, Ulica Kralja Zvonimira 56, 21460 Stari Grad</item>
      <item>Mate Brstilo, OIB 97701748344, Krešimirova 25, 21311 Žrnovnica</item>
      <item>Zora Budimir, OIB 65069642793, Cesta Domovinskog rata 36, 22300 Knin</item>
      <item>Miranda Budiša, OIB 35557811513, Ulica Kralja Zvonimira 18, 22320 Drniš</item>
      <item>Nediljko Bugarin, OIB 69239215555, Doverska 7, 21000 Split</item>
      <item>Željka Vučemilović-šimunović, OIB 19390672750, Alkarska Ulica 26, 21000 Split</item>
      <item>Gordana Buljević, OIB 32937631192, Trondheimska 10, 21000 Split</item>
      <item>Marina Burić, OIB 93570683955, Mirlović Zagora, 22323 Unešić</item>
      <item>Mario Buzov, OIB 93519007247, Cerje 35, 22320 Mirlović Polje</item>
      <item>Đuro Caratan, OIB 81898965125, Stara zavala 58, 21465 Jelsa</item>
      <item>Toni Caratan, OIB 68762006562, ZAVALA 58 (ranije: ZAVALA, ZAVALA, 0), 21465 Zavala</item>
      <item>Boris Carić, OIB 46466426123, IVAN DOLAC 179 (ranije: IVAN DOLAC, IVAN DOLAC, 0), 21465 Ivan Dolac</item>
      <item>Paulo Carić, OIB 15402538356, SVIRČE 145 (ranije: SVIRČE, SVIRČE, 0), 21460 Svirče</item>
      <item>Dinka Cezareo, OIB 08033901183, Marina Šabića 4, 21460 Stari Grad</item>
      <item>Nevenka Cukrov, OIB 17311242164, Domovinskog rata 6, 21210 Solin</item>
      <item>Dijana Czwik, OIB 09675579569, Matoševa Ulica 96, 21210 Solin</item>
      <item>Vinka Čavala, OIB 72189149878, ULICA PETRA ZRINSKOG 23 (ranije: KAŠTEL GOMILICA, UZ VODOVOD, 0), 21214 Kaštel Gomilica</item>
      <item>Silva Černak Lojić, OIB 21589065823, Lojići 1, 22320 Drniš</item>
      <item>Diana Čović, OIB 59401221926, Duće-Glavica, 21310 Omiš</item>
      <item>Ante Čulo, OIB 58219699024, Hrvatskih knezova bb, 21214 Kaštel Gomilica</item>
      <item>Blaž Ćapin, OIB 67223092915, Odakova 9, 21000 Split</item>
      <item>Filip Delać, OIB 82167098700, Grge Novaka 6, 22300 Knin</item>
      <item>Ankica Delić, OIB 80719299509, Kaštelanska cesta 42, 21212 Kaštel Sućurac</item>
      <item>Marko Delić, OIB 05763270433, Gašpini 108, 21210 Solin</item>
      <item>Nediljka Delić, OIB 99568210497, Donji Muć bb, 21203 Donji Muć</item>
      <item>Gordana Didak, OIB 78878339902, Kroz Smrdečac 5, 21000 Split</item>
      <item>Mili Divić, OIB 35555990248, Radobiljska Cesta 12, 21250 Katuni</item>
      <item>Ljiljana Dragan Jelušić, OIB 50973171038, Antuna Branka Šimića 54, 21000 Split</item>
      <item>Milka Drlje, OIB 15738553325, Kitožer 9, 21311 Stobreč</item>
      <item>Mato Drmić, OIB 39636384582, Put Plokita 40, 21000 Split</item>
      <item>Jozo Družianić, OIB 63604163211, Pujanke 15, 21000 Split</item>
      <item>Stanko Duvančić, OIB 41476060687, Duvančići 9, 22320 Razvođe</item>
      <item>Damir Duvnjak, OIB 63781484968, Križine 15A, 21000 Split</item>
      <item>Nives Džanko, OIB 90598357164, Ulica Fra Pavla Melade 24 A, 21217 Kaštel Štafilić</item>
      <item>Ante Đurđević, OIB 72594587030, Jadranska 12, 21400 Supetar</item>
      <item>Ljubica Elez, OIB 71000445833, Donji Moseć 14, 22320 Moseć</item>
      <item>Ankica Ezgeta, OIB 18659409558, Kaštelanska cesta 12, 21217 Kaštel Stari</item>
      <item>Lenka Franić, OIB 62951288048, Sedam Kaštela 6, 21000 Split</item>
      <item>Ivica Gabelić, OIB 70468304794, Vrboska 387, 21465 Vrboska</item>
      <item>Marija Galešić, OIB 47387004597, Neorić 61, 21203 Neorić</item>
      <item>Petar Galić, OIB 09903259382, MERZOVA 12 (ranije: SPLIT, TEŽAČKI PUT, 40 E), 21000 Split</item>
      <item>Silvana Galić, OIB 02726524452, Trondheimska 5, 21000 Split</item>
      <item>Kazimir Garić, OIB 83662319172, Ulica Matija Ivanića 35, 21460 Stari Grad</item>
      <item>Vencel Gašpar, OIB 46863766369, Hercegovačka 24, 21000 Split</item>
      <item>Vinko Gašpar, OIB 21657975586, Sinjska 9, 21000 Split</item>
      <item>Ana Goreta, OIB 91749079767, Put željezničke stanice, 22320 Drniš</item>
      <item>Zorka Goreta, OIB 78206251147, Donje Gorete 21, 22320 Drniš</item>
      <item>Josip Gotovac, OIB 16838023061, Vukovarska 113, 21000 Split</item>
      <item>Vjekoslav Grbčić, OIB 00132520638, Gajeva 11A, 21000 Split</item>
      <item>Divna Grbeša, OIB 74813693236, FRANKOPANSKA ULICA 20 (ranije: SOLIN, FRANKOPANSKA ULICA, 60), 21210 Solin</item>
      <item>Ana Grubišić, OIB 49854875039, Put Sirobuje 10, 21311 Stobreč</item>
      <item>Gordana Grubišić, OIB 49873220891, Braće Radića 3, 21210 Solin</item>
      <item>Nikola Grubišić, OIB 97693442104, VUKOVARSKA ULICA 5 (ranije: DRNIŠ, KRALJA ZVONIMIRA, 41), 22320 Drniš</item>
      <item>Sanja Grubišić, OIB 26638303946, Ulica Kralja Zvonimira 41, 22320 Drniš</item>
      <item>Antonio Gudelj, OIB 83686976296, Put Dragovoda 17, 21000 Split</item>
      <item>Kata Gugić, OIB 97696546556, Sarajevska 42, 21000 Split</item>
      <item>Mirjana Gugić, OIB 69438273166, Luke Botića 6, 21210 Solin</item>
      <item>Ivica Hajder, OIB 67907347725, Cigići 1, 22320 Otavice</item>
      <item>Željko Hajder, OIB 70330715284, Cigići 1, 22320 Otavice</item>
      <item>Silvana Hajduk, OIB 33507058945, Varoš 1, 21231 Klis</item>
      <item>Tomislav Herceg, OIB 78714538239, Sinjska 46, 22300 Knin</item>
      <item>Mira Ikica, OIB 11849010850, Vlaka Vi 2, 22303 Oklaj</item>
      <item>Franjo Ivčević, OIB 49917991796, Sv. Petra od Klob. 1, 21217 Kaštel Novi</item>
      <item>Jelena Ivčević, OIB 74901888496, Ulica Sv. Petra Od Klobuka 16, 21217 Kaštel Novi</item>
      <item>Damir Jakus, OIB 87272819238, Stepinčeva 67, 21000 Split</item>
      <item>Gospova Jakus, OIB 04209324873, Poljička Cesta 84, Poljica</item>
      <item>Marica Jakus, OIB 74750176046, PUT MAJDANA 31 (ranije: SOLIN, PUT MAJDANA, 31), 21231 Klis</item>
      <item>Petar Jakus, OIB 67345729042, Put Majdana 31, 21210 Solin</item>
      <item>Marko Janković, OIB 19997991153, Bisko 39, 21232 Bisko</item>
      <item>Matija Jeličić, OIB 98976446888, Vinkovačka 5, 21000 Split</item>
      <item>Ante Jeličić, OIB 91949654327, Trondheimska 7, 21000 Split</item>
      <item>Marija Jocić, OIB 87687857774, Vojka Krstulovića 21, 21000 Split</item>
      <item>Ante Jolić, OIB 30924166560, Jolići 2, 22320 Gradac</item>
      <item>Marica Jukić, OIB 19856164686, Perivoj A. Roje 5, 21000 Split</item>
      <item>Marko Jukić, OIB 72590351524, Perivoj Ane Roje 5, 21000 Split</item>
      <item>Renata Jukić, OIB 09827250222, Put Župića 33, 21230 Sinj</item>
      <item>Jadranka Jurić, OIB 52705592800, Bufaline II 29, 21217 Kaštel Novi</item>
      <item>Marija Jurić, OIB 31016018881, Put Kruševika bb, 21214 Kaštel Kambelovac</item>
      <item>Ankica Kainić, OIB 80409745726, Prominski Put 11, 22300 Knin</item>
      <item>Jelena Kalinić, OIB 02401555720, Magistrala Solin 67, 21000 Split</item>
      <item>Petar Kalinić, OIB 76156352997, Mosećka 114, 21000 Split</item>
      <item>Anamarija Kalinić Radović, OIB 92738597282, Vukovarska 57, 21000 Split</item>
      <item>Stipan Kamber, OIB 84681628783, Sesartići 20, 21210 Solin</item>
      <item>Đuro Kapoši, OIB 55675650848, Južno predgrađe 51, 31000 Osijek</item>
      <item>Željko Karin, OIB 70824276539, Zgon 80, 21210 Solin</item>
      <item>Marijana Karin Prnjak, OIB 61576258120, Zgon 80, 21210 Solin</item>
      <item>Neda Kasalo, OIB 11081458098, CESTA DR. FRANJE TUĐMANA 409 (ranije: KAŠTEL KAMBELOVAC, CESTA DR. FRANJE TUĐMANA, 109), 21214 Kaštel Kambelovac</item>
      <item>Zvonimir Kasalo, OIB 07885551191, CESTA DR. FRANJE TUĐMANA 409 (ranije: KAŠTEL KAMBELOVAC, CESTA DR. FRANJE TUĐMANA, 109), 21214 Kaštel Kambelovac</item>
      <item>Suzana Kašić, OIB 59974477956, Ulica 142. Brigade 2, 22320 Drniš</item>
      <item>Ivana Katalinić Jerčić, OIB 27192920551, Put Vrila 6, 21310 Omiš</item>
      <item>Josip Katušić, OIB 17394409236, Luke Botića 11, 21210 Solin</item>
      <item>Ljiljana Kegalj, OIB 44567225674, Istarska 5, 21000 Split</item>
      <item>Ante Kekez, OIB 82341180529, Dubrovačka 35, 21000 Split</item>
      <item>Ivanko Kekez, OIB 69257203171, Sukoišanska 29, 21000 Split</item>
      <item>Petrica Kekez, OIB 01138031201, Dubrovačka 35, 21000 Split</item>
      <item>Boško Kevo, OIB 58881798829, Stipe Pensa 5, 21217 Kaštel Štafilić</item>
      <item>Antiša Kliškinić, OIB 54591476829, Ulica Petra Krešimira Iv 108, 21210 Solin</item>
      <item>Veljko Knezović, OIB 29953576092, Zagrebačka 6, 21311 Stobreč</item>
      <item>Stjepan Kokeza, OIB 45375542461, Čopova 8, 21000 Split</item>
      <item>Petar Kolega, OIB 41344179016, ZVONIMIROVA 121 (ranije: SOLIN, ANTIŠE VUČIČIĆA, 149), 21210 Solin</item>
      <item>Daniela Kovač, OIB 73917202839, Cesta dr. Franje Tuđmana 238a, 21212 Kaštel Sućurac</item>
      <item>Željka Kovač, OIB 49269171098, Mažuranićevo šetalište 26, 21000 Split</item>
      <item>Ivan Kraljić, OIB 34937918610, Put Balabana 7, 21203 Neorić</item>
      <item>Inga Krnjaić, OIB 00968558935, Požeška 6, 21000 Split</item>
      <item>Anka Krstić, OIB 50194808421, Odeska 19, 21000 Split</item>
      <item>Ivan Kundid, OIB 95397541786, Gradišćanskih Hrvata 1, 21000 Split</item>
      <item>Ivana Kundid, OIB 65152954463, Dinarska 11, 21000 Split</item>
      <item>Ružica Kundid, OIB 62510013110, Dinarska 11, 21000 Split</item>
      <item>Deni Kuvačić, OIB 86909984538, Mažuranićevo Šetalište 10 B, 21000 Split</item>
      <item>Anka Landikušić, OIB 18023655586, Gradac 19 A, 21311 Podstrana</item>
      <item>Ivan Lasić, OIB 23248459290, Konjsko bb, 21231 Konjsko</item>
      <item>Dražen Lazić, OIB 10307450473, Šime Ljubića 9, 21000 Split</item>
      <item>Nenad Leskur, OIB 79369933858, Ulica Stjepana Radića 14, 21210 Solin</item>
      <item>Ivana Lilić, OIB 24212828078, Put Brodarice 7, 21000 Split</item>
      <item>Ivo Lipanović, OIB 56508525212, M. Getaldića 31, 21000 Split</item>
      <item>Marko Lojić, OIB 38337274260, Lojići 1, 22320 Drniš</item>
      <item>Mile Lovrić, OIB 87317474850, Fra Grge Martića 41, 21000 Split</item>
      <item>Ana Lovrinčević, OIB 37389823251, Vrh Visoke 121, 21000 Split</item>
      <item>Dejan Lukavac, OIB 85205650926, Ćirići 3, 22320 Tepljuh</item>
      <item>Nela Madžar, OIB 92085359240, Poljička 2, 21311 Podstrana</item>
      <item>Alenka Malinić, OIB 44061509536, Pujanke 79, 21000 Split</item>
      <item>Pavao Marasović, OIB 32681502260, Put Jokića-kalčina 8, 21203 Neorić</item>
      <item>Anto Marijan, OIB 32989170521, Ulica Mate Lovraka 2, 10410 Velika Gorica</item>
      <item>Cvita Marijanović, OIB 33573858243, Marjanovići Iznad Crkve 11, 22320 Gradac</item>
      <item>Dobrinka Marijanović, OIB 03673706981, Put Smokovika 35, 21000 Split</item>
      <item>Tomislav Marijanović, OIB 87726686946, Put Smokovika 35, 21000 Split</item>
      <item>Jasna Marin, OIB 24544706980, Petra Svačića 99, 22320 Drniš</item>
      <item>Marina Marin, OIB 96155411085, Trbounje bb, 22320 Drniš</item>
      <item>Željko Marinac, OIB 53959056974, Varaždinska 3, 21000 Split</item>
      <item>Božidar Marinković, OIB 12351935621, Dosud 9, 21000 Split</item>
      <item>Jakov Mateta, OIB 14390943845, ULICA KORIOLANA ĆIPIKA 10 (ranije: KAŠTEL STARI, ULICA KARIOLANA ČIPIKA, 10), 21217 Kaštel Stari</item>
      <item>Ivan Matić, OIB 23355936969, Kopilica 33, 21000 Split</item>
      <item>Ružica Matić, OIB 42779808936, Gornji Matići Kod Bunara 1, 22320 Trbounje</item>
      <item>Slavko Matić, OIB 28602503915, I. Aljinovića 11, 21311 Žrnovnica</item>
      <item>Željko Matić, OIB 66582117749, Ulica Put Kaluna 18, 22320 Drniš</item>
      <item>Marija Matković, OIB 79153132638, Šižgorićeva 20, 21000 Split</item>
      <item>Ivan Melvan, OIB 80843491669, Luke Botića 7, 21217 Kaštel Novi</item>
      <item>Nikola Midenjak, OIB 88248589366, Ulica 142. Brigade 16, 22320 Siverić</item>
      <item>Pere Mihanović, OIB 49545684243, Radičinka 12, 21311 Žrnovnica</item>
      <item>Ana Mikulić, OIB 54712970747, Čavoglave bb, 22320 Drniš</item>
      <item>Mate Mikulić, OIB 87811623322, Pauk 11, 22320 Čavoglave</item>
      <item>Ivan Milaković, OIB 91056811857, Strmoševica 3, 21222 Marina</item>
      <item>Ivan Milanović, OIB 75286000064, Terzićeva 17, 21000 Split</item>
      <item>Zorka Miletić, OIB 48042737399, Jajići 30, 21210 Solin</item>
      <item>Milan Miljuš, OIB 35675614034, Kranjčevićeva 35, 21000 Split</item>
      <item>Đorđe Mirčetić, OIB 27370139872, Pokvasica 2, 22320 Miočić</item>
      <item>Tonči Mišković, OIB 74628173475, Jelsa 667, 21465 Jelsa</item>
      <item>Ana Moro, OIB 64571848035, Vukovarska 80, 21000 Split</item>
      <item>Slavko Moro, OIB 30868427553, Muklače 23, 21203 Crivac</item>
      <item>Tomi Moscatello, OIB 28508820612, Ploča 17, Dol, 21460 Stari Grad</item>
      <item>Marija Munitić, OIB 68535764041, Mažuranićevo šetalište 48, 21000 Split</item>
      <item>Ljubomir Muslim, OIB 17589644925, Imotska 60, 21000 Split</item>
      <item>Mijo Nožina, OIB 79046275268, PUT NOŽINA - MALJKOVIĆA 11 (ranije: PRGOMET, PRGOMET, 0), 21201 Prgomet</item>
      <item>Jurica Oman, OIB 78517901315, Ive Tijardovića 10, 21000 Split</item>
      <item>Mirko Oman, OIB 68766264149, Tijardovićeva 10, 21000 Split</item>
      <item>Janja Orošnjak, OIB 49619386391, Gorice 2, 21212 Kaštel Sućurac</item>
      <item>Mila Palada, OIB 10163841708, Odeska 4, 21000 Split</item>
      <item>Ivan Pandža, OIB 63327603131, ULICA KORIOLANA ĆIPIKA 7 (ranije: KAŠTEL STARI, ULICA KARIOLANA ČIPIKA, 9), 21217 Kaštel Stari</item>
      <item>Asija Papić, OIB 36844611036, Dr. Ante Starčevića 55, 21220 Trogir</item>
      <item>Mijo Papić, OIB 90436045680, Getaldićeva 5, 21000 Split</item>
      <item>Tereza Papić, OIB 79546057657, M. Getaldićeva 5, 21000 Split</item>
      <item>Rajko Parać, OIB 14695878450, Paraći 3, 22320 Ružić</item>
      <item>Tatjana Parać, OIB 45662446398, Vrlička 43, 21000 Split</item>
      <item>Đurđica Parat, OIB 21781090554, Boksitno naselje 19, 22320 Drniš</item>
      <item>Ivan Pastuović, OIB 39126309445, Pastuovića 3, 22320 Ružić</item>
      <item>Jurica Pavela, OIB 06763759506, Poljana Kneza Trpimira 6, 21000 Split</item>
      <item>Roki Pavičić, OIB 01089958101, Drugi Donji Dvori 6, 21460 Stari Grad</item>
      <item>Ivan Pažanin, OIB 47030103613, Biokovska 6, 21000 Split</item>
      <item>Luka Peko, OIB 89771272445, Terzićeva 5, 21000 Split</item>
      <item>Neda Penga, OIB 76197116887, Sv.lovre 23, 21311 Stobreč</item>
      <item>Ante Perko, OIB 58528189918, Don Petra Peroša 5, 21210 Mravince</item>
      <item>Ivana Perko, OIB 72532024891, Don Petra Peroša 5, 21210 Mravince</item>
      <item>Gordana Perković, OIB 48186805492, Vukovarska 43, 21000 Split</item>
      <item>Marica Perković, OIB 69926366099, Perkovići 15, 22320 Kljake</item>
      <item>Nediljko Perković, OIB 66481146396, Vukovarska 43, 21000 Split</item>
      <item>Nila Peroš, OIB 48544328267, Terzićeva 3, 21000 Split</item>
      <item>Dragica Peša, OIB 47913512214, Jeretova 7, 21000 Split</item>
      <item>Iris Peša, OIB 06010961010, Rikarda Katalinića Jeretova 7, 21000 Split</item>
      <item>Nikša Petrić, OIB 98862228387, Kod Sv. Stjepana 23, 21460 Stari Grad</item>
      <item>Matko Pezo, OIB 51619560640, Hercegovačka 30, 21000 Split</item>
      <item>Zlatko Piperković, OIB 91173398058, Dinka Šimunovića 17, 21000 Split</item>
      <item>Joško Pivac, OIB 34978148355, Varaždinska 43, 21000 Split</item>
      <item>Luka Pjevac, OIB 52683808409, Omiška 18, 21000 Split</item>
      <item>Anka Plazonja, OIB 92736733656, Uskočka 7, 21000 Split</item>
      <item>Robert Plazonja, OIB 75774016292, Uskočka 7, 21000 Split</item>
      <item>Gordan Poparić, OIB 98826275620, ULICA GRGURA NINSKOG 29 A (ranije: KAŠTEL NOVI, ŽRTAVA RATA, 29 A), 21217 Kaštel Novi</item>
      <item>Ante Popović, OIB 03185976635, J. Palmotića 2, 21000 Split</item>
      <item>Milanka Pranić, OIB 03263396290, Mosećka Ulica 4, 22320 Drniš</item>
      <item>Miroslav Primorac, OIB 42998076332, I. Paštrića Poljičanina 19, 21311 Podstrana</item>
      <item>Iva Punda, OIB 03796593117, Bistrička 29, 21204 Kotlenice</item>
      <item>Drago Radić, OIB 29691845355, Na rudini 3, 20207 Čibača</item>
      <item>Mladen Radmilović, OIB 32330076899, Gorička 4, 21000 Split</item>
      <item>Petar Radonić, OIB 09324740808, Jelsa 98, 21465 Jelsa</item>
      <item>Jagoda Radošević, OIB 26353444269, Vrh Lučca 35, 21000 Split</item>
      <item>Ante Rajčić, OIB 16954022739, Velebitska 97, 21000 Split</item>
      <item>Marko Ralica, OIB 43858024645, Benkovačka 3, 21000 Split</item>
      <item>Ivan Raos, OIB 51516687457, MANDIĆEVA 66 (ranije: STOBREČ, MANDIĆEVA, 66), 21000 Split</item>
      <item>Zdenka Razlog, OIB 03030085275, Kod Pošte 33, 22320 Siverić</item>
      <item>Mila Rebić, OIB 40304138585, Marka M. 20A, 21210 Mravince</item>
      <item>Marija Reljanović, OIB 34147480025, Otavice 30, 22320 Otavice</item>
      <item>Mara Režić, OIB 03502691709, Kliški Put 48, 21210 Solin</item>
      <item>Marija Rizvan, OIB 81852427870, Bilice 12, 21000 Split</item>
      <item>Anđelko Rogulj, OIB 86920054956, Gomile 38, 21217 Kaštel Stari</item>
      <item>Berislava Roša, OIB 03031267329, Zvonimirova 29 B, 22300 Knin</item>
      <item>Sofija Ruić, OIB 32252086462, Getaldićeva 19, 21000 Split</item>
      <item>Ana Runjić, OIB 01784422133, Hrvatskih vitezova 46, 21000 Split</item>
      <item>Gordan Ruščić, OIB 53119078542, Putaljski put bb, 21212 Kaštel Sućurac</item>
      <item>Sanja Ružić, OIB 04871127862, Šižgorićeva 7, 21000 Split</item>
      <item>Svjetlana Samac, OIB 00231948560, Samci 14, 22320 Brištane</item>
      <item>Miljenko Samardžić, OIB 48154982931, Šižegorićeva 20, 21000 Split</item>
      <item>Dinka Sanseović, OIB 27313861620, KUNIČIĆA DVOR 4 (ranije: DOL, DOL, 0), Dol</item>
      <item>Ante Sarić, OIB 37671686952, Neorić bb, 21203 Neorić</item>
      <item>Ivan Sarić, OIB 25772566590, DONJA MALA-CENTAR 47 (ranije: NEORIĆ, NEORIĆ, 0), 21203 Neorić</item>
      <item>Marija Sedlar, OIB 77476367069, Ostravska 1, 21000 Split</item>
      <item>Ljubica Sekelez, OIB 37811046307, Mitnička 1, 21000 Split</item>
      <item>Kristina Serdarević, OIB 96208368856, Put Jokića-kalčina 8, 21203 Neorić</item>
      <item>Aleksandra Sever-Muhar, OIB 46981853030, Karamanova 7, 21000 Split</item>
      <item>Boško Sikavica, OIB 62904573776, Kričke bb, 22320 Ružić</item>
      <item>Snježana Sikavica, OIB 04571043319, Domovinskog rata 12, 21210 Solin</item>
      <item>Dragan Simić, OIB 11440453978, Sarajevska 76, 21000 Split</item>
      <item>Tanja Sinovčić, OIB 15724160128, Trondheimska 10, 21000 Split</item>
      <item>Ljiljana Sirić, OIB 13682411690, Put Vele Meje 10, 21212 Kaštel Sućurac</item>
      <item>Dijana Skelin, OIB 67771387421, Vručine II 12, 21217 Kaštel Novi</item>
      <item>Kata Sočo, OIB 12244754061, CENTAR - DUBRAVA 21 (ranije: NEORIĆ, NEORIĆ, 0), 21203 Neorić</item>
      <item>Marija Stančić, OIB 24488999707, Petra Krešimira IV 10, 21460 Stari Grad</item>
      <item>Đani Stanić, OIB 01952579328, Matoševa Ulica 131, 21210 Solin</item>
      <item>Danica Stipović, OIB 14428054555, Put Dragočeva 54, 21212 Kaštel Sućurac</item>
      <item>Milorad Stojsavljević, OIB 70694448376, Šimićeva 58, 21000 Split</item>
      <item>Petar Strinić, OIB 82064030568, Pazdigradska 16, 21000 Split</item>
      <item>Luca Strunje, OIB 39917579317, Kralja Tomislava 18, 22300 Knin</item>
      <item>Slavka Svalina, OIB 20916812996, Crivac bb, 21203 Crivac</item>
      <item>Marijan Šamija, OIB 81559542363, Trstenik 2, 21000 Split</item>
      <item>Marinka Šamija, OIB 26187211202, Vrgoračka 8, 22300 Knin</item>
      <item>Katica Šeparović, OIB 89096228977, Kupreška 92, 21000 Split</item>
      <item>Nenad Ševo, OIB 88234857624, Triljska 1, 21000 Split</item>
      <item>Krasna Šiklić, OIB 53374014167, Hercegovačka 88, 21000 Split</item>
      <item>Mili Šimig, OIB 94704411458, Šibenska 27, 21000 Split</item>
      <item>Vesna Škare, OIB 71821692373, Ruđera Boškovića 12, 21000 Split</item>
      <item>Ljubica Škopljanac, OIB 09408788504, TIKVARIN 14 (ranije: KAŠTEL KAMBELOVAC, TIKVARIN, 8), 21214 Kaštel Kambelovac</item>
      <item>Milica Špar, OIB 07038339077, Mašogradska Ulica 16, 21212 Kaštel Sućurac</item>
      <item>Eleana Šubat, OIB 38900880602, Mosorska 26, 21311 Podstrana</item>
      <item>Ivan Šuljug, OIB 45192577645, Ivaniševićeva 45, 21000 Split</item>
      <item>Vesna Šunjić, OIB 05247958818, Šimićeva 14, 21000 Split</item>
      <item>Ljubica Tarle, OIB 28166909018, Tarle 12, 22320 Velušić</item>
      <item>Nada Teklić, OIB 80645998554, Zgon 80, 21210 Solin</item>
      <item>Lada Terzić, OIB 31496851195, Puntarska 5, 21000 Split</item>
      <item>Ivan Tomić, OIB 55633242961, Tomići 1, 22320 Siverić</item>
      <item>Ivan Topić, OIB 63353072185, Vrlička 21, 21000 Split</item>
      <item>Jelica Topić, OIB 84009834780, Mosećka 50A, 21000 Split</item>
      <item>Tvrtko Topić, OIB 15832739048, Ulica 142. Brigade 37 A, 22320 Siverić</item>
      <item>Anđelka Torlak, OIB 94366468246, Radunica 29, 21000 Split</item>
      <item>Ivan Torlak, OIB 36758209001, Radunica 29, 21000 Split</item>
      <item>Marko Torlak, OIB 25141930670, Radmilovića 20, 21000 Split</item>
      <item>Damir Tot, OIB 97869422869, Šimićeva 12, 21000 Split</item>
      <item>Anka Treskavica, OIB 89998355619, Dubrovačka 35, 21000 Split</item>
      <item>Anka Tukić, OIB 95095320611, Šime Ljubića 13, 21000 Split</item>
      <item>Nediljko Ugrin, OIB 61713318858, Sv. Ivana 33, 21311 Donje Sitno</item>
      <item>Marinko Uvodić, OIB 86857726322, Zgon 32, 21210 Solin</item>
      <item>Nedjeljka Uvodić, OIB 30483848227, Vinkovačka 51, 21000 Split</item>
      <item>Marko Validžić, OIB 09167064985, Validžići 4, 22320 Ružić</item>
      <item>Ivanka Varnica, OIB 95864491355, Imotska 69, 21000 Split</item>
      <item>Milica Varvodić, OIB 73723486062, Kozjačka 24, 21210 Solin</item>
      <item>Kristina Velić, OIB 77384310693, Papandopulova 11, 21000 Split</item>
      <item>Ljiljana Vesković, OIB 43910221929, Fausta Vrančića 8, 21000 Split</item>
      <item>Milka Veštić, OIB 06357620254, Čavale 11, 22323 Sedramić</item>
      <item>Ante Vidan, OIB 08079634276, Gundulićeva 44, 21000 Split</item>
      <item>Marko Vidović, OIB 01091360979, Ružić bb, 22320 Gradac</item>
      <item>Matko Vidović, OIB 91655777185, Gradac bb, 22320 Gradac</item>
      <item>Nevenka Vidović, OIB 50708267696, Pastuovići 4, 22320 Gradac</item>
      <item>Ankica Vilibić, OIB 41935131740, Marina Getaldića 33, 21000 Split</item>
      <item>Anđelko Vilić, OIB 46303939151, RADOBILJSKA CESTA 41 (ranije: KREŠEVO, KREŠEVO, 24), 21250 Kreševo</item>
      <item>Normela Visković, OIB 93848978885, Jelsa 1005, 21465 Jelsa</item>
      <item>Tonči Visković, OIB 57207922181, Jelsa 1005, 21465 Jelsa</item>
      <item>Marica Vlaić, OIB 45120406456, Ulica Nikole Tesle 16, 22320 Drniš</item>
      <item>Dubravka Vlainić, OIB 89412859402, Jelsa 357, 21465 Jelsa</item>
      <item>Ivo Vodanović, OIB 61288856543, Pavičića dvori 11, 21460 Stari Grad</item>
      <item>Josip Vogleš, OIB 78979895187, CESTA DR. FRANJE TUĐMANA 550 (ranije: KAŠTEL KAMBELOVAC, CESTA DR. FRANJE TUĐMANA, 80), 21214 Kaštel Kambelovac</item>
      <item>Vinko Vranković, OIB 28469423878, JELSA 129 (ranije: JELSA, JELSA, 0), 21465 Jelsa</item>
      <item>Ivan Vrdoljak, OIB 58654492314, DONJA MALA-CENTAR 31 (ranije: NEORIĆ, NEORIĆ, 0), 21203 Neorić</item>
      <item>Mirjana Vrdoljak, OIB 00849791179, Put Kule 12, 21210 Solin</item>
      <item>Marija Vrgoč, Velebitska 34, 21000 Split</item>
      <item>Bože Vuco, OIB 57170132138, Starčevićeva 10, 21212 Kaštel Sućurac</item>
      <item>Mirjana Vučković, OIB 77198987590, Ruđera Boškovića 23, 21000 Split</item>
      <item>Višnja Vučković, OIB 65331626489, Put Smokovika 26, 21000 Split</item>
      <item>Ivan Vugdelija, OIB 84315022246, Don Frane Bulića 38, 21217 Kaštel Novi</item>
      <item>Dubravka Vukas, OIB 08519715626, Markov Put 8, 21000 Split</item>
      <item>Anđelka Vukičević, OIB 72508288201, Badanj bb, 22320 Drniš</item>
      <item>Zora Vuković, OIB 33099880685, Plitvička 1A, 21000 Split</item>
      <item>Ivan Vukušić, OIB 52615536531, Dobrilina 6, 21000 Split</item>
      <item>Jadran Vukušić, OIB 16315354223, Put Sv. Klementa 19, 21311 Gornje Sitno</item>
      <item>Nevenka Vukušić, OIB 24889115799, Cerje 2, 22320 Mirlović Polje</item>
      <item>Vjera Vukušić, OIB 63442370123, Kralja Petra Krešimira IV 8, 22320 Drniš</item>
      <item>Zvonimir Vukušić, OIB 28097018986, Vinodolska 10, 21000 Split</item>
      <item>Nevenka Vuleta, OIB 13567782306, Markov put 33, 21311 Stobreč</item>
      <item>Vinka Zekić, OIB 91815577545, Mostarska 7, 21000 Split</item>
      <item>Dinko Zenčić, OIB 65189931544, Račić bb, 21465 Jelsa</item>
      <item>Borislav Zokić, OIB 51253879731, Fra Bone Razmilovića 1, 21000 Split</item>
      <item>Dolina Zokić, OIB 75688399939, Pojišanska 18, 21000 Split</item>
      <item>Margita Zokić, OIB 85982645988, Fra Bone Razmilovića 1, 21000 Split</item>
      <item>Luca Zolota, OIB 57479376750, Gospin Put 38, 21212 Kaštel Sućurac</item>
      <item>Milan Žarković, Parčić bb, 22320 Siverić</item>
      <item>Nevenka Živko, OIB 40723467363, M. Čačića 3, 22300 Knin</item>
      <item>Davorka Živković, OIB 80590033491, Živkovići 12, 22320 Badanj</item>
      <item>Ivica Živković, OIB 18562262384, Badanj bb, 22320 Badanj</item>
      <item>Ivo Živković, OIB 81034283040, Put Kule 27, 21210 Solin</item>
      <item>Siniša Ivančić, OIB 26067778479, Lovački Put 13, 21000 Split</item>
      <item>Iva Jelić, OIB 44484653228, Benkovačka 3, 21000 Split</item>
      <item>Marko Kavelj, OIB 02369489649, Alojzija Stepinca 11, 21000 Split</item>
      <item>Ivan Koljanin, OIB 21918343692, Kupreška 82, 21000 Split</item>
      <item>Željko Kovač, OIB 11925765994, Dravska 4, 31000 Osijek</item>
      <item>Zvonko Kruneš, OIB 55906727777, Ulica Slobode 36, 21000 Split</item>
      <item>Nikola Lacmanović, OIB 50670282682, Sukoišanska 19, 21000 Split</item>
      <item>Vesna Lepetić, OIB 84143512273, Tršćanska 12, 21000 Split</item>
      <item>Jelica Ljubica, OIB 08611982578, Velebitska 105, 21000 Split</item>
      <item>Darko Lulić, OIB 19997474853, Vežarovice 18, 21214 Kaštel Lukšić</item>
      <item>Vesna Lulić, OIB 31024530599, Vežarovice 18, 21214 Kaštel Lukšić</item>
      <item>Marija Mamić, OIB 82920304679, Kroz Meterize 26, 22000 Šibenik</item>
      <item>Radojka Marijanović, OIB 75956845709, Marijanovići Iznad Crkve 10, 22320 Gradac</item>
      <item>Meri Cabadaj, OIB 90828303800, Trg Bana Josipa Jelačića 10, 31000 Osijek</item>
      <item>Mate Markotić, OIB 40858158040, Put Starog Sela 23, 21311 Podstrana</item>
      <item>Ante Marović, OIB 68871210232, Lička 3, 21000 Split</item>
      <item>Ivan Marušić, OIB 38554028146, Poljičkih Knezova 87, 21311 Podstrana</item>
      <item>Iva Melvan, OIB 03677154609, Doverska 31, 21000 Split</item>
      <item>Goran Merkel, OIB 20105696184, Mutvoranska Ulica 3, 52100 Pula</item>
      <item>Ivan Mornar, OIB 99253273877, Miroslava Krleže 24, 21000 Split</item>
      <item>Miodrag Munjiza, OIB 45836749093, Put Miluša 7, 21311 Stobreč</item>
      <item>Ante Nožina, OIB 63957170679, Put Nožina-maljkovića 5, 21201 Prgomet</item>
      <item>Anica Pandža, OIB 13489275071, Hercegovačka 46, 21000 Split</item>
      <item>Nikica Pavlović, OIB 49276013054, Gornji Kono 37, 20000 Dubrovnik</item>
      <item>Silvana Perić, OIB 13586987904, Table 31, 21000 Split</item>
      <item>Nediljka Perišić, OIB 60970664434, Ruđera Boškovića 8a, 21204 Dugopolje</item>
      <item>Elvira Dračevac, OIB 02336991708, Lumbarda 678, 20260 Lumbarda</item>
      <item>Mara Dobrota, OIB 21943772484, Trondheimska 9, 21000 Split</item>
      <item>Neda-lidia Buljević, OIB 14338735105, Put Crkve 8, 22320 Gradac</item>
      <item>Ivan Bugarin, OIB 77317760491, Grab 114, 21238 Grab</item>
      <item>Maja Bučić, OIB 03739843191, Ruđera Boškovića 11, 21000 Split</item>
      <item>Mira Božić, OIB 22986331166, Bilice Ii 38, 21000 Split</item>
      <item>Sandra Borić, OIB 36571760060, Mosećka 56, 21000 Split</item>
      <item>Marija Davidović, OIB 45482063767, Gašpini 88, 21210 Solin</item>
      <item>Petar Adjanski, OIB 59639817186, Osječka Ulica 1, 21214 Kaštel Gomilica</item>
      <item>Ana Čatlak, OIB 78110711892, Put Sv. Ante Padovanskog 14, 21214 Kaštel Kambelovac</item>
      <item>Marinko Buškulić, OIB 08200114705, Ivana Gundulića 13, 21000 Split</item>
      <item>Marinko Galić, OIB 96762020666, Kamenita 99, 21000 Split</item>
      <item>Luca Gabela, OIB 68629820074, Kneza Lj. Posavskog 7, 21000 Split</item>
      <item>Tomislav Frankić, OIB 69745327532, Grljevačka 41, 21311 Podstrana</item>
      <item>Elias Erceg, OIB 27105475264, Vrbanj 132, 21460 Vrbanj</item>
      <item>Jakov Elez, OIB 36735285579, Donje Ogorje 0, 21206 Donje Ogorje</item>
      <item>Sretan Bajalo, OIB 77606115521, Poljana Kneza Trpimira 4, 21000 Split</item>
      <item>Mario Tomić, OIB 12822553870, Ulica Svetega Križica 26, 21450 Hvar</item>
      <item>Ranko Vuleta, OIB 75885216649, Sv. Ivana 20, 21311 Donje Sitno</item>
      <item>Zlatko Balić, OIB 07556207031, K. Višeslava 1, 21204 Dugopolje</item>
      <item>Boško Barać, OIB 00526661882, Bajagić 13a, 21238 Bajagić</item>
      <item>Milan Vukić, OIB 34302227455, Doverska 5, 21000 Split</item>
      <item>Mara Vukorepa, OIB 56814423724, Zgon 30, 21210 Solin</item>
      <item>Bare Vujina, OIB 23922325811, Vujinova 4, 21217 Kaštel Štafilić</item>
      <item>Milenko Bašić, OIB 71120573278, Sv.nikole 46, 21207 Podgrađe</item>
      <item>Diana Blažević, OIB 12578026353, Mejaši I 3b, 21000 Split</item>
      <item>Jozo Bogić, OIB 35027187093, Put Blata 132, 21217 Kaštel Stari</item>
      <item>Stjepko Bojanić, OIB 25751926536, Duvanjska 7, 21000 Split</item>
      <item>Miroslav Trečić, OIB 50880474980, Ulica Domovinskog Rata 1c, 21210 Solin</item>
      <item>Neda Tukić, OIB 70924511514, Trondheimska 10, 21000 Split</item>
      <item>Vinka Ukić, OIB 42081497162, Dinka Šimunovića 5, 22300 Knin</item>
      <item>Mira Velić, OIB 31812224044, Bernarda Vukasa 32, 21000 Split</item>
      <item>Ivan Vrdoljak, OIB 58654492314, Donja Mala-centar 31, 21203 Neorić</item>
      <item>Iva Vrdoljak, OIB 63554079953, Kukuljevićeva 19, 21000 Split</item>
      <item>Dražen Todorović, OIB 98584327843, Hercegovačka 70, 21000 Split</item>
      <item>Dubravka Stojanovska, OIB 87171204134, Put Plokita 75, 21000 Split</item>
      <item>Josip Strniša, OIB 95889329970, Ivana Gundulića 9, 22300 Knin</item>
      <item>Ivica Sviličić, OIB 30978785630, Kneza Mutimira 3, 21000 Split</item>
      <item>Ana Rogošić, OIB 63013573312, Komjate 0, 21214 Kaštel Lukšić</item>
      <item>Ivica Stipinović, OIB 04756380103, Sukoišanska 25, 21000 Split</item>
      <item>Darko Topić, OIB 09297890199, Put Sv. Ižidora 92, 21000 Split</item>
      <item>Marija Trečić, OIB 54951995215, Ulica Domovinskog Rata 1c, 21210 Solin</item>
      <item>Milica Zorić, OIB 00140332153, Pujanke 53, 21000 Split</item>
      <item>Ivo Rajčić, OIB 52467354389, Radunićeva 19, 21217 Kaštel Novi</item>
      <item>Ivan Radoš, OIB 36063141303, Drniški Put 9, 21000 Kamen</item>
      <item>Željka Vučemilović-šimunović, OIB 19390672750, Alkarska 26, 21000 Split</item>
      <item>Slaven Tukić, OIB 33403885817, Šime Ljubića 13, 21000 Split</item>
      <item>Bartul Barišić, OIB 12686040110, Stjepana Radića 11, 20207 Cavtat</item>
      <item>Tajana Domazet, OIB 31101575725, Mosećka 50a, 21000 Split</item>
      <item>Velinka Runjić, OIB 16188516711, Marina Getaldića 17, 21000 Split</item>
      <item>Niko Dujić, OIB 75216071342, Don Petra Peroša 107, 21210 Mravince</item>
      <item>Teo Mandić, OIB 13212109596, Krešimirova 26, 21210 Vranjic</item>
      <item>Mevlida Armanda, OIB 52353697771, Vranjički Put 18, 21000 Split</item>
      <item>Renata Kalčić, OIB 57885132100, Brajšina 26, 51000 Rijeka</item>
      <item>Juraj Lešković, OIB 69602776663, Matenci 142, 49240 Matenci</item>
      <item>VRGORKA-VINARIJA dioničko društvo za proizvodnju pića, poljoprivredu i trgovinu, OIB 68329484134, Fra Ivana Rožića 35, 21276 Vrgorac</item>
      <item>Milivoj Vidas, OIB 56342789123, Starčevićeva 26, 21000 Split</item>
      <item>BURA l d.o.o. za trgovinu i usluge - u stečaju, OIB 79000721319, Koturaška 51, Zagreb</item>
      <item>AUTO CENTAR LOZIĆ d.o.o. trgovina vozilima u stečaju, OIB 30382973961, Županijska 21, 31000 Osijek</item>
      <item>NET MEDIA SISTEMI d.o.o. za informatički inženjering, OIB 03380490457, Kvaternikova 12, 21000 Split</item>
      <item>BASLER OSIGURANJE ZAGREB dioničko društvo za osiguranje, OIB 59706054982, Radnička cesta 37/b, Zagreb</item>
      <item>NASTAVNI ZAVOD ZA JAVNO ZDRAVSTVO SPLITSKO-DALMATINSKE ŽUPANIJE, OIB 54948902275, Vukovarska Ulica 46, 21000 Split</item>
      <item>Joško Pavlov, OIB 35141086138, Primorska Ulica 54, 21214 Kaštel Gomilica</item>
      <item>Tina Trajković, OIB 65331410683, Doverska 11, 21000 Split</item>
      <item>Nada Dujmić, OIB 98309510309, Aljinovića 95, 21311 Žrnovnica</item>
      <item>Nada Baković, OIB 16994220173, Kroz Selo 6, 22321 Parčić</item>
      <item>Marija Duvančić, OIB 22739898593, Duvančići 40, 22320 Razvođe</item>
    </izvorni_sadrzaj>
    <derivirana_varijabla naziv="DomainObject.Predmet.StrankaListFormatedWithAdressOIB_1">
      <item>REPUBLIKA HRVATSKA, OIB 18683136487 zastupanog po punomoćniku ŽUPANIJSKO DRŽAVNO ODVJETNIŠTVO U SPLITU</item>
      <item>LUKA dioničko društvo, OIB 34440814040, Kopilica 47 B, Split</item>
      <item>RAD, d.o.o. za vodoopskrbu i ostale komunalne djelatnosti, OIB 71304592430, Ul.Stjepana Radića 69, Drniš</item>
      <item>HEP-Operator distribucijskog sustava d.o.o. za distribuciju i opskrbu električne energije ELEKTRA ŠIBENI, OIB 46830600751, Ulica grada Vukovara 37, 10000 Zagreb</item>
      <item>Mara Jukić, OIB 37710339746, Čavoglave bb, 22322 Ružić zastupanog po punomoćniku Mijo Jeličić</item>
      <item>Ivica Bašić, OIB 14595893401, Vukovarska 170, 21000 Split zastupanog po punomoćniku Mijo Jeličić</item>
      <item>GASTRO GRUPA d.o.o. za trgovinu i usluge, OIB 39228456312, Grada Vukovara 271, 10000 Zagreb</item>
      <item>AUTO HRVATSKA dioničko društvo, OIB 32709834358, Dubrovačka Ulica 1, Split</item>
      <item>JADRANSKO OSIGURANJE d.d., OIB 94472454976, Listopadska 2, 10000 Zagreb zastupanog po punomoćniku Grgić &amp; Partneri odvjetničko društvo j.t.d.</item>
      <item>CITY EX d.o.o. za prijenos poslovne dokumentacije, OIB 99406899243, Donje Svetice 40, 10 000 Zagreb zastupanog po punomoćniku Antonio Zujić</item>
      <item>Hrvatski Telekom d.d., OIB 81793146560, Savska cesta 32, 10000 Zagreb</item>
      <item>CODEX SORTIUM društvo s ograničenom odgovornošću za pružanje kompleksnih konzalting usluga, OIB 83918065246, Ivana Šibla 9, 10000 Zagreb</item>
      <item>SUNCE osiguranje d.d., OIB 12012147571, Trnjanska cesta 108, 10000 Zagreb</item>
      <item>HRVATSKA IZVJEŠTAJNA NOVINSKA AGENCIJA, OIB 41387373932, Marulićev trg 16, 10000 Zagreb</item>
      <item>ČISTOĆA d.o.o. za komunalnu djelatnost, održavanje čistoće i odlaganje komunalnog otpada, OIB 16912997621, Put od Republike 14, Dubrovnik</item>
      <item>TEXT-PAPIR d.o.o. za trgovinu i usluge, OIB 45878059290, Stinice 12, Split</item>
      <item>SLOBODNA DALMACIJA izdavačka i tiskarska djelatnost, dioničko društvo, OIB 35075764438, Ulica Hrvatske Mornarice 4, Split</item>
      <item>ČISTOĆA društvo s ograničenom odgovornošću za obavljanje komunalnih djelatnosti održavanja čistoće i odlaganja komunaln, OIB 38812451417, Put Plokita 81, Split</item>
      <item>OPĆINA JELSA Jedinstveni upravni odjel, OIB 94187441810, Riba bb, 21465 Jelsa</item>
      <item>AUTOKUĆA BOSNIĆ d.o.o. za trgovinu, servis i remont, OIB 62890333516, Rakite 27, Žrnovnica</item>
      <item>TISKARA MALENICA d.o.o., OIB 21268596817, 113. Šibenske brigade HV-a 193, Šibenik zastupanog po punomoćniku Jasmin Avdagić</item>
      <item>Ivan Marijan, OIB 35721802898, Strossmayerovo šetalište bb, 21465 JELSA, Otok Hvar zastupanog po punomoćniku Zdravko Bojanić</item>
      <item>HEP-Operator distribucijskog sustava d.o.o. za distribuciju i opskrbu električne energije, OIB 46830600751, Ulica grada Vukovara 37, 10000 Zagreb</item>
      <item>Rikard Pavlović, OIB 16829467929, Gundulićeva 26, 21000 Split</item>
      <item>LUČKA UPRAVA SPLIT, OIB 06992092556, Gat Sv. Duje 1, Split</item>
      <item>TINA ALATI društvo s ograničenom odgovorošću za trgovinu i usluge, OIB 72232886006, Trg Francuske Repub. 14, 10000 Zagreb</item>
      <item>PLOVPUT trgovačko društvo s ograničenom odgovornošću za održavanje pomorskih plovnih putova i radijske službe, OIB 14480721492, Obala Lazareta 1, Split</item>
      <item>Regionalna veletržnica Benkovac dioničko društvo za trgovinu i usluge "u stečaju", OIB 16205687638, Benkovačke bojne 17, Benkovac</item>
      <item>MESSER CROATIA PLIN Poduzeće za proizvodnju i prodaju tehničkih plinova d.o.o., OIB 32179081874, Industrijska 1, Zaprešić</item>
      <item>ZAVOD ZA JAVNO ZDRAVSTVO DR. ANDRIJA ŠTAMPAR, OIB 33392005961, Mirogojska Cesta 16, 10000 Zagreb</item>
      <item>Zagrebačka burza d.d., OIB 84368186611, Ivana Lučića 2a/22, 10000 Zagreb zastupanog po punomoćniku MAĐARIĆ &amp; LUI - odvjetničko društvo d.o.o.</item>
      <item>METRONET TELEKOMUNIKACIJE d.d. za telekomunikacijske usluge, OIB 23269006802, Ulica Grada Vukovara 269/d, 10000 Zagreb</item>
      <item>RELAX, d.o.o. za proizvodnju i trgovinu, OIB 24543050439, Tijardovićeva 4/II, Split</item>
      <item>MINISTARSTVO GOSPODARSTVA, RAVNETELJSTVO ZA ROBNE ZALIHE, OIB 22413472900, Ul.Grada Vukovara 78/VI, 10000 Zagreb zastupanog po punomoćniku ŽUPANIJSKO DRŽAVNO ODVJETNIŠTVO U SPLITU</item>
      <item>PUĆO d.o.o. za trgovinu, ugostiteljstvo i cestovni prijevoz, OIB 33417474295, Puće 2, Ružić</item>
      <item>ITEM, d.o.o. informatičke usluge, OIB 71527463594, Put Supavla 39, Split</item>
      <item>ŠKARE TRADE, d.o.o. za trgovinu i ugostiteljstvo, OIB 88448992592, Sarajevska Ulica 64, Split</item>
      <item>CROATIA osiguranje d.d. FILIJALA SPLIT, OIB 26187994862, Miramarska 22, 10000 Zagreb</item>
      <item>MIRJANA BARIĆ, OIB 91861480870, D.Farlatija 92, 23000 Zadar</item>
      <item>SREDIŠNJE KLIRINŠKO DEPOZITARNO DRUŠTVO, dioničko društvo, OIB 64406809162, Heinzelova 62/a, 10000 Zagreb</item>
      <item>MILENKO BUŠLJETA, OIB 63433937940, P. Bonifacije 30, 23000 Zadar</item>
      <item>MILICA UGARKOVIĆ, OIB 03462724779, 23000 Zadar</item>
      <item>FABIJAN PERONJA, OIB 19033633778, Banski dolac bb, 21465 Jelsa zastupanog po punomoćniku KRUNO PERONJA</item>
      <item>Agencija za upravljanje državnom imovinom, OIB 75666130770, Ivana Lučića 6, 10000 Zagreb</item>
      <item>COMENG, društvo s ograničenom odgovornošću za informatički inženjering, OIB 42122172362, A. Starčevića 11, Solin</item>
      <item>AMEROPA AG, OIB 38272342702, Rebgasse 108, BINNINGEN zastupanog po punomoćniku Odvjetničko društvo Hanžeković &amp; Partneri društvo s ograničenom odgovornošću</item>
      <item>GRAFOPLEX, društvo s ograničenom odgovornošću, za trgovinu i usluge, OIB 71142152777, Hektorovićeva 47, Split</item>
      <item>HP - Hrvatska pošta d.d., OIB 87311810356, Jurišićeva 13, 10000 Zagreb</item>
      <item>Financijska agencija, OIB 85821130368, Vrtni put 3, 10000 Zagreb</item>
      <item>NIKOLA LACMANOVIĆ, OIB 50670282682, Sukoišanska 19, 21000 Split zastupanog po punomoćniku DORIS KOŠTA</item>
      <item>HEP-Operator distribucijskog sustava d.o.o. za distribuciju i opskrbu električne energije, OIB 46830600751, Ulica grada Vukovara 37, 10000 Zagreb</item>
      <item>VODOVOD I KANALIZACIJA, društvo s ograničenom odgovornošću za vodoopskrbu, odvodnju i pročišćavanje otpadnih voda, OIB 56826138353, Biokovska 3, Split</item>
      <item>JELKOM, društvo s ograničenom odgovornošću za komunalnu djelatnost, OIB 92345732468, Vrboska</item>
      <item>DALMACIJAVINO d.d. za proizvodnju i promet alkoholnih i bezalkoholnih pića "u stečaju", OIB 07837847925, Obala kneza Domagoja 15, Split</item>
      <item>EUROLEASING d.o.o., OIB 48922277230, Remetinečka cesta 98, 10000 Zagreb zastupanog po punomoćniku Grgić &amp; Partneri odvjetničko društvo j.t.d.</item>
      <item>Rino Barbić, odvjetnik, OIB 04402974520, Vrsina 0, 21465 Jelsa</item>
      <item>HVARSKI VODOVOD d.o.o., OIB 96577868636, Radičina 0, 21465 Jelsa zastupanog po punomoćniku Rino Barbić</item>
      <item>IVAN MILAT, OIB 89865160390, Ulica br. 7, 20271 BLATO NA KORČULI</item>
      <item>DIONOVA - DIONA d.o.o., OIB 41112127430, Donje Svetice 127, 10000 Zagreb</item>
      <item>TEHNOPLAST d.o.o. za građevinarstvo, trgovinu, ugostiteljstvo, turizam i uslužne djelatnosti, OIB 70676517267, Ulica Slobode 5, 21000 Split</item>
      <item>VIPnet, društvo s ograničenom odgovornošću za usluge javnih telekomunikacija, OIB 29524210204, Vrtni put 1, 10000 Zagreb</item>
      <item>BILIĆ-ERIĆ d.o.o. za privatnu zaštitu, OIB 68580128211, Ljudevita Posavskog 3, Trgovački centar Millennijum, Sesvete</item>
      <item>DALMACIJAVINO - ZAGREB društvo sograničenom odgovornošću za trgovinu, ugostiteljstvo i prijevoz, OIB 93269876765, Gajeva 26, 10000 Zagreb</item>
      <item>GRAD DRNIŠ, OIB 38309740312, Trg kralja Tomislava 1, 22320 Drniš</item>
      <item>Vetropack Straža tvornica stakla d.d. Hum na Sutli, OIB 74210066591, Hum na Sutli, Hum na Sutli 203, Hum Na Sutli</item>
      <item>CAPRICORNO, društvo s ograničenom odgovornošću za trgovinu, OIB 09517317411, Hercegovačka 57/A, Split</item>
      <item>PELJEŠKI VRHOVI, POLJOPRIVREDNA ZADRUGA, OIB 49398931487, Janjina 68, Janjina</item>
      <item>Toma Šurjak, OIB 66049692921, Sansovića dvori 29, 21465 JELSA, DOL zastupanog po punomoćniku Rino Barbić</item>
      <item>Jakov Peronja, OIB 07373599239, Jelsa 0, 21465 Jelsa zastupanog po punomoćniku Rino Barbić</item>
      <item>TIGAR d.o.o. za usluge, OIB 65051360088, Put Supavla 1, Split zastupanog po punomoćniku Zoran Iviš</item>
      <item>POREZNA UPRAVA Područni ured Split, OIB 18683136487, Trg dr. Franje Tuđmana 4, 21000 Split zastupanog po punomoćniku ŽUPANIJSKO DRŽAVNO ODVJETNIŠTVO</item>
      <item>BURA I TRAMUNTANA d.o.o. za trgovinu i usluge, OIB 78359961331, Don Frane Bulića 205, Solin</item>
      <item>TRAST međunarodno otpremništvo, dioničko društvo, OIB 93225891495,  Gat Sv.Duje 4, Split zastupanog po punomoćniku Marina Tončić-Bota</item>
      <item>CHROMOS AGRO dioničko društvo proizvodnja sredstava za zaštitu bilja, OIB 82790074844, Radnička cesta 173/n, 10000 Zagreb</item>
      <item>VODOVOD I KANALIZACIJA, društvo s ograničenom odgovornošću za vodoopskrbu, odvodnju i pročišćavanje otpadnih voda, OIB 56826138353, Biokovska 3, Split</item>
      <item>AUTOTRANS d. o. o. za javni prijevoz putnika u cestovonom prometu, trgovinu, usluge i turistička agencija, OIB 19819724166, Trg Žabica 1, Rijeka</item>
      <item>BRTVILA BREZIĆ d.o.o. za proizvodnju brtvila, trgovinu i zastupanje, OIB 47897946377, Starotrnjanska 46/A, 10000 Zagreb</item>
      <item>IREKS AROMA društvo s ograničenom odgovornošću, OIB 36709757659, Radnička Cesta 37, 10000 Zagreb zastupanog po punomoćniku Odvjetničko društvo GLAMUZINA &amp; GROŠETA</item>
      <item>Marin Mileteta, odvjetnik, OIB 37476644793, Gorjanska 26, 10000 Zagreb zastupanog po punomoćniku Antonia Selak</item>
      <item>HEP - Opskrba d.o.o. za opskrbu potrošača električnom, toplinskom energijom i plinom, OIB 63073332379, Ulica grada Vukovara 37, 10000 Zagreb</item>
      <item>ING-ATEST d.o.o. za trgovinu i usluge, OIB 21777333810, Hrvatske mornarice 1/a, Split</item>
      <item>Hrvatske vode, pravna osoba za upravljanje vodama, OIB 28921383001, Grada Vukovara 220, 10000 Zagreb</item>
      <item>BASLER OSIGURANJE ZAGREB dioničko društvo za osiguranje, OIB 59706054982, Radnička cesta 37/b, 10000 Zagreb</item>
      <item>NARODNI TRGOVAČKI LANAC d.o.o. za trgovinu i usluge, OIB 78344221376, Soblinec, Soblinečka 55, Sesvete</item>
      <item>MANTIS, d.o.o. za trgovinu i usluge, OIB 41274793973, Varaždinska 51, Split</item>
      <item>Vinko Paina, OIB 51203688235, Malo selo, 21460 Stari Grad</item>
      <item>TRANSADRIA, međunarodna špedicija d. d. u stečaju, OIB 47965841018, Riva Boduli 1, Rijeka</item>
      <item>Hrvatska radiotelevizija, OIB 68419124305, Prisavlje 3, 10000 Zagreb</item>
      <item>BRODOMERKUR trgovina i usluge, dioničko društvo, OIB 33956120458, Poljička Cesta 35, Split</item>
      <item>ZAGREBAČKI HOLDING, društvo s ograničenom odgovornošću za javni prijevoz, opskrbu vodom, održavanje čistoće, putnička a, OIB 85584865987, Ulica grada Vukovara 41, 10000 Zagreb</item>
      <item>NASTAVNI ZAVOD ZA JAVNO ZDRAVSTVO SPLITSKO-DALMATINSKE ŽUPANIJE, OIB 54948902275, Vukovarska Ulica 46, Split</item>
      <item>BRODOSPLIT-BRODOGRADILIŠTE društvo s ograničenom odgovornošću, OIB 05532178397, Put Supavla 21, Split</item>
      <item>COPAN ZAGREB društvo s ograničenom odgovornošću za trgovinu i zastupanje, OIB 43698579132, Selnica Šćitarjevska 25, 10410 Velika Gorica</item>
      <item>DUHAN društvo s ograničenom odgovornošću, OIB 84143469050, Vukovarska 30, Dubrovnik</item>
      <item>Ivica Maleš vl. autoservis "UNO", OIB 89917595934, Put Blata bb, 21216 Kaštel Stari</item>
      <item>Teo Palaversić, OIB 21074825891, Mala Banda 166, 21465 Jelsa</item>
      <item>HRVATSKA POŠTANSKA BANKA, dioničko društvo, OIB 87939104217, Jurišićeva 4, 10000 Zagreb</item>
      <item>OTIS DIZALA, društvo s ograničenom odgovornošću za proizvodnju, montažu, remont i održavanje dizala, OIB 76080865307, Prilaz Vladislava Brajkovića 15, 10000 Zagreb</item>
      <item>Fabijan Roić, OIB 55646544786, Domobranska 26, 21460 Stari Grad</item>
      <item>Ivo Družević, OIB 59608054089, Družević Dvor 20, 21460 Stari Grad, Dol</item>
      <item>Ivo Roić, OIB 73872839985, Zbora Narodne garde 2, 21460 Stari Grad</item>
      <item>Josip Kovačević, OIB 24407104693, M.Ivanića 26, 21460 Stari Grad</item>
      <item>Tedi-Tadija Maroević, OIB 75901351091, Out Rudine 4, 21460 Stari Grad</item>
      <item>Jakica Lupi, OIB 73236308888, Vrbanj 0, 21462 Vrbanj</item>
      <item>Joza Bratanić, OIB 08011374888, Vrbanj 0, 21462 Vrbanj</item>
      <item>Antun Pavičić, OIB 65866256737, Pavičića dvor 13, 21460 Stari Grad, Dol</item>
      <item>Juraj Pavičić, OIB 09529542053, Ceratorij 0, 21462 Vrbanj</item>
      <item>Cvjetko Matković, OIB 10443683019, Matije Ivanića 0, 21460 Stari Grad</item>
      <item>Katica Kovačević, OIB 33120980772, Dol 0, 21460 Dol</item>
      <item>Nikša Dužević, OIB 66241675982, Dol 0, 21460 Dol</item>
      <item>Milovan Kombura, OIB 30770175855, F. Vrančića 13, 21000 Split</item>
      <item>Jelisava Pavičić, OIB 83980708087, Vrbanj 0, 21462 Vrbanj</item>
      <item>Matko Carić, OIB 35189247498, Dol 0, 21460 Dol</item>
      <item>Marinko Dužević, OIB 12242231071, Dol  0, 21460 Stari Grad, Dol</item>
      <item>Margarita Radonić, OIB 28025722533, Dol 0, 21460 Dol</item>
      <item>Dinko Pavičić Tribunol, OIB 99243667034, Žrtava Rata  2, 21460 Stari Grad</item>
      <item>Tonči Šurjak, OIB 60785268681, Stari Grad 0, 21460 Stari Grad</item>
      <item>Duško Pavičić Ivelja, OIB 25982798589, Bassina 0, 21462 Vrbanj</item>
      <item>Pero Dulčić Sušak, OIB 55533277123, Malo Selo 63, 21460 Stari Grad</item>
      <item>Ivan Tadić, OIB 00384008152, Vagonj 32, 21460 Stari Grad</item>
      <item>Ivica Pavičić, OIB 72332556277, Vrbanj 0, 21462 Vrbanj</item>
      <item>Mihovil-Mile Pavičić, OIB 24835949834, Vrbanj 0, 21462 Vrbanj</item>
      <item>Tomi Moscatello, OIB 28508820612, Dol, 21460 Dol</item>
      <item>Nikola Vodanović, OIB 74845370223, Vrbanj 0, 21462 Vrbanj</item>
      <item>Margarita Marica Stančić, OIB 08101100980, Kod Sv. Petra 0, 21460 Stari Grad</item>
      <item>Vjekoslav Radonić, OIB 33204721839, Dol 0, 21460 Dol</item>
      <item>Marinko Sanseović, OIB 45513941394, Dol 0, 21460 Dol</item>
      <item>Tadija Moškatelo, OIB 31188799731, B.Kašića 9, 21460 Stari Grad</item>
      <item>Damir Petrić, OIB 86091667582, Stari Grad 0, 21460 Stari Grad</item>
      <item>Louis Petrić, OIB 16074465250, Srinjo kola 2, 21460 Stari Grad</item>
      <item>Ivica Ljubić, OIB 56655610557, Stari Grad 0, 21460 Stari Grad</item>
      <item>Vinko Lupi, OIB 35451219902, Sv. Magdalene 7, 21460 Stari Grad</item>
      <item>Ivan Tadić Šilo, OIB 70114227603, Stari Grad 0, 21460 Stari Grad</item>
      <item>Ivan Tadić, OIB 70114227603, Stari Grad 0, 21460 Stari Grad</item>
      <item>Vinko Maroević, OIB 76848533915, Stari Grad, 21460 Stari Grad</item>
      <item>Ivan Buratović, OIB 47859397279, Vrbanj 13, 21462 Vrbanj</item>
      <item>Mijo Mili Pavičić, OIB 88915921313, Vrbanj 0, 21460 Vrbanj</item>
      <item>Marija Vodanović, OIB 55757464937, Stari Grad 0, 21460 Stari Grad</item>
      <item>Jakov Fredotović, OIB 46839149373, Vrbanj 297, 21462 Vrbanj</item>
      <item>Miljenko Srhoj, OIB 83488729434, Krešimirova 5, 21460 Stari Grad</item>
      <item>Nikola Haladić, OIB 44890767273, Stari Grad 0, 21460 Stari Grad</item>
      <item>Janez Jelušić, OIB 53424861114, Sv. Petra 0, 21460 Stari Grad</item>
      <item>Nikola Sansević, OIB 77925554696, Dol 0, 21460 Stari Grad</item>
      <item>Nikola Buratović, OIB 63461897206, Vrbanj 0, 21462 Vrbanj</item>
      <item>Cvjetko Buratović, OIB 68271062216, Put Križa 4, 21460 Stari Grad</item>
      <item>Nikola Buratović, OIB 83296807791, Vrbanj 0, 21462 Vrbanj</item>
      <item>Nikola Stipišić, OIB 40730811746, Vrbanj 0, 21462 Vrbanj</item>
      <item>Prošper Moškatelo, OIB 30735770287, Dol 0, 21460 Dol</item>
      <item>Tonko Maroević, OIB 09539101243, Šiberija 6, 21460 Stari Grad</item>
      <item>Ivo Pavičić, OIB 10571584537, Dol 0, 21460 Dol</item>
      <item>Pavao Čubre, OIB 53903728630, Vrbanj 0, 21462 Vrbanj</item>
      <item>Luka Šurjak, OIB 94878152360, Dol 0, 21460 Dol</item>
      <item>Luka Franetović, OIB 70961784599, C. Škarpe 17, 21460 Stari Grad</item>
      <item>Ivan Miloš Mile, OIB 62291039145, Dol 0, 21460 Dol</item>
      <item>Jure Moškatelo, OIB 82967525191, Ploča 2, 21460 Dol</item>
      <item>Vjekoslav Bogdanić, OIB 94391191426, J.B.Jelačića 9, 21460 Stari Grad</item>
      <item>Petro Šoljan, OIB 76350894229, Donja kola 0, 21460 Stari Grad</item>
      <item>Juraj Dužević, OIB 99909425440, Radošića dvor 4, 21460 Dol</item>
      <item>Damir Šurjak, OIB 27457530614, Šurokovića dvor 5, 21460 Dol</item>
      <item>Jakov Tresić, OIB 60663993622, Vrbanj 0, 21462 Vrbanj</item>
      <item>Juraj Moškatelo Stariji, OIB 12577877147, Ploča 27, 21460 Stari Grad</item>
      <item>Ruža Roić, OIB 27524265061, Pod jugo 10, 21460 Dol</item>
      <item>Rade Čavić, OIB 74420229729, Malo Selo 0, 21460 Stari Grad</item>
      <item>Matilda Buratović, OIB 24198956638, Vrbanj 0, 21462 Vrbanj</item>
      <item>Ivo Šurjak, OIB 90776404563, Ostravska 8, 21000 Split</item>
      <item>Dražica Matković Ljubo, OIB 38484140872, Vrbanj 0, 21462 Vrbanj</item>
      <item>Dinko Račić, OIB 02437704848, Vrbanj 173, 21462 Vrbanj</item>
      <item>Mila Franetović Dužević, OIB 02539671010, Vrankovića dvor 5, 21460 Stari Grad</item>
      <item>Luka Stančić, OIB 91475365556, Stančića dvor 0, 21460 Dol</item>
      <item>Meri Petrić, OIB 49953370209, Stari Grad 0, 21460 Stari Grad</item>
      <item>Ivan Moškatelo, OIB 16048013538, Ploča 29, 21460 Dol</item>
      <item>Vinko Moškatelo, OIB 57771107058, Ploča 23, 21460 Dol</item>
      <item>Nikola Šimunović, OIB 24630749503, K. Zvonimira 35, 21460 Stari Grad</item>
      <item>Mirko Radonić, OIB 28025722533, Pod jugo 19, 21460 Dol</item>
      <item>Antun Sansević, OIB 80183811492, Sansevića dvor 43, 21460 Dol</item>
      <item>Nikša Moškatelo, OIB 98307576243, Ploča 4, 21460 Dol</item>
      <item>Antun Vodanović Stariji, OIB 43563335947, Vrbanj  0, 21460 Vrbanj</item>
      <item>Ivo Bojanić, OIB 00897882683, Šiberija 19, 21460 Stari Grad</item>
      <item>Cvjetko Miličić, OIB 44230808110, T. Buzolića 8, 21450 Hvar</item>
      <item>Marija Trbuhović, OIB 38712300010, Vrbanj 0, 21462 Vrbanj</item>
      <item>Neno Šoljan, OIB 04419572654, Molo Selo 0, 21460 Stari Grad</item>
      <item>Juraj Tomi Moškatelo, OIB 80968217347, Ploča 2, 21460 Dol</item>
      <item>Ivo Račić Kapetanić, OIB 70008404713, Vrbanj 0, 21462 Vrbanj</item>
      <item>Đuro Caratan, OIB 81898965125, Zavala 0, 21465 Zavala</item>
      <item>Ante Tonči Drinković, OIB 92836065068, Bonski Dolac, 21465 Jelsa</item>
      <item>Kata Duboković, OIB 93006547119, Pitve bb, 21465 Pitve</item>
      <item>Boris Carić, OIB 46466426123, Ivan Dolac 0, 21465 Ivan Dolac, Jelsa</item>
      <item>Tonko Ivčević Bakulić, OIB 62293366608, Šiberija 29, 21460 Stari Grad</item>
      <item>Marko Huljić, OIB 99873701212, Račić 860, 21465 Jelsa</item>
      <item>Lenka Roić, OIB 57371012596, Dol, 21460 Dol</item>
      <item>Stjepan Jerković, OIB 25876380285, Zastražišće 0, 21466 Zastražišće</item>
      <item>Boris Borović, OIB 51193036454, Poljica, 21466 Poljica</item>
      <item>Niko Salamunić, OIB 76231208532, Jelsa bb, 21465 Jelsa</item>
      <item>File Vranković, OIB 44132340384, Dol 0, 21460 Dol</item>
      <item>Juraj Šperka, OIB 79176257167, Zastražišće 0, 21466 Zastražišće</item>
      <item>Mili Razović, OIB 03291272208, Vinkovačka 51, 21000 Split</item>
      <item>Ante Mihojević, OIB 08852465695, Vrboska, 21463 Vrboska</item>
      <item>Ljubica Stipišić, OIB 53136752678, Vrbanj 0, 21462 Vrbanj</item>
      <item>Stjepan Hujo Huljić, OIB 06947019866, Vrsina bb, 21465 Jelsa</item>
      <item>Nikola Grgičević, OIB 72806517394, Vrisnik 0, 21465 Vrisnik</item>
      <item>Tonči Gurdulić, OIB 88962507191, Jelsa 0, 21465 Jelsa</item>
      <item>Prošperino Milevčić, OIB 45533211549, Jelsa 0, 21465 Jelsa</item>
      <item>Boris Rubinić, OIB 69242251733, V rbanj  0, 21462 Vrbanj</item>
      <item>Jakov Račić, OIB 31621777587, Vrbanj 302 A, 21462 Vrbanj</item>
      <item>Jakša Radonić, OIB 11727504421, Jelsa 0, 21465 Jelsa</item>
      <item>Vinko Palaversić, OIB 66878442541, Jelsa, 21465 Jelsa</item>
      <item>Fabijan Kunčić, OIB 51005536058, Dol 0, 21460 Dol</item>
      <item>Dušan Salamunić, OIB 67690387290, Račić bb, 21465 Jelsa</item>
      <item>Margarita Stančić, OIB 77283348907, Dol 0, 21460 Dol</item>
      <item>Josip Crnčić, OIB 78272535399, Pitve 0, 21465 Pitve</item>
      <item>Luka Moškatelo, OIB 37611216898, Dol 0, 21460 Dol</item>
      <item>Lucija Milatić-Bričolić, OIB 72454967005, Svirče 0, 21462 Svirče</item>
      <item>Fabijan Dužević, OIB 65516171063, Domobranska 31, 21460 Stari Grad</item>
      <item>Vjeko Jakas, OIB 99530955280, Zvala bb, 21465 Zavala</item>
      <item>Pavo Bunčuga, OIB 76824484181, Banski Dolac bb, 21465 Jelsa</item>
      <item>Marko Buratović, OIB 96637597848, Svirče 0, 21462 Svirče</item>
      <item>Antun Lučić, OIB 23239072373, Poljica, 21466 Poljica</item>
      <item>Marin Parun Barbić, OIB 39599282196, Pitve 0, 21465 Pitve</item>
      <item>Stjepan Tomislav Huljić, OIB 97499130016, Lučica bb, 21465 Jelsa</item>
      <item>Cvjetka Cvita Milevčić, OIB 75708915913, Jelsa 0, 21465 Jelsa</item>
      <item>Marinko Radonić, OIB 89514038279, Pitve 72, 21465 Pitve</item>
      <item>Antun Gurdulić, OIB 55215862622, Vrsina bb, 21465 Jelsa</item>
      <item>Blaženko Jakas, OIB 38730295070, Zavala 0, 21465 Zavala</item>
      <item>Braco Jakas, OIB 76920975322, Zavala 136, 21465 Zavala</item>
      <item>Ivan Makjanić, OIB 86091321106, Svirče 0, 21462 Svirče</item>
      <item>Ante Rubinić, OIB 15201258693, Vrsina  307, 21465 Jelsa</item>
      <item>Dražica Vicenca Matković, OIB 67149132840, Vrbanj 117, 21462 Vrbanj</item>
      <item>Jakov Radonić, OIB 93729454627, Jelsa bb, 21465 Jelsa</item>
      <item>Slobodan Radičić, OIB 46777889915, Pitve bb, 21465 Pitve</item>
      <item>Jurko Lučić, OIB 16439489089, Vrboska 0, 21463 Vrboska</item>
      <item>Mate Antičević, OIB 55268785640, Zavala 0, 21465 Zavala</item>
      <item>Josip Franičević, OIB 43547284113, Burkovo bb, 21465 Jelsa</item>
      <item>Asija Bojanić, OIB 14798986072, Burkovo, 21465 Jelsa</item>
      <item>Milivoj Vidas vl. Servisa instrumenata, mjerne i regulacione opreme, OIB 56342789123, Starčevićeva 26, 21000 Split</item>
      <item>BURA l d.o.o. za trgovinu i usluge - u stečaju, OIB 79000721319, Koturaška 51, 10000 Zagreb</item>
      <item>NET MEDIA SISTEMI d.o.o. za informatički inženjering, OIB 03380490457, Kvaternikova 12, Split</item>
      <item>Financijska agencija, OIB 85821130368, Vrtni put 3, 10000 Zagreb</item>
      <item>Hrvatski registar brodova, OIB 04601923208, Marasovića 67, Split</item>
      <item>Nenad Ševo, OIB 88234857624, Teiljska 1, 21000 Split</item>
      <item>Meri Stipinović, OIB 64965084141, Sukoišanska 25, 21000 Split</item>
      <item>Fond za zaštitu okoliša i energetsku učinkovitost, OIB 85828625994, Ksaver 208, 10000 Zagreb</item>
      <item>Zlatko Balić, OIB 07837847925, Obala kneza Domagoja 15, 21204 Dugopolje</item>
      <item>Galić Ante, OIB 90017639391, Odeska 16, 21000 Split</item>
      <item>Dean Prelević, odvjetnik, OIB 10098946497, Gundulićeva 22, 21000 Split</item>
      <item>Želimir Miletić, OIB 86888847404, Put Kotlara 31, 23000 Zadar</item>
      <item>Luči Roić, OIB 24743587539, Pavičića dvor 7, 21460 Dol</item>
      <item>Nade Pavičić-ivelja, OIB 33508911717, Vrbanj 365, 21460 Vrbanj</item>
      <item>Dujko Čubre, OIB 91478009603, Vrbanj 0, 21460 Vrbanj</item>
      <item>Antun Bratanić, OIB 52392458213, Zvonimirova 27, 21460 Stari Grad</item>
      <item>Andrija Matković, OIB 72332556277, Domobranska 22, 21460 Stari Grad</item>
      <item>Antun Vune Bratanić, OIB 44890767273, Vrbanj 0, 21460 Vrbanj</item>
      <item>Dinko Lušić, OIB 23131390669, Vrbanj 0, 21460 Vrbanj</item>
      <item>Nikica Nikola Matijević, OIB 21094494613, Dol 0, 21460 Stari Grad</item>
      <item>Ivan Sanseović, OIB 08563467932, Dol, Kunčića dvor 4, 21460 Stari Grad</item>
      <item>Marija Kovačević Lolotović, OIB 69060952354, Vukovarska 23, 21460 Stari Grad</item>
      <item>Petar Zlatan Vodanović, OIB 11403397863, Vrbanj 126, 21460 Vrbanj</item>
      <item>Ivan Stančić, OIB 31497688270, Dol, Stančića dvor 0, 21460 Stari Grad</item>
      <item>Stjepan Moškatelo, OIB 92020885489, Dol Sv. Marije 1, 21460 Stari Grad</item>
      <item>Toma Dužević, OIB 08830644469, Dol Sv. Marije 0, 21460 Stari Grad</item>
      <item>Ivica Račić, OIB 28123794048, Vrbanj 0, 21460 Vrbanj</item>
      <item>Kuzma Pavičić Aleluja, OIB 33120197409, Vrbanj 0, 21460 Vrbanj</item>
      <item>Vinka Salamunić, OIB 91445751353, Jelsa 0, 21465 Jelsa</item>
      <item>Teo Huljić, OIB 56034797647, Jelsa 0, 21465 Jelsa</item>
      <item>Dejan Šperka, OIB 10054205030, Jelsa 0, 21465 Jelsa</item>
      <item>Juraj Caratan, OIB 29357565225, Zavala 0, 21465 Zavala</item>
      <item>Matko Antičević, OIB 42034643125, Pitve 0, 21465 Pitve</item>
      <item>Dinko Rubinić ( Vjera ), OIB 69863599942, Vrisnik 73, 21465 Vrisnik</item>
      <item>Vjera Rubinić, OIB 98825603309, Vrinsnik 73, 21465 Vrisnik</item>
      <item>Abraham Bojanić, OIB 79576557482, Jelsa 1, 21465 Jelsa</item>
      <item>Vedran Nevešćanin, OIB 34969575575, Smiljanićeva 2, 21000 Split zastupanog po punomoćniku Jadranko Vidović</item>
      <item>Marija Pjevac, OIB 82096480140, Omiška 18, 21000 Split</item>
      <item>Carinska uprava, OIB 18683136487, Zrinsko Frankopanska 60, 21000 Split</item>
      <item>Općinski sud u Starom Gradu - ZK odjel, Ulica Novo Riva 3, 21460 Stari Grad</item>
      <item>Nada Akrap, OIB 50608806627, Put Sirobuje 37, 21000 Split</item>
      <item>Jasminka Antunović, OIB 74697035343, Ulica Luke Botića 24, 21210 Solin</item>
      <item>Nediljka Armanda, OIB 09033661295, Vranjički put 18, 21000 Split</item>
      <item>Ana Babić, OIB 99777361372, Krilava 8, 21000 Split</item>
      <item>Gordana Babić, Šulavi bb, 21214 Kaštel Lukšić</item>
      <item>Ivan Babić, OIB 39364629552, Doverska 7, 21000 Split</item>
      <item>Katica Babić, OIB 49371248632, Zvonimirova 16, 21210 Solin</item>
      <item>Jure Bacelj, OIB 68175280792, Bacelji 9, 21206 Bračević</item>
      <item>Ana Bačić, OIB 18080781553, Umljanovići bb, 22320 Drniš</item>
      <item>Nediljka Bajić, OIB 00893712988, Jurja Križanića 7, 21000 Split</item>
      <item>Žarka Bakotić, OIB 36917498674, Mosorska Ulica 11 A, 21214 Kaštel Gomilica</item>
      <item>Marko Baković, OIB 05569494546, Kroz Selo 2, 22300 Kistanje</item>
      <item>Ivica Ban, OIB 07285230342, Braće Radića 7, 21212 Kaštel Sućurac</item>
      <item>Srđanka Banovac, OIB 50974371502, Sikavice - Banovci 5, Parčić</item>
      <item>Božidar Barać, OIB 80639746410, Maslinska 22, 21000 Split</item>
      <item>Vedran Barbarić, OIB 18526555730, Šimićeva 8, 21000 Split</item>
      <item>Marija Barbir, OIB 43799885260, Vukovarska 175, 21000 Split</item>
      <item>Petar Barbir, OIB 94965914070, Vukovarska 175, 21000 Split</item>
      <item>Anica Baričević, OIB 06811970314, Put blata bb, 21217 Kaštel Novi</item>
      <item>Damira Barišić, OIB 88385690941, Barišići 10, 22320 Žitnić</item>
      <item>Ivan Barišić, OIB 38311171100, Kornatska 31, 31000 Osijek</item>
      <item>Manda Bašić, OIB 23944179531, Put Majdana 29, 21210 Solin</item>
      <item>Aleksandar Bauk, OIB 97860316263, Alojzija Stepinca 16, 21000 Split</item>
      <item>Marina Zečić, OIB 62683960216, Alojzija Stepinca 16, 21000 Split</item>
      <item>Ivo Bavčević, OIB 18609350440, Šibenska 3, 21000 Split</item>
      <item>Nataša Bazina, OIB 67925940620, PUT STRMA 67 (ranije: NEORIĆ, NEORIĆ, 0), 21203 Neorić</item>
      <item>Mirjana Begonja, OIB 73001510209, Džale 2, 22323 Sedramić</item>
      <item>Jelena Belić, OIB 77723253899, Jelsa 627, 21465 Jelsa</item>
      <item>Niko Belić, OIB 18977071620, Jelsa 627, 21465 Jelsa</item>
      <item>Jagoda Bešker, OIB 29966440390, Gašpini 23, 21210 Solin</item>
      <item>Nedo Bešker, OIB 56588665795, Gašpini 23, 21210 Solin</item>
      <item>Zorica Bilić, OIB 99810426480, Ulica Predraga Bogdanića 13, 21460 Stari Grad</item>
      <item>Sanja Bilić-pavlinović, OIB 45845212026, Vukovarska 80, 21000 Split</item>
      <item>Jela Bilobrk, OIB 63402483386, Stepinčeva 32, 21000 Split</item>
      <item>Antun Blažević, OIB 90714609552, Meštrovića šetalište 96, 21000 Split</item>
      <item>Hrvoje Blažević, OIB 12287964630, Blaževići bb, 22320 Čavoglave</item>
      <item>Damir Bojčić, OIB 41258960204, Kralja Zvonimira 24, 22320 Drniš</item>
      <item>Željko Bojčić, OIB 09291034408, P. Preradovića 4, 22320 Drniš</item>
      <item>Denis Boljat, OIB 33725767264, Karlovo 46, 21214 Kaštel Kambelovac</item>
      <item>Srećko Boras, OIB 94339540336, ULICA BISKUPA PAVLA ŽANIĆA 20 (ranije: KAŠTEL NOVI, PUT GROBLJA, 0), 21217 Kaštel Novi</item>
      <item>Robert Borić, OIB 38057391892, Mosećka 56, 21000 Split</item>
      <item>Goran Bosančić, OIB 33007404175, Ulica Braski Dolac 40, 21212 Kaštel Sućurac</item>
      <item>Pava Botić, OIB 34296544282, Kosorova 7, 22300 Knin</item>
      <item>Ljuba Božanić, OIB 04083001132, Dobrilina 11, 21000 Split</item>
      <item>Anka Božić, OIB 84941173128, Šibenksa 9, 21000 Split</item>
      <item>Anica Božić-Bakušić, OIB 89654935153, Katalinića prilaz 5, 21000 Split</item>
      <item>Ivica Bratić, OIB 86080104106, Neorić bb, 21203 Neorić</item>
      <item>Nikša Bratić, OIB 49290967945, Put Svete Mande 18, 21000 Split</item>
      <item>Vencislav Brizić, OIB 29265973045, Ulica Kralja Zvonimira 56, 21460 Stari Grad</item>
      <item>Zlata Brizić, OIB 73389614517, Ulica Kralja Zvonimira 56, 21460 Stari Grad</item>
      <item>Mate Brstilo, OIB 97701748344, Krešimirova 25, 21311 Žrnovnica</item>
      <item>Zora Budimir, OIB 65069642793, Cesta Domovinskog rata 36, 22300 Knin</item>
      <item>Miranda Budiša, OIB 35557811513, Ulica Kralja Zvonimira 18, 22320 Drniš</item>
      <item>Nediljko Bugarin, OIB 69239215555, Doverska 7, 21000 Split</item>
      <item>Željka Vučemilović-šimunović, OIB 19390672750, Alkarska Ulica 26, 21000 Split</item>
      <item>Gordana Buljević, OIB 32937631192, Trondheimska 10, 21000 Split</item>
      <item>Marina Burić, OIB 93570683955, Mirlović Zagora, 22323 Unešić</item>
      <item>Mario Buzov, OIB 93519007247, Cerje 35, 22320 Mirlović Polje</item>
      <item>Đuro Caratan, OIB 81898965125, Stara zavala 58, 21465 Jelsa</item>
      <item>Toni Caratan, OIB 68762006562, ZAVALA 58 (ranije: ZAVALA, ZAVALA, 0), 21465 Zavala</item>
      <item>Boris Carić, OIB 46466426123, IVAN DOLAC 179 (ranije: IVAN DOLAC, IVAN DOLAC, 0), 21465 Ivan Dolac</item>
      <item>Paulo Carić, OIB 15402538356, SVIRČE 145 (ranije: SVIRČE, SVIRČE, 0), 21460 Svirče</item>
      <item>Dinka Cezareo, OIB 08033901183, Marina Šabića 4, 21460 Stari Grad</item>
      <item>Nevenka Cukrov, OIB 17311242164, Domovinskog rata 6, 21210 Solin</item>
      <item>Dijana Czwik, OIB 09675579569, Matoševa Ulica 96, 21210 Solin</item>
      <item>Vinka Čavala, OIB 72189149878, ULICA PETRA ZRINSKOG 23 (ranije: KAŠTEL GOMILICA, UZ VODOVOD, 0), 21214 Kaštel Gomilica</item>
      <item>Silva Černak Lojić, OIB 21589065823, Lojići 1, 22320 Drniš</item>
      <item>Diana Čović, OIB 59401221926, Duće-Glavica, 21310 Omiš</item>
      <item>Ante Čulo, OIB 58219699024, Hrvatskih knezova bb, 21214 Kaštel Gomilica</item>
      <item>Blaž Ćapin, OIB 67223092915, Odakova 9, 21000 Split</item>
      <item>Filip Delać, OIB 82167098700, Grge Novaka 6, 22300 Knin</item>
      <item>Ankica Delić, OIB 80719299509, Kaštelanska cesta 42, 21212 Kaštel Sućurac</item>
      <item>Marko Delić, OIB 05763270433, Gašpini 108, 21210 Solin</item>
      <item>Nediljka Delić, OIB 99568210497, Donji Muć bb, 21203 Donji Muć</item>
      <item>Gordana Didak, OIB 78878339902, Kroz Smrdečac 5, 21000 Split</item>
      <item>Mili Divić, OIB 35555990248, Radobiljska Cesta 12, 21250 Katuni</item>
      <item>Ljiljana Dragan Jelušić, OIB 50973171038, Antuna Branka Šimića 54, 21000 Split</item>
      <item>Milka Drlje, OIB 15738553325, Kitožer 9, 21311 Stobreč</item>
      <item>Mato Drmić, OIB 39636384582, Put Plokita 40, 21000 Split</item>
      <item>Jozo Družianić, OIB 63604163211, Pujanke 15, 21000 Split</item>
      <item>Stanko Duvančić, OIB 41476060687, Duvančići 9, 22320 Razvođe</item>
      <item>Damir Duvnjak, OIB 63781484968, Križine 15A, 21000 Split</item>
      <item>Nives Džanko, OIB 90598357164, Ulica Fra Pavla Melade 24 A, 21217 Kaštel Štafilić</item>
      <item>Ante Đurđević, OIB 72594587030, Jadranska 12, 21400 Supetar</item>
      <item>Ljubica Elez, OIB 71000445833, Donji Moseć 14, 22320 Moseć</item>
      <item>Ankica Ezgeta, OIB 18659409558, Kaštelanska cesta 12, 21217 Kaštel Stari</item>
      <item>Lenka Franić, OIB 62951288048, Sedam Kaštela 6, 21000 Split</item>
      <item>Ivica Gabelić, OIB 70468304794, Vrboska 387, 21465 Vrboska</item>
      <item>Marija Galešić, OIB 47387004597, Neorić 61, 21203 Neorić</item>
      <item>Petar Galić, OIB 09903259382, MERZOVA 12 (ranije: SPLIT, TEŽAČKI PUT, 40 E), 21000 Split</item>
      <item>Silvana Galić, OIB 02726524452, Trondheimska 5, 21000 Split</item>
      <item>Kazimir Garić, OIB 83662319172, Ulica Matija Ivanića 35, 21460 Stari Grad</item>
      <item>Vencel Gašpar, OIB 46863766369, Hercegovačka 24, 21000 Split</item>
      <item>Vinko Gašpar, OIB 21657975586, Sinjska 9, 21000 Split</item>
      <item>Ana Goreta, OIB 91749079767, Put željezničke stanice, 22320 Drniš</item>
      <item>Zorka Goreta, OIB 78206251147, Donje Gorete 21, 22320 Drniš</item>
      <item>Josip Gotovac, OIB 16838023061, Vukovarska 113, 21000 Split</item>
      <item>Vjekoslav Grbčić, OIB 00132520638, Gajeva 11A, 21000 Split</item>
      <item>Divna Grbeša, OIB 74813693236, FRANKOPANSKA ULICA 20 (ranije: SOLIN, FRANKOPANSKA ULICA, 60), 21210 Solin</item>
      <item>Ana Grubišić, OIB 49854875039, Put Sirobuje 10, 21311 Stobreč</item>
      <item>Gordana Grubišić, OIB 49873220891, Braće Radića 3, 21210 Solin</item>
      <item>Nikola Grubišić, OIB 97693442104, VUKOVARSKA ULICA 5 (ranije: DRNIŠ, KRALJA ZVONIMIRA, 41), 22320 Drniš</item>
      <item>Sanja Grubišić, OIB 26638303946, Ulica Kralja Zvonimira 41, 22320 Drniš</item>
      <item>Antonio Gudelj, OIB 83686976296, Put Dragovoda 17, 21000 Split</item>
      <item>Kata Gugić, OIB 97696546556, Sarajevska 42, 21000 Split</item>
      <item>Mirjana Gugić, OIB 69438273166, Luke Botića 6, 21210 Solin</item>
      <item>Ivica Hajder, OIB 67907347725, Cigići 1, 22320 Otavice</item>
      <item>Željko Hajder, OIB 70330715284, Cigići 1, 22320 Otavice</item>
      <item>Silvana Hajduk, OIB 33507058945, Varoš 1, 21231 Klis</item>
      <item>Tomislav Herceg, OIB 78714538239, Sinjska 46, 22300 Knin</item>
      <item>Mira Ikica, OIB 11849010850, Vlaka Vi 2, 22303 Oklaj</item>
      <item>Franjo Ivčević, OIB 49917991796, Sv. Petra od Klob. 1, 21217 Kaštel Novi</item>
      <item>Jelena Ivčević, OIB 74901888496, Ulica Sv. Petra Od Klobuka 16, 21217 Kaštel Novi</item>
      <item>Damir Jakus, OIB 87272819238, Stepinčeva 67, 21000 Split</item>
      <item>Gospova Jakus, OIB 04209324873, Poljička Cesta 84, Poljica</item>
      <item>Marica Jakus, OIB 74750176046, PUT MAJDANA 31 (ranije: SOLIN, PUT MAJDANA, 31), 21231 Klis</item>
      <item>Petar Jakus, OIB 67345729042, Put Majdana 31, 21210 Solin</item>
      <item>Marko Janković, OIB 19997991153, Bisko 39, 21232 Bisko</item>
      <item>Matija Jeličić, OIB 98976446888, Vinkovačka 5, 21000 Split</item>
      <item>Ante Jeličić, OIB 91949654327, Trondheimska 7, 21000 Split</item>
      <item>Marija Jocić, OIB 87687857774, Vojka Krstulovića 21, 21000 Split</item>
      <item>Ante Jolić, OIB 30924166560, Jolići 2, 22320 Gradac</item>
      <item>Marica Jukić, OIB 19856164686, Perivoj A. Roje 5, 21000 Split</item>
      <item>Marko Jukić, OIB 72590351524, Perivoj Ane Roje 5, 21000 Split</item>
      <item>Renata Jukić, OIB 09827250222, Put Župića 33, 21230 Sinj</item>
      <item>Jadranka Jurić, OIB 52705592800, Bufaline II 29, 21217 Kaštel Novi</item>
      <item>Marija Jurić, OIB 31016018881, Put Kruševika bb, 21214 Kaštel Kambelovac</item>
      <item>Ankica Kainić, OIB 80409745726, Prominski Put 11, 22300 Knin</item>
      <item>Jelena Kalinić, OIB 02401555720, Magistrala Solin 67, 21000 Split</item>
      <item>Petar Kalinić, OIB 76156352997, Mosećka 114, 21000 Split</item>
      <item>Anamarija Kalinić Radović, OIB 92738597282, Vukovarska 57, 21000 Split</item>
      <item>Stipan Kamber, OIB 84681628783, Sesartići 20, 21210 Solin</item>
      <item>Đuro Kapoši, OIB 55675650848, Južno predgrađe 51, 31000 Osijek</item>
      <item>Željko Karin, OIB 70824276539, Zgon 80, 21210 Solin</item>
      <item>Marijana Karin Prnjak, OIB 61576258120, Zgon 80, 21210 Solin</item>
      <item>Neda Kasalo, OIB 11081458098, CESTA DR. FRANJE TUĐMANA 409 (ranije: KAŠTEL KAMBELOVAC, CESTA DR. FRANJE TUĐMANA, 109), 21214 Kaštel Kambelovac</item>
      <item>Zvonimir Kasalo, OIB 07885551191, CESTA DR. FRANJE TUĐMANA 409 (ranije: KAŠTEL KAMBELOVAC, CESTA DR. FRANJE TUĐMANA, 109), 21214 Kaštel Kambelovac</item>
      <item>Suzana Kašić, OIB 59974477956, Ulica 142. Brigade 2, 22320 Drniš</item>
      <item>Ivana Katalinić Jerčić, OIB 27192920551, Put Vrila 6, 21310 Omiš</item>
      <item>Josip Katušić, OIB 17394409236, Luke Botića 11, 21210 Solin</item>
      <item>Ljiljana Kegalj, OIB 44567225674, Istarska 5, 21000 Split</item>
      <item>Ante Kekez, OIB 82341180529, Dubrovačka 35, 21000 Split</item>
      <item>Ivanko Kekez, OIB 69257203171, Sukoišanska 29, 21000 Split</item>
      <item>Petrica Kekez, OIB 01138031201, Dubrovačka 35, 21000 Split</item>
      <item>Boško Kevo, OIB 58881798829, Stipe Pensa 5, 21217 Kaštel Štafilić</item>
      <item>Antiša Kliškinić, OIB 54591476829, Ulica Petra Krešimira Iv 108, 21210 Solin</item>
      <item>Veljko Knezović, OIB 29953576092, Zagrebačka 6, 21311 Stobreč</item>
      <item>Stjepan Kokeza, OIB 45375542461, Čopova 8, 21000 Split</item>
      <item>Petar Kolega, OIB 41344179016, ZVONIMIROVA 121 (ranije: SOLIN, ANTIŠE VUČIČIĆA, 149), 21210 Solin</item>
      <item>Daniela Kovač, OIB 73917202839, Cesta dr. Franje Tuđmana 238a, 21212 Kaštel Sućurac</item>
      <item>Željka Kovač, OIB 49269171098, Mažuranićevo šetalište 26, 21000 Split</item>
      <item>Ivan Kraljić, OIB 34937918610, Put Balabana 7, 21203 Neorić</item>
      <item>Inga Krnjaić, OIB 00968558935, Požeška 6, 21000 Split</item>
      <item>Anka Krstić, OIB 50194808421, Odeska 19, 21000 Split</item>
      <item>Ivan Kundid, OIB 95397541786, Gradišćanskih Hrvata 1, 21000 Split</item>
      <item>Ivana Kundid, OIB 65152954463, Dinarska 11, 21000 Split</item>
      <item>Ružica Kundid, OIB 62510013110, Dinarska 11, 21000 Split</item>
      <item>Deni Kuvačić, OIB 86909984538, Mažuranićevo Šetalište 10 B, 21000 Split</item>
      <item>Anka Landikušić, OIB 18023655586, Gradac 19 A, 21311 Podstrana</item>
      <item>Ivan Lasić, OIB 23248459290, Konjsko bb, 21231 Konjsko</item>
      <item>Dražen Lazić, OIB 10307450473, Šime Ljubića 9, 21000 Split</item>
      <item>Nenad Leskur, OIB 79369933858, Ulica Stjepana Radića 14, 21210 Solin</item>
      <item>Ivana Lilić, OIB 24212828078, Put Brodarice 7, 21000 Split</item>
      <item>Ivo Lipanović, OIB 56508525212, M. Getaldića 31, 21000 Split</item>
      <item>Marko Lojić, OIB 38337274260, Lojići 1, 22320 Drniš</item>
      <item>Mile Lovrić, OIB 87317474850, Fra Grge Martića 41, 21000 Split</item>
      <item>Ana Lovrinčević, OIB 37389823251, Vrh Visoke 121, 21000 Split</item>
      <item>Dejan Lukavac, OIB 85205650926, Ćirići 3, 22320 Tepljuh</item>
      <item>Nela Madžar, OIB 92085359240, Poljička 2, 21311 Podstrana</item>
      <item>Alenka Malinić, OIB 44061509536, Pujanke 79, 21000 Split</item>
      <item>Pavao Marasović, OIB 32681502260, Put Jokića-kalčina 8, 21203 Neorić</item>
      <item>Anto Marijan, OIB 32989170521, Ulica Mate Lovraka 2, 10410 Velika Gorica</item>
      <item>Cvita Marijanović, OIB 33573858243, Marjanovići Iznad Crkve 11, 22320 Gradac</item>
      <item>Dobrinka Marijanović, OIB 03673706981, Put Smokovika 35, 21000 Split</item>
      <item>Tomislav Marijanović, OIB 87726686946, Put Smokovika 35, 21000 Split</item>
      <item>Jasna Marin, OIB 24544706980, Petra Svačića 99, 22320 Drniš</item>
      <item>Marina Marin, OIB 96155411085, Trbounje bb, 22320 Drniš</item>
      <item>Željko Marinac, OIB 53959056974, Varaždinska 3, 21000 Split</item>
      <item>Božidar Marinković, OIB 12351935621, Dosud 9, 21000 Split</item>
      <item>Jakov Mateta, OIB 14390943845, ULICA KORIOLANA ĆIPIKA 10 (ranije: KAŠTEL STARI, ULICA KARIOLANA ČIPIKA, 10), 21217 Kaštel Stari</item>
      <item>Ivan Matić, OIB 23355936969, Kopilica 33, 21000 Split</item>
      <item>Ružica Matić, OIB 42779808936, Gornji Matići Kod Bunara 1, 22320 Trbounje</item>
      <item>Slavko Matić, OIB 28602503915, I. Aljinovića 11, 21311 Žrnovnica</item>
      <item>Željko Matić, OIB 66582117749, Ulica Put Kaluna 18, 22320 Drniš</item>
      <item>Marija Matković, OIB 79153132638, Šižgorićeva 20, 21000 Split</item>
      <item>Ivan Melvan, OIB 80843491669, Luke Botića 7, 21217 Kaštel Novi</item>
      <item>Nikola Midenjak, OIB 88248589366, Ulica 142. Brigade 16, 22320 Siverić</item>
      <item>Pere Mihanović, OIB 49545684243, Radičinka 12, 21311 Žrnovnica</item>
      <item>Ana Mikulić, OIB 54712970747, Čavoglave bb, 22320 Drniš</item>
      <item>Mate Mikulić, OIB 87811623322, Pauk 11, 22320 Čavoglave</item>
      <item>Ivan Milaković, OIB 91056811857, Strmoševica 3, 21222 Marina</item>
      <item>Ivan Milanović, OIB 75286000064, Terzićeva 17, 21000 Split</item>
      <item>Zorka Miletić, OIB 48042737399, Jajići 30, 21210 Solin</item>
      <item>Milan Miljuš, OIB 35675614034, Kranjčevićeva 35, 21000 Split</item>
      <item>Đorđe Mirčetić, OIB 27370139872, Pokvasica 2, 22320 Miočić</item>
      <item>Tonči Mišković, OIB 74628173475, Jelsa 667, 21465 Jelsa</item>
      <item>Ana Moro, OIB 64571848035, Vukovarska 80, 21000 Split</item>
      <item>Slavko Moro, OIB 30868427553, Muklače 23, 21203 Crivac</item>
      <item>Tomi Moscatello, OIB 28508820612, Ploča 17, Dol, 21460 Stari Grad</item>
      <item>Marija Munitić, OIB 68535764041, Mažuranićevo šetalište 48, 21000 Split</item>
      <item>Ljubomir Muslim, OIB 17589644925, Imotska 60, 21000 Split</item>
      <item>Mijo Nožina, OIB 79046275268, PUT NOŽINA - MALJKOVIĆA 11 (ranije: PRGOMET, PRGOMET, 0), 21201 Prgomet</item>
      <item>Jurica Oman, OIB 78517901315, Ive Tijardovića 10, 21000 Split</item>
      <item>Mirko Oman, OIB 68766264149, Tijardovićeva 10, 21000 Split</item>
      <item>Janja Orošnjak, OIB 49619386391, Gorice 2, 21212 Kaštel Sućurac</item>
      <item>Mila Palada, OIB 10163841708, Odeska 4, 21000 Split</item>
      <item>Ivan Pandža, OIB 63327603131, ULICA KORIOLANA ĆIPIKA 7 (ranije: KAŠTEL STARI, ULICA KARIOLANA ČIPIKA, 9), 21217 Kaštel Stari</item>
      <item>Asija Papić, OIB 36844611036, Dr. Ante Starčevića 55, 21220 Trogir</item>
      <item>Mijo Papić, OIB 90436045680, Getaldićeva 5, 21000 Split</item>
      <item>Tereza Papić, OIB 79546057657, M. Getaldićeva 5, 21000 Split</item>
      <item>Rajko Parać, OIB 14695878450, Paraći 3, 22320 Ružić</item>
      <item>Tatjana Parać, OIB 45662446398, Vrlička 43, 21000 Split</item>
      <item>Đurđica Parat, OIB 21781090554, Boksitno naselje 19, 22320 Drniš</item>
      <item>Ivan Pastuović, OIB 39126309445, Pastuovića 3, 22320 Ružić</item>
      <item>Jurica Pavela, OIB 06763759506, Poljana Kneza Trpimira 6, 21000 Split</item>
      <item>Roki Pavičić, OIB 01089958101, Drugi Donji Dvori 6, 21460 Stari Grad</item>
      <item>Ivan Pažanin, OIB 47030103613, Biokovska 6, 21000 Split</item>
      <item>Luka Peko, OIB 89771272445, Terzićeva 5, 21000 Split</item>
      <item>Neda Penga, OIB 76197116887, Sv.lovre 23, 21311 Stobreč</item>
      <item>Ante Perko, OIB 58528189918, Don Petra Peroša 5, 21210 Mravince</item>
      <item>Ivana Perko, OIB 72532024891, Don Petra Peroša 5, 21210 Mravince</item>
      <item>Gordana Perković, OIB 48186805492, Vukovarska 43, 21000 Split</item>
      <item>Marica Perković, OIB 69926366099, Perkovići 15, 22320 Kljake</item>
      <item>Nediljko Perković, OIB 66481146396, Vukovarska 43, 21000 Split</item>
      <item>Nila Peroš, OIB 48544328267, Terzićeva 3, 21000 Split</item>
      <item>Dragica Peša, OIB 47913512214, Jeretova 7, 21000 Split</item>
      <item>Iris Peša, OIB 06010961010, Rikarda Katalinića Jeretova 7, 21000 Split</item>
      <item>Nikša Petrić, OIB 98862228387, Kod Sv. Stjepana 23, 21460 Stari Grad</item>
      <item>Matko Pezo, OIB 51619560640, Hercegovačka 30, 21000 Split</item>
      <item>Zlatko Piperković, OIB 91173398058, Dinka Šimunovića 17, 21000 Split</item>
      <item>Joško Pivac, OIB 34978148355, Varaždinska 43, 21000 Split</item>
      <item>Luka Pjevac, OIB 52683808409, Omiška 18, 21000 Split</item>
      <item>Anka Plazonja, OIB 92736733656, Uskočka 7, 21000 Split</item>
      <item>Robert Plazonja, OIB 75774016292, Uskočka 7, 21000 Split</item>
      <item>Gordan Poparić, OIB 98826275620, ULICA GRGURA NINSKOG 29 A (ranije: KAŠTEL NOVI, ŽRTAVA RATA, 29 A), 21217 Kaštel Novi</item>
      <item>Ante Popović, OIB 03185976635, J. Palmotića 2, 21000 Split</item>
      <item>Milanka Pranić, OIB 03263396290, Mosećka Ulica 4, 22320 Drniš</item>
      <item>Miroslav Primorac, OIB 42998076332, I. Paštrića Poljičanina 19, 21311 Podstrana</item>
      <item>Iva Punda, OIB 03796593117, Bistrička 29, 21204 Kotlenice</item>
      <item>Drago Radić, OIB 29691845355, Na rudini 3, 20207 Čibača</item>
      <item>Mladen Radmilović, OIB 32330076899, Gorička 4, 21000 Split</item>
      <item>Petar Radonić, OIB 09324740808, Jelsa 98, 21465 Jelsa</item>
      <item>Jagoda Radošević, OIB 26353444269, Vrh Lučca 35, 21000 Split</item>
      <item>Ante Rajčić, OIB 16954022739, Velebitska 97, 21000 Split</item>
      <item>Marko Ralica, OIB 43858024645, Benkovačka 3, 21000 Split</item>
      <item>Ivan Raos, OIB 51516687457, MANDIĆEVA 66 (ranije: STOBREČ, MANDIĆEVA, 66), 21000 Split</item>
      <item>Zdenka Razlog, OIB 03030085275, Kod Pošte 33, 22320 Siverić</item>
      <item>Mila Rebić, OIB 40304138585, Marka M. 20A, 21210 Mravince</item>
      <item>Marija Reljanović, OIB 34147480025, Otavice 30, 22320 Otavice</item>
      <item>Mara Režić, OIB 03502691709, Kliški Put 48, 21210 Solin</item>
      <item>Marija Rizvan, OIB 81852427870, Bilice 12, 21000 Split</item>
      <item>Anđelko Rogulj, OIB 86920054956, Gomile 38, 21217 Kaštel Stari</item>
      <item>Berislava Roša, OIB 03031267329, Zvonimirova 29 B, 22300 Knin</item>
      <item>Sofija Ruić, OIB 32252086462, Getaldićeva 19, 21000 Split</item>
      <item>Ana Runjić, OIB 01784422133, Hrvatskih vitezova 46, 21000 Split</item>
      <item>Gordan Ruščić, OIB 53119078542, Putaljski put bb, 21212 Kaštel Sućurac</item>
      <item>Sanja Ružić, OIB 04871127862, Šižgorićeva 7, 21000 Split</item>
      <item>Svjetlana Samac, OIB 00231948560, Samci 14, 22320 Brištane</item>
      <item>Miljenko Samardžić, OIB 48154982931, Šižegorićeva 20, 21000 Split</item>
      <item>Dinka Sanseović, OIB 27313861620, KUNIČIĆA DVOR 4 (ranije: DOL, DOL, 0), Dol</item>
      <item>Ante Sarić, OIB 37671686952, Neorić bb, 21203 Neorić</item>
      <item>Ivan Sarić, OIB 25772566590, DONJA MALA-CENTAR 47 (ranije: NEORIĆ, NEORIĆ, 0), 21203 Neorić</item>
      <item>Marija Sedlar, OIB 77476367069, Ostravska 1, 21000 Split</item>
      <item>Ljubica Sekelez, OIB 37811046307, Mitnička 1, 21000 Split</item>
      <item>Kristina Serdarević, OIB 96208368856, Put Jokića-kalčina 8, 21203 Neorić</item>
      <item>Aleksandra Sever-Muhar, OIB 46981853030, Karamanova 7, 21000 Split</item>
      <item>Boško Sikavica, OIB 62904573776, Kričke bb, 22320 Ružić</item>
      <item>Snježana Sikavica, OIB 04571043319, Domovinskog rata 12, 21210 Solin</item>
      <item>Dragan Simić, OIB 11440453978, Sarajevska 76, 21000 Split</item>
      <item>Tanja Sinovčić, OIB 15724160128, Trondheimska 10, 21000 Split</item>
      <item>Ljiljana Sirić, OIB 13682411690, Put Vele Meje 10, 21212 Kaštel Sućurac</item>
      <item>Dijana Skelin, OIB 67771387421, Vručine II 12, 21217 Kaštel Novi</item>
      <item>Kata Sočo, OIB 12244754061, CENTAR - DUBRAVA 21 (ranije: NEORIĆ, NEORIĆ, 0), 21203 Neorić</item>
      <item>Marija Stančić, OIB 24488999707, Petra Krešimira IV 10, 21460 Stari Grad</item>
      <item>Đani Stanić, OIB 01952579328, Matoševa Ulica 131, 21210 Solin</item>
      <item>Danica Stipović, OIB 14428054555, Put Dragočeva 54, 21212 Kaštel Sućurac</item>
      <item>Milorad Stojsavljević, OIB 70694448376, Šimićeva 58, 21000 Split</item>
      <item>Petar Strinić, OIB 82064030568, Pazdigradska 16, 21000 Split</item>
      <item>Luca Strunje, OIB 39917579317, Kralja Tomislava 18, 22300 Knin</item>
      <item>Slavka Svalina, OIB 20916812996, Crivac bb, 21203 Crivac</item>
      <item>Marijan Šamija, OIB 81559542363, Trstenik 2, 21000 Split</item>
      <item>Marinka Šamija, OIB 26187211202, Vrgoračka 8, 22300 Knin</item>
      <item>Katica Šeparović, OIB 89096228977, Kupreška 92, 21000 Split</item>
      <item>Nenad Ševo, OIB 88234857624, Triljska 1, 21000 Split</item>
      <item>Krasna Šiklić, OIB 53374014167, Hercegovačka 88, 21000 Split</item>
      <item>Mili Šimig, OIB 94704411458, Šibenska 27, 21000 Split</item>
      <item>Vesna Škare, OIB 71821692373, Ruđera Boškovića 12, 21000 Split</item>
      <item>Ljubica Škopljanac, OIB 09408788504, TIKVARIN 14 (ranije: KAŠTEL KAMBELOVAC, TIKVARIN, 8), 21214 Kaštel Kambelovac</item>
      <item>Milica Špar, OIB 07038339077, Mašogradska Ulica 16, 21212 Kaštel Sućurac</item>
      <item>Eleana Šubat, OIB 38900880602, Mosorska 26, 21311 Podstrana</item>
      <item>Ivan Šuljug, OIB 45192577645, Ivaniševićeva 45, 21000 Split</item>
      <item>Vesna Šunjić, OIB 05247958818, Šimićeva 14, 21000 Split</item>
      <item>Ljubica Tarle, OIB 28166909018, Tarle 12, 22320 Velušić</item>
      <item>Nada Teklić, OIB 80645998554, Zgon 80, 21210 Solin</item>
      <item>Lada Terzić, OIB 31496851195, Puntarska 5, 21000 Split</item>
      <item>Ivan Tomić, OIB 55633242961, Tomići 1, 22320 Siverić</item>
      <item>Ivan Topić, OIB 63353072185, Vrlička 21, 21000 Split</item>
      <item>Jelica Topić, OIB 84009834780, Mosećka 50A, 21000 Split</item>
      <item>Tvrtko Topić, OIB 15832739048, Ulica 142. Brigade 37 A, 22320 Siverić</item>
      <item>Anđelka Torlak, OIB 94366468246, Radunica 29, 21000 Split</item>
      <item>Ivan Torlak, OIB 36758209001, Radunica 29, 21000 Split</item>
      <item>Marko Torlak, OIB 25141930670, Radmilovića 20, 21000 Split</item>
      <item>Damir Tot, OIB 97869422869, Šimićeva 12, 21000 Split</item>
      <item>Anka Treskavica, OIB 89998355619, Dubrovačka 35, 21000 Split</item>
      <item>Anka Tukić, OIB 95095320611, Šime Ljubića 13, 21000 Split</item>
      <item>Nediljko Ugrin, OIB 61713318858, Sv. Ivana 33, 21311 Donje Sitno</item>
      <item>Marinko Uvodić, OIB 86857726322, Zgon 32, 21210 Solin</item>
      <item>Nedjeljka Uvodić, OIB 30483848227, Vinkovačka 51, 21000 Split</item>
      <item>Marko Validžić, OIB 09167064985, Validžići 4, 22320 Ružić</item>
      <item>Ivanka Varnica, OIB 95864491355, Imotska 69, 21000 Split</item>
      <item>Milica Varvodić, OIB 73723486062, Kozjačka 24, 21210 Solin</item>
      <item>Kristina Velić, OIB 77384310693, Papandopulova 11, 21000 Split</item>
      <item>Ljiljana Vesković, OIB 43910221929, Fausta Vrančića 8, 21000 Split</item>
      <item>Milka Veštić, OIB 06357620254, Čavale 11, 22323 Sedramić</item>
      <item>Ante Vidan, OIB 08079634276, Gundulićeva 44, 21000 Split</item>
      <item>Marko Vidović, OIB 01091360979, Ružić bb, 22320 Gradac</item>
      <item>Matko Vidović, OIB 91655777185, Gradac bb, 22320 Gradac</item>
      <item>Nevenka Vidović, OIB 50708267696, Pastuovići 4, 22320 Gradac</item>
      <item>Ankica Vilibić, OIB 41935131740, Marina Getaldića 33, 21000 Split</item>
      <item>Anđelko Vilić, OIB 46303939151, RADOBILJSKA CESTA 41 (ranije: KREŠEVO, KREŠEVO, 24), 21250 Kreševo</item>
      <item>Normela Visković, OIB 93848978885, Jelsa 1005, 21465 Jelsa</item>
      <item>Tonči Visković, OIB 57207922181, Jelsa 1005, 21465 Jelsa</item>
      <item>Marica Vlaić, OIB 45120406456, Ulica Nikole Tesle 16, 22320 Drniš</item>
      <item>Dubravka Vlainić, OIB 89412859402, Jelsa 357, 21465 Jelsa</item>
      <item>Ivo Vodanović, OIB 61288856543, Pavičića dvori 11, 21460 Stari Grad</item>
      <item>Josip Vogleš, OIB 78979895187, CESTA DR. FRANJE TUĐMANA 550 (ranije: KAŠTEL KAMBELOVAC, CESTA DR. FRANJE TUĐMANA, 80), 21214 Kaštel Kambelovac</item>
      <item>Vinko Vranković, OIB 28469423878, JELSA 129 (ranije: JELSA, JELSA, 0), 21465 Jelsa</item>
      <item>Ivan Vrdoljak, OIB 58654492314, DONJA MALA-CENTAR 31 (ranije: NEORIĆ, NEORIĆ, 0), 21203 Neorić</item>
      <item>Mirjana Vrdoljak, OIB 00849791179, Put Kule 12, 21210 Solin</item>
      <item>Marija Vrgoč, Velebitska 34, 21000 Split</item>
      <item>Bože Vuco, OIB 57170132138, Starčevićeva 10, 21212 Kaštel Sućurac</item>
      <item>Mirjana Vučković, OIB 77198987590, Ruđera Boškovića 23, 21000 Split</item>
      <item>Višnja Vučković, OIB 65331626489, Put Smokovika 26, 21000 Split</item>
      <item>Ivan Vugdelija, OIB 84315022246, Don Frane Bulića 38, 21217 Kaštel Novi</item>
      <item>Dubravka Vukas, OIB 08519715626, Markov Put 8, 21000 Split</item>
      <item>Anđelka Vukičević, OIB 72508288201, Badanj bb, 22320 Drniš</item>
      <item>Zora Vuković, OIB 33099880685, Plitvička 1A, 21000 Split</item>
      <item>Ivan Vukušić, OIB 52615536531, Dobrilina 6, 21000 Split</item>
      <item>Jadran Vukušić, OIB 16315354223, Put Sv. Klementa 19, 21311 Gornje Sitno</item>
      <item>Nevenka Vukušić, OIB 24889115799, Cerje 2, 22320 Mirlović Polje</item>
      <item>Vjera Vukušić, OIB 63442370123, Kralja Petra Krešimira IV 8, 22320 Drniš</item>
      <item>Zvonimir Vukušić, OIB 28097018986, Vinodolska 10, 21000 Split</item>
      <item>Nevenka Vuleta, OIB 13567782306, Markov put 33, 21311 Stobreč</item>
      <item>Vinka Zekić, OIB 91815577545, Mostarska 7, 21000 Split</item>
      <item>Dinko Zenčić, OIB 65189931544, Račić bb, 21465 Jelsa</item>
      <item>Borislav Zokić, OIB 51253879731, Fra Bone Razmilovića 1, 21000 Split</item>
      <item>Dolina Zokić, OIB 75688399939, Pojišanska 18, 21000 Split</item>
      <item>Margita Zokić, OIB 85982645988, Fra Bone Razmilovića 1, 21000 Split</item>
      <item>Luca Zolota, OIB 57479376750, Gospin Put 38, 21212 Kaštel Sućurac</item>
      <item>Milan Žarković, Parčić bb, 22320 Siverić</item>
      <item>Nevenka Živko, OIB 40723467363, M. Čačića 3, 22300 Knin</item>
      <item>Davorka Živković, OIB 80590033491, Živkovići 12, 22320 Badanj</item>
      <item>Ivica Živković, OIB 18562262384, Badanj bb, 22320 Badanj</item>
      <item>Ivo Živković, OIB 81034283040, Put Kule 27, 21210 Solin</item>
      <item>Siniša Ivančić, OIB 26067778479, Lovački Put 13, 21000 Split</item>
      <item>Iva Jelić, OIB 44484653228, Benkovačka 3, 21000 Split</item>
      <item>Marko Kavelj, OIB 02369489649, Alojzija Stepinca 11, 21000 Split</item>
      <item>Ivan Koljanin, OIB 21918343692, Kupreška 82, 21000 Split</item>
      <item>Željko Kovač, OIB 11925765994, Dravska 4, 31000 Osijek</item>
      <item>Zvonko Kruneš, OIB 55906727777, Ulica Slobode 36, 21000 Split</item>
      <item>Nikola Lacmanović, OIB 50670282682, Sukoišanska 19, 21000 Split</item>
      <item>Vesna Lepetić, OIB 84143512273, Tršćanska 12, 21000 Split</item>
      <item>Jelica Ljubica, OIB 08611982578, Velebitska 105, 21000 Split</item>
      <item>Darko Lulić, OIB 19997474853, Vežarovice 18, 21214 Kaštel Lukšić</item>
      <item>Vesna Lulić, OIB 31024530599, Vežarovice 18, 21214 Kaštel Lukšić</item>
      <item>Marija Mamić, OIB 82920304679, Kroz Meterize 26, 22000 Šibenik</item>
      <item>Radojka Marijanović, OIB 75956845709, Marijanovići Iznad Crkve 10, 22320 Gradac</item>
      <item>Meri Cabadaj, OIB 90828303800, Trg Bana Josipa Jelačića 10, 31000 Osijek</item>
      <item>Mate Markotić, OIB 40858158040, Put Starog Sela 23, 21311 Podstrana</item>
      <item>Ante Marović, OIB 68871210232, Lička 3, 21000 Split</item>
      <item>Ivan Marušić, OIB 38554028146, Poljičkih Knezova 87, 21311 Podstrana</item>
      <item>Iva Melvan, OIB 03677154609, Doverska 31, 21000 Split</item>
      <item>Goran Merkel, OIB 20105696184, Mutvoranska Ulica 3, 52100 Pula</item>
      <item>Ivan Mornar, OIB 99253273877, Miroslava Krleže 24, 21000 Split</item>
      <item>Miodrag Munjiza, OIB 45836749093, Put Miluša 7, 21311 Stobreč</item>
      <item>Ante Nožina, OIB 63957170679, Put Nožina-maljkovića 5, 21201 Prgomet</item>
      <item>Anica Pandža, OIB 13489275071, Hercegovačka 46, 21000 Split</item>
      <item>Nikica Pavlović, OIB 49276013054, Gornji Kono 37, 20000 Dubrovnik</item>
      <item>Silvana Perić, OIB 13586987904, Table 31, 21000 Split</item>
      <item>Nediljka Perišić, OIB 60970664434, Ruđera Boškovića 8a, 21204 Dugopolje</item>
      <item>Elvira Dračevac, OIB 02336991708, Lumbarda 678, 20260 Lumbarda</item>
      <item>Mara Dobrota, OIB 21943772484, Trondheimska 9, 21000 Split</item>
      <item>Neda-lidia Buljević, OIB 14338735105, Put Crkve 8, 22320 Gradac</item>
      <item>Ivan Bugarin, OIB 77317760491, Grab 114, 21238 Grab</item>
      <item>Maja Bučić, OIB 03739843191, Ruđera Boškovića 11, 21000 Split</item>
      <item>Mira Božić, OIB 22986331166, Bilice Ii 38, 21000 Split</item>
      <item>Sandra Borić, OIB 36571760060, Mosećka 56, 21000 Split</item>
      <item>Marija Davidović, OIB 45482063767, Gašpini 88, 21210 Solin</item>
      <item>Petar Adjanski, OIB 59639817186, Osječka Ulica 1, 21214 Kaštel Gomilica</item>
      <item>Ana Čatlak, OIB 78110711892, Put Sv. Ante Padovanskog 14, 21214 Kaštel Kambelovac</item>
      <item>Marinko Buškulić, OIB 08200114705, Ivana Gundulića 13, 21000 Split</item>
      <item>Marinko Galić, OIB 96762020666, Kamenita 99, 21000 Split</item>
      <item>Luca Gabela, OIB 68629820074, Kneza Lj. Posavskog 7, 21000 Split</item>
      <item>Tomislav Frankić, OIB 69745327532, Grljevačka 41, 21311 Podstrana</item>
      <item>Elias Erceg, OIB 27105475264, Vrbanj 132, 21460 Vrbanj</item>
      <item>Jakov Elez, OIB 36735285579, Donje Ogorje 0, 21206 Donje Ogorje</item>
      <item>Sretan Bajalo, OIB 77606115521, Poljana Kneza Trpimira 4, 21000 Split</item>
      <item>Mario Tomić, OIB 12822553870, Ulica Svetega Križica 26, 21450 Hvar</item>
      <item>Ranko Vuleta, OIB 75885216649, Sv. Ivana 20, 21311 Donje Sitno</item>
      <item>Zlatko Balić, OIB 07556207031, K. Višeslava 1, 21204 Dugopolje</item>
      <item>Boško Barać, OIB 00526661882, Bajagić 13a, 21238 Bajagić</item>
      <item>Milan Vukić, OIB 34302227455, Doverska 5, 21000 Split</item>
      <item>Mara Vukorepa, OIB 56814423724, Zgon 30, 21210 Solin</item>
      <item>Bare Vujina, OIB 23922325811, Vujinova 4, 21217 Kaštel Štafilić</item>
      <item>Milenko Bašić, OIB 71120573278, Sv.nikole 46, 21207 Podgrađe</item>
      <item>Diana Blažević, OIB 12578026353, Mejaši I 3b, 21000 Split</item>
      <item>Jozo Bogić, OIB 35027187093, Put Blata 132, 21217 Kaštel Stari</item>
      <item>Stjepko Bojanić, OIB 25751926536, Duvanjska 7, 21000 Split</item>
      <item>Miroslav Trečić, OIB 50880474980, Ulica Domovinskog Rata 1c, 21210 Solin</item>
      <item>Neda Tukić, OIB 70924511514, Trondheimska 10, 21000 Split</item>
      <item>Vinka Ukić, OIB 42081497162, Dinka Šimunovića 5, 22300 Knin</item>
      <item>Mira Velić, OIB 31812224044, Bernarda Vukasa 32, 21000 Split</item>
      <item>Ivan Vrdoljak, OIB 58654492314, Donja Mala-centar 31, 21203 Neorić</item>
      <item>Iva Vrdoljak, OIB 63554079953, Kukuljevićeva 19, 21000 Split</item>
      <item>Dražen Todorović, OIB 98584327843, Hercegovačka 70, 21000 Split</item>
      <item>Dubravka Stojanovska, OIB 87171204134, Put Plokita 75, 21000 Split</item>
      <item>Josip Strniša, OIB 95889329970, Ivana Gundulića 9, 22300 Knin</item>
      <item>Ivica Sviličić, OIB 30978785630, Kneza Mutimira 3, 21000 Split</item>
      <item>Ana Rogošić, OIB 63013573312, Komjate 0, 21214 Kaštel Lukšić</item>
      <item>Ivica Stipinović, OIB 04756380103, Sukoišanska 25, 21000 Split</item>
      <item>Darko Topić, OIB 09297890199, Put Sv. Ižidora 92, 21000 Split</item>
      <item>Marija Trečić, OIB 54951995215, Ulica Domovinskog Rata 1c, 21210 Solin</item>
      <item>Milica Zorić, OIB 00140332153, Pujanke 53, 21000 Split</item>
      <item>Ivo Rajčić, OIB 52467354389, Radunićeva 19, 21217 Kaštel Novi</item>
      <item>Ivan Radoš, OIB 36063141303, Drniški Put 9, 21000 Kamen</item>
      <item>Željka Vučemilović-šimunović, OIB 19390672750, Alkarska 26, 21000 Split</item>
      <item>Slaven Tukić, OIB 33403885817, Šime Ljubića 13, 21000 Split</item>
      <item>Bartul Barišić, OIB 12686040110, Stjepana Radića 11, 20207 Cavtat</item>
      <item>Tajana Domazet, OIB 31101575725, Mosećka 50a, 21000 Split</item>
      <item>Velinka Runjić, OIB 16188516711, Marina Getaldića 17, 21000 Split</item>
      <item>Niko Dujić, OIB 75216071342, Don Petra Peroša 107, 21210 Mravince</item>
      <item>Teo Mandić, OIB 13212109596, Krešimirova 26, 21210 Vranjic</item>
      <item>Mevlida Armanda, OIB 52353697771, Vranjički Put 18, 21000 Split</item>
      <item>Renata Kalčić, OIB 57885132100, Brajšina 26, 51000 Rijeka</item>
      <item>Juraj Lešković, OIB 69602776663, Matenci 142, 49240 Matenci</item>
      <item>VRGORKA-VINARIJA dioničko društvo za proizvodnju pića, poljoprivredu i trgovinu, OIB 68329484134, Fra Ivana Rožića 35, 21276 Vrgorac</item>
      <item>Milivoj Vidas, OIB 56342789123, Starčevićeva 26, 21000 Split</item>
      <item>BURA l d.o.o. za trgovinu i usluge - u stečaju, OIB 79000721319, Koturaška 51, Zagreb</item>
      <item>AUTO CENTAR LOZIĆ d.o.o. trgovina vozilima u stečaju, OIB 30382973961, Županijska 21, 31000 Osijek</item>
      <item>NET MEDIA SISTEMI d.o.o. za informatički inženjering, OIB 03380490457, Kvaternikova 12, 21000 Split</item>
      <item>BASLER OSIGURANJE ZAGREB dioničko društvo za osiguranje, OIB 59706054982, Radnička cesta 37/b, Zagreb</item>
      <item>NASTAVNI ZAVOD ZA JAVNO ZDRAVSTVO SPLITSKO-DALMATINSKE ŽUPANIJE, OIB 54948902275, Vukovarska Ulica 46, 21000 Split</item>
      <item>Joško Pavlov, OIB 35141086138, Primorska Ulica 54, 21214 Kaštel Gomilica</item>
      <item>Tina Trajković, OIB 65331410683, Doverska 11, 21000 Split</item>
      <item>Nada Dujmić, OIB 98309510309, Aljinovića 95, 21311 Žrnovnica</item>
      <item>Nada Baković, OIB 16994220173, Kroz Selo 6, 22321 Parčić</item>
      <item>Marija Duvančić, OIB 22739898593, Duvančići 40, 22320 Razvođe</item>
    </derivirana_varijabla>
  </DomainObject.Predmet.StrankaListFormatedWithAdressOIB>
  <DomainObject.Predmet.StrankaListNazivFormated>
    <izvorni_sadrzaj>
      <item>REPUBLIKA HRVATSKA</item>
      <item>LUKA dioničko društvo</item>
      <item>RAD, d.o.o. za vodoopskrbu i ostale komunalne djelatnosti</item>
      <item>HEP-Operator distribucijskog sustava d.o.o. za distribuciju i opskrbu električne energije ELEKTRA ŠIBENI</item>
      <item>Mara Jukić</item>
      <item>Ivica Bašić</item>
      <item>GASTRO GRUPA d.o.o. za trgovinu i usluge</item>
      <item>AUTO HRVATSKA dioničko društvo</item>
      <item>JADRANSKO OSIGURANJE d.d.</item>
      <item>CITY EX d.o.o. za prijenos poslovne dokumentacije</item>
      <item>Hrvatski Telekom d.d.</item>
      <item>CODEX SORTIUM društvo s ograničenom odgovornošću za pružanje kompleksnih konzalting usluga</item>
      <item>SUNCE osiguranje d.d.</item>
      <item>HRVATSKA IZVJEŠTAJNA NOVINSKA AGENCIJA</item>
      <item>ČISTOĆA d.o.o. za komunalnu djelatnost, održavanje čistoće i odlaganje komunalnog otpada</item>
      <item>TEXT-PAPIR d.o.o. za trgovinu i usluge</item>
      <item>SLOBODNA DALMACIJA izdavačka i tiskarska djelatnost, dioničko društvo</item>
      <item>ČISTOĆA društvo s ograničenom odgovornošću za obavljanje komunalnih djelatnosti održavanja čistoće i odlaganja komunaln</item>
      <item>OPĆINA JELSA Jedinstveni upravni odjel</item>
      <item>AUTOKUĆA BOSNIĆ d.o.o. za trgovinu, servis i remont</item>
      <item>TISKARA MALENICA d.o.o.</item>
      <item>Ivan Marijan</item>
      <item>HEP-Operator distribucijskog sustava d.o.o. za distribuciju i opskrbu električne energije</item>
      <item>Rikard Pavlović</item>
      <item>LUČKA UPRAVA SPLIT</item>
      <item>TINA ALATI društvo s ograničenom odgovorošću za trgovinu i usluge</item>
      <item>PLOVPUT trgovačko društvo s ograničenom odgovornošću za održavanje pomorskih plovnih putova i radijske službe</item>
      <item>Regionalna veletržnica Benkovac dioničko društvo za trgovinu i usluge "u stečaju"</item>
      <item>MESSER CROATIA PLIN Poduzeće za proizvodnju i prodaju tehničkih plinova d.o.o.</item>
      <item>ZAVOD ZA JAVNO ZDRAVSTVO DR. ANDRIJA ŠTAMPAR</item>
      <item>Zagrebačka burza d.d.</item>
      <item>METRONET TELEKOMUNIKACIJE d.d. za telekomunikacijske usluge</item>
      <item>RELAX, d.o.o. za proizvodnju i trgovinu</item>
      <item>MINISTARSTVO GOSPODARSTVA, RAVNETELJSTVO ZA ROBNE ZALIHE</item>
      <item>PUĆO d.o.o. za trgovinu, ugostiteljstvo i cestovni prijevoz</item>
      <item>ITEM, d.o.o. informatičke usluge</item>
      <item>ŠKARE TRADE, d.o.o. za trgovinu i ugostiteljstvo</item>
      <item>CROATIA osiguranje d.d. FILIJALA SPLIT</item>
      <item>MIRJANA BARIĆ</item>
      <item>SREDIŠNJE KLIRINŠKO DEPOZITARNO DRUŠTVO, dioničko društvo</item>
      <item>MILENKO BUŠLJETA</item>
      <item>MILICA UGARKOVIĆ</item>
      <item>FABIJAN PERONJA</item>
      <item>Agencija za upravljanje državnom imovinom</item>
      <item>COMENG, društvo s ograničenom odgovornošću za informatički inženjering</item>
      <item>AMEROPA AG</item>
      <item>GRAFOPLEX, društvo s ograničenom odgovornošću, za trgovinu i usluge</item>
      <item>HP - Hrvatska pošta d.d.</item>
      <item>Financijska agencija</item>
      <item>NIKOLA LACMANOVIĆ</item>
      <item>HEP-Operator distribucijskog sustava d.o.o. za distribuciju i opskrbu električne energije</item>
      <item>VODOVOD I KANALIZACIJA, društvo s ograničenom odgovornošću za vodoopskrbu, odvodnju i pročišćavanje otpadnih voda</item>
      <item>JELKOM, društvo s ograničenom odgovornošću za komunalnu djelatnost</item>
      <item>DALMACIJAVINO d.d. za proizvodnju i promet alkoholnih i bezalkoholnih pića "u stečaju"</item>
      <item>EUROLEASING d.o.o.</item>
      <item>Rino Barbić, odvjetnik</item>
      <item>HVARSKI VODOVOD d.o.o.</item>
      <item>IVAN MILAT</item>
      <item>DIONOVA - DIONA d.o.o.</item>
      <item>TEHNOPLAST d.o.o. za građevinarstvo, trgovinu, ugostiteljstvo, turizam i uslužne djelatnosti</item>
      <item>VIPnet, društvo s ograničenom odgovornošću za usluge javnih telekomunikacija</item>
      <item>BILIĆ-ERIĆ d.o.o. za privatnu zaštitu</item>
      <item>DALMACIJAVINO - ZAGREB društvo sograničenom odgovornošću za trgovinu, ugostiteljstvo i prijevoz</item>
      <item>GRAD DRNIŠ</item>
      <item>Vetropack Straža tvornica stakla d.d. Hum na Sutli</item>
      <item>CAPRICORNO, društvo s ograničenom odgovornošću za trgovinu</item>
      <item>PELJEŠKI VRHOVI, POLJOPRIVREDNA ZADRUGA</item>
      <item>Toma Šurjak</item>
      <item>Jakov Peronja</item>
      <item>TIGAR d.o.o. za usluge</item>
      <item>POREZNA UPRAVA Područni ured Split</item>
      <item>BURA I TRAMUNTANA d.o.o. za trgovinu i usluge</item>
      <item>TRAST međunarodno otpremništvo, dioničko društvo</item>
      <item>CHROMOS AGRO dioničko društvo proizvodnja sredstava za zaštitu bilja</item>
      <item>VODOVOD I KANALIZACIJA, društvo s ograničenom odgovornošću za vodoopskrbu, odvodnju i pročišćavanje otpadnih voda</item>
      <item>AUTOTRANS d. o. o. za javni prijevoz putnika u cestovonom prometu, trgovinu, usluge i turistička agencija</item>
      <item>BRTVILA BREZIĆ d.o.o. za proizvodnju brtvila, trgovinu i zastupanje</item>
      <item>IREKS AROMA društvo s ograničenom odgovornošću</item>
      <item>Marin Mileteta, odvjetnik</item>
      <item>HEP - Opskrba d.o.o. za opskrbu potrošača električnom, toplinskom energijom i plinom</item>
      <item>ING-ATEST d.o.o. za trgovinu i usluge</item>
      <item>Hrvatske vode, pravna osoba za upravljanje vodama</item>
      <item>BASLER OSIGURANJE ZAGREB dioničko društvo za osiguranje</item>
      <item>NARODNI TRGOVAČKI LANAC d.o.o. za trgovinu i usluge</item>
      <item>MANTIS, d.o.o. za trgovinu i usluge</item>
      <item>Vinko Paina</item>
      <item>TRANSADRIA, međunarodna špedicija d. d. u stečaju</item>
      <item>Hrvatska radiotelevizija</item>
      <item>BRODOMERKUR trgovina i usluge, dioničko društvo</item>
      <item>ZAGREBAČKI HOLDING, društvo s ograničenom odgovornošću za javni prijevoz, opskrbu vodom, održavanje čistoće, putnička a</item>
      <item>NASTAVNI ZAVOD ZA JAVNO ZDRAVSTVO SPLITSKO-DALMATINSKE ŽUPANIJE</item>
      <item>BRODOSPLIT-BRODOGRADILIŠTE društvo s ograničenom odgovornošću</item>
      <item>COPAN ZAGREB društvo s ograničenom odgovornošću za trgovinu i zastupanje</item>
      <item>DUHAN društvo s ograničenom odgovornošću</item>
      <item>Ivica Maleš vl. autoservis "UNO"</item>
      <item>Teo Palaversić</item>
      <item>HRVATSKA POŠTANSKA BANKA, dioničko društvo</item>
      <item>OTIS DIZALA, društvo s ograničenom odgovornošću za proizvodnju, montažu, remont i održavanje dizala</item>
      <item>Fabijan Roić</item>
      <item>Ivo Družević</item>
      <item>Ivo Roić</item>
      <item>Josip Kovačević</item>
      <item>Tedi-Tadija Maroević</item>
      <item>Jakica Lupi</item>
      <item>Joza Bratanić</item>
      <item>Antun Pavičić</item>
      <item>Juraj Pavičić</item>
      <item>Cvjetko Matković</item>
      <item>Katica Kovačević</item>
      <item>Nikša Dužević</item>
      <item>Milovan Kombura</item>
      <item>Jelisava Pavičić</item>
      <item>Matko Carić</item>
      <item>Marinko Dužević</item>
      <item>Margarita Radonić</item>
      <item>Dinko Pavičić Tribunol</item>
      <item>Tonči Šurjak</item>
      <item>Duško Pavičić Ivelja</item>
      <item>Pero Dulčić Sušak</item>
      <item>Ivan Tadić</item>
      <item>Ivica Pavičić</item>
      <item>Mihovil-Mile Pavičić</item>
      <item>Tomi Moscatello</item>
      <item>Nikola Vodanović</item>
      <item>Margarita Marica Stančić</item>
      <item>Vjekoslav Radonić</item>
      <item>Marinko Sanseović</item>
      <item>Tadija Moškatelo</item>
      <item>Damir Petrić</item>
      <item>Louis Petrić</item>
      <item>Ivica Ljubić</item>
      <item>Vinko Lupi</item>
      <item>Ivan Tadić Šilo</item>
      <item>Ivan Tadić</item>
      <item>Vinko Maroević</item>
      <item>Ivan Buratović</item>
      <item>Mijo Mili Pavičić</item>
      <item>Marija Vodanović</item>
      <item>Jakov Fredotović</item>
      <item>Miljenko Srhoj</item>
      <item>Nikola Haladić</item>
      <item>Janez Jelušić</item>
      <item>Nikola Sansević</item>
      <item>Nikola Buratović</item>
      <item>Cvjetko Buratović</item>
      <item>Nikola Buratović</item>
      <item>Nikola Stipišić</item>
      <item>Prošper Moškatelo</item>
      <item>Tonko Maroević</item>
      <item>Ivo Pavičić</item>
      <item>Pavao Čubre</item>
      <item>Luka Šurjak</item>
      <item>Luka Franetović</item>
      <item>Ivan Miloš Mile</item>
      <item>Jure Moškatelo</item>
      <item>Vjekoslav Bogdanić</item>
      <item>Petro Šoljan</item>
      <item>Juraj Dužević</item>
      <item>Damir Šurjak</item>
      <item>Jakov Tresić</item>
      <item>Juraj Moškatelo Stariji</item>
      <item>Ruža Roić</item>
      <item>Rade Čavić</item>
      <item>Matilda Buratović</item>
      <item>Ivo Šurjak</item>
      <item>Dražica Matković Ljubo</item>
      <item>Dinko Račić</item>
      <item>Mila Franetović Dužević</item>
      <item>Luka Stančić</item>
      <item>Meri Petrić</item>
      <item>Ivan Moškatelo</item>
      <item>Vinko Moškatelo</item>
      <item>Nikola Šimunović</item>
      <item>Mirko Radonić</item>
      <item>Antun Sansević</item>
      <item>Nikša Moškatelo</item>
      <item>Antun Vodanović Stariji</item>
      <item>Ivo Bojanić</item>
      <item>Cvjetko Miličić</item>
      <item>Marija Trbuhović</item>
      <item>Neno Šoljan</item>
      <item>Juraj Tomi Moškatelo</item>
      <item>Ivo Račić Kapetanić</item>
      <item>Đuro Caratan</item>
      <item>Ante Tonči Drinković</item>
      <item>Kata Duboković</item>
      <item>Boris Carić</item>
      <item>Tonko Ivčević Bakulić</item>
      <item>Marko Huljić</item>
      <item>Lenka Roić</item>
      <item>Stjepan Jerković</item>
      <item>Boris Borović</item>
      <item>Niko Salamunić</item>
      <item>File Vranković</item>
      <item>Juraj Šperka</item>
      <item>Mili Razović</item>
      <item>Ante Mihojević</item>
      <item>Ljubica Stipišić</item>
      <item>Stjepan Hujo Huljić</item>
      <item>Nikola Grgičević</item>
      <item>Tonči Gurdulić</item>
      <item>Prošperino Milevčić</item>
      <item>Boris Rubinić</item>
      <item>Jakov Račić</item>
      <item>Jakša Radonić</item>
      <item>Vinko Palaversić</item>
      <item>Fabijan Kunčić</item>
      <item>Dušan Salamunić</item>
      <item>Margarita Stančić</item>
      <item>Josip Crnčić</item>
      <item>Luka Moškatelo</item>
      <item>Lucija Milatić-Bričolić</item>
      <item>Fabijan Dužević</item>
      <item>Vjeko Jakas</item>
      <item>Pavo Bunčuga</item>
      <item>Marko Buratović</item>
      <item>Antun Lučić</item>
      <item>Marin Parun Barbić</item>
      <item>Stjepan Tomislav Huljić</item>
      <item>Cvjetka Cvita Milevčić</item>
      <item>Marinko Radonić</item>
      <item>Antun Gurdulić</item>
      <item>Blaženko Jakas</item>
      <item>Braco Jakas</item>
      <item>Ivan Makjanić</item>
      <item>Ante Rubinić</item>
      <item>Dražica Vicenca Matković</item>
      <item>Jakov Radonić</item>
      <item>Slobodan Radičić</item>
      <item>Jurko Lučić</item>
      <item>Mate Antičević</item>
      <item>Josip Franičević</item>
      <item>Asija Bojanić</item>
      <item>Milivoj Vidas vl. Servisa instrumenata, mjerne i regulacione opreme</item>
      <item>BURA l d.o.o. za trgovinu i usluge - u stečaju</item>
      <item>NET MEDIA SISTEMI d.o.o. za informatički inženjering</item>
      <item>Financijska agencija</item>
      <item>Hrvatski registar brodova</item>
      <item>Nenad Ševo</item>
      <item>Meri Stipinović</item>
      <item>Fond za zaštitu okoliša i energetsku učinkovitost</item>
      <item>Zlatko Balić</item>
      <item>Galić Ante</item>
      <item>Dean Prelević, odvjetnik</item>
      <item>Želimir Miletić</item>
      <item>Luči Roić</item>
      <item>Nade Pavičić-ivelja</item>
      <item>Dujko Čubre</item>
      <item>Antun Bratanić</item>
      <item>Andrija Matković</item>
      <item>Antun Vune Bratanić</item>
      <item>Dinko Lušić</item>
      <item>Nikica Nikola Matijević</item>
      <item>Ivan Sanseović</item>
      <item>Marija Kovačević Lolotović</item>
      <item>Petar Zlatan Vodanović</item>
      <item>Ivan Stančić</item>
      <item>Stjepan Moškatelo</item>
      <item>Toma Dužević</item>
      <item>Ivica Račić</item>
      <item>Kuzma Pavičić Aleluja</item>
      <item>Vinka Salamunić</item>
      <item>Teo Huljić</item>
      <item>Dejan Šperka</item>
      <item>Juraj Caratan</item>
      <item>Matko Antičević</item>
      <item>Dinko Rubinić ( Vjera )</item>
      <item>Vjera Rubinić</item>
      <item>Abraham Bojanić</item>
      <item>Vedran Nevešćanin</item>
      <item>Marija Pjevac</item>
      <item>Carinska uprava</item>
      <item>Općinski sud u Starom Gradu - ZK odjel</item>
      <item>Nada Akrap</item>
      <item>Jasminka Antunović</item>
      <item>Nediljka Armanda</item>
      <item>Ana Babić</item>
      <item>Gordana Babić</item>
      <item>Ivan Babić</item>
      <item>Katica Babić</item>
      <item>Jure Bacelj</item>
      <item>Ana Bačić</item>
      <item>Nediljka Bajić</item>
      <item>Žarka Bakotić</item>
      <item>Marko Baković</item>
      <item>Ivica Ban</item>
      <item>Srđanka Banovac</item>
      <item>Božidar Barać</item>
      <item>Vedran Barbarić</item>
      <item>Marija Barbir</item>
      <item>Petar Barbir</item>
      <item>Anica Baričević</item>
      <item>Damira Barišić</item>
      <item>Ivan Barišić</item>
      <item>Manda Bašić</item>
      <item>Aleksandar Bauk</item>
      <item>Marina Zečić</item>
      <item>Ivo Bavčević</item>
      <item>Nataša Bazina</item>
      <item>Mirjana Begonja</item>
      <item>Jelena Belić</item>
      <item>Niko Belić</item>
      <item>Jagoda Bešker</item>
      <item>Nedo Bešker</item>
      <item>Zorica Bilić</item>
      <item>Sanja Bilić-pavlinović</item>
      <item>Jela Bilobrk</item>
      <item>Antun Blažević</item>
      <item>Hrvoje Blažević</item>
      <item>Damir Bojčić</item>
      <item>Željko Bojčić</item>
      <item>Denis Boljat</item>
      <item>Srećko Boras</item>
      <item>Robert Borić</item>
      <item>Goran Bosančić</item>
      <item>Pava Botić</item>
      <item>Ljuba Božanić</item>
      <item>Anka Božić</item>
      <item>Anica Božić-Bakušić</item>
      <item>Ivica Bratić</item>
      <item>Nikša Bratić</item>
      <item>Vencislav Brizić</item>
      <item>Zlata Brizić</item>
      <item>Mate Brstilo</item>
      <item>Zora Budimir</item>
      <item>Miranda Budiša</item>
      <item>Nediljko Bugarin</item>
      <item>Željka Vučemilović-šimunović</item>
      <item>Gordana Buljević</item>
      <item>Marina Burić</item>
      <item>Mario Buzov</item>
      <item>Đuro Caratan</item>
      <item>Toni Caratan</item>
      <item>Boris Carić</item>
      <item>Paulo Carić</item>
      <item>Dinka Cezareo</item>
      <item>Nevenka Cukrov</item>
      <item>Dijana Czwik</item>
      <item>Vinka Čavala</item>
      <item>Silva Černak Lojić</item>
      <item>Diana Čović</item>
      <item>Ante Čulo</item>
      <item>Blaž Ćapin</item>
      <item>Filip Delać</item>
      <item>Ankica Delić</item>
      <item>Marko Delić</item>
      <item>Nediljka Delić</item>
      <item>Gordana Didak</item>
      <item>Mili Divić</item>
      <item>Ljiljana Dragan Jelušić</item>
      <item>Milka Drlje</item>
      <item>Mato Drmić</item>
      <item>Jozo Družianić</item>
      <item>Stanko Duvančić</item>
      <item>Damir Duvnjak</item>
      <item>Nives Džanko</item>
      <item>Ante Đurđević</item>
      <item>Ljubica Elez</item>
      <item>Ankica Ezgeta</item>
      <item>Lenka Franić</item>
      <item>Ivica Gabelić</item>
      <item>Marija Galešić</item>
      <item>Petar Galić</item>
      <item>Silvana Galić</item>
      <item>Kazimir Garić</item>
      <item>Vencel Gašpar</item>
      <item>Vinko Gašpar</item>
      <item>Ana Goreta</item>
      <item>Zorka Goreta</item>
      <item>Josip Gotovac</item>
      <item>Vjekoslav Grbčić</item>
      <item>Divna Grbeša</item>
      <item>Ana Grubišić</item>
      <item>Gordana Grubišić</item>
      <item>Nikola Grubišić</item>
      <item>Sanja Grubišić</item>
      <item>Antonio Gudelj</item>
      <item>Kata Gugić</item>
      <item>Mirjana Gugić</item>
      <item>Ivica Hajder</item>
      <item>Željko Hajder</item>
      <item>Silvana Hajduk</item>
      <item>Tomislav Herceg</item>
      <item>Mira Ikica</item>
      <item>Franjo Ivčević</item>
      <item>Jelena Ivčević</item>
      <item>Damir Jakus</item>
      <item>Gospova Jakus</item>
      <item>Marica Jakus</item>
      <item>Petar Jakus</item>
      <item>Marko Janković</item>
      <item>Matija Jeličić</item>
      <item>Ante Jeličić</item>
      <item>Marija Jocić</item>
      <item>Ante Jolić</item>
      <item>Marica Jukić</item>
      <item>Marko Jukić</item>
      <item>Renata Jukić</item>
      <item>Jadranka Jurić</item>
      <item>Marija Jurić</item>
      <item>Ankica Kainić</item>
      <item>Jelena Kalinić</item>
      <item>Petar Kalinić</item>
      <item>Anamarija Kalinić Radović</item>
      <item>Stipan Kamber</item>
      <item>Đuro Kapoši</item>
      <item>Željko Karin</item>
      <item>Marijana Karin Prnjak</item>
      <item>Neda Kasalo</item>
      <item>Zvonimir Kasalo</item>
      <item>Suzana Kašić</item>
      <item>Ivana Katalinić Jerčić</item>
      <item>Josip Katušić</item>
      <item>Ljiljana Kegalj</item>
      <item>Ante Kekez</item>
      <item>Ivanko Kekez</item>
      <item>Petrica Kekez</item>
      <item>Boško Kevo</item>
      <item>Antiša Kliškinić</item>
      <item>Veljko Knezović</item>
      <item>Stjepan Kokeza</item>
      <item>Petar Kolega</item>
      <item>Daniela Kovač</item>
      <item>Željka Kovač</item>
      <item>Ivan Kraljić</item>
      <item>Inga Krnjaić</item>
      <item>Anka Krstić</item>
      <item>Ivan Kundid</item>
      <item>Ivana Kundid</item>
      <item>Ružica Kundid</item>
      <item>Deni Kuvačić</item>
      <item>Anka Landikušić</item>
      <item>Ivan Lasić</item>
      <item>Dražen Lazić</item>
      <item>Nenad Leskur</item>
      <item>Ivana Lilić</item>
      <item>Ivo Lipanović</item>
      <item>Marko Lojić</item>
      <item>Mile Lovrić</item>
      <item>Ana Lovrinčević</item>
      <item>Dejan Lukavac</item>
      <item>Nela Madžar</item>
      <item>Alenka Malinić</item>
      <item>Pavao Marasović</item>
      <item>Anto Marijan</item>
      <item>Cvita Marijanović</item>
      <item>Dobrinka Marijanović</item>
      <item>Tomislav Marijanović</item>
      <item>Jasna Marin</item>
      <item>Marina Marin</item>
      <item>Željko Marinac</item>
      <item>Božidar Marinković</item>
      <item>Jakov Mateta</item>
      <item>Ivan Matić</item>
      <item>Ružica Matić</item>
      <item>Slavko Matić</item>
      <item>Željko Matić</item>
      <item>Marija Matković</item>
      <item>Ivan Melvan</item>
      <item>Nikola Midenjak</item>
      <item>Pere Mihanović</item>
      <item>Ana Mikulić</item>
      <item>Mate Mikulić</item>
      <item>Ivan Milaković</item>
      <item>Ivan Milanović</item>
      <item>Zorka Miletić</item>
      <item>Milan Miljuš</item>
      <item>Đorđe Mirčetić</item>
      <item>Tonči Mišković</item>
      <item>Ana Moro</item>
      <item>Slavko Moro</item>
      <item>Tomi Moscatello</item>
      <item>Marija Munitić</item>
      <item>Ljubomir Muslim</item>
      <item>Mijo Nožina</item>
      <item>Jurica Oman</item>
      <item>Mirko Oman</item>
      <item>Janja Orošnjak</item>
      <item>Mila Palada</item>
      <item>Ivan Pandža</item>
      <item>Asija Papić</item>
      <item>Mijo Papić</item>
      <item>Tereza Papić</item>
      <item>Rajko Parać</item>
      <item>Tatjana Parać</item>
      <item>Đurđica Parat</item>
      <item>Ivan Pastuović</item>
      <item>Jurica Pavela</item>
      <item>Roki Pavičić</item>
      <item>Ivan Pažanin</item>
      <item>Luka Peko</item>
      <item>Neda Penga</item>
      <item>Ante Perko</item>
      <item>Ivana Perko</item>
      <item>Gordana Perković</item>
      <item>Marica Perković</item>
      <item>Nediljko Perković</item>
      <item>Nila Peroš</item>
      <item>Dragica Peša</item>
      <item>Iris Peša</item>
      <item>Nikša Petrić</item>
      <item>Matko Pezo</item>
      <item>Zlatko Piperković</item>
      <item>Joško Pivac</item>
      <item>Luka Pjevac</item>
      <item>Anka Plazonja</item>
      <item>Robert Plazonja</item>
      <item>Gordan Poparić</item>
      <item>Ante Popović</item>
      <item>Milanka Pranić</item>
      <item>Miroslav Primorac</item>
      <item>Iva Punda</item>
      <item>Drago Radić</item>
      <item>Mladen Radmilović</item>
      <item>Petar Radonić</item>
      <item>Jagoda Radošević</item>
      <item>Ante Rajčić</item>
      <item>Marko Ralica</item>
      <item>Ivan Raos</item>
      <item>Zdenka Razlog</item>
      <item>Mila Rebić</item>
      <item>Marija Reljanović</item>
      <item>Mara Režić</item>
      <item>Marija Rizvan</item>
      <item>Anđelko Rogulj</item>
      <item>Berislava Roša</item>
      <item>Sofija Ruić</item>
      <item>Ana Runjić</item>
      <item>Gordan Ruščić</item>
      <item>Sanja Ružić</item>
      <item>Svjetlana Samac</item>
      <item>Miljenko Samardžić</item>
      <item>Dinka Sanseović</item>
      <item>Ante Sarić</item>
      <item>Ivan Sarić</item>
      <item>Marija Sedlar</item>
      <item>Ljubica Sekelez</item>
      <item>Kristina Serdarević</item>
      <item>Aleksandra Sever-Muhar</item>
      <item>Boško Sikavica</item>
      <item>Snježana Sikavica</item>
      <item>Dragan Simić</item>
      <item>Tanja Sinovčić</item>
      <item>Ljiljana Sirić</item>
      <item>Dijana Skelin</item>
      <item>Kata Sočo</item>
      <item>Marija Stančić</item>
      <item>Đani Stanić</item>
      <item>Danica Stipović</item>
      <item>Milorad Stojsavljević</item>
      <item>Petar Strinić</item>
      <item>Luca Strunje</item>
      <item>Slavka Svalina</item>
      <item>Marijan Šamija</item>
      <item>Marinka Šamija</item>
      <item>Katica Šeparović</item>
      <item>Nenad Ševo</item>
      <item>Krasna Šiklić</item>
      <item>Mili Šimig</item>
      <item>Vesna Škare</item>
      <item>Ljubica Škopljanac</item>
      <item>Milica Špar</item>
      <item>Eleana Šubat</item>
      <item>Ivan Šuljug</item>
      <item>Vesna Šunjić</item>
      <item>Ljubica Tarle</item>
      <item>Nada Teklić</item>
      <item>Lada Terzić</item>
      <item>Ivan Tomić</item>
      <item>Ivan Topić</item>
      <item>Jelica Topić</item>
      <item>Tvrtko Topić</item>
      <item>Anđelka Torlak</item>
      <item>Ivan Torlak</item>
      <item>Marko Torlak</item>
      <item>Damir Tot</item>
      <item>Anka Treskavica</item>
      <item>Anka Tukić</item>
      <item>Nediljko Ugrin</item>
      <item>Marinko Uvodić</item>
      <item>Nedjeljka Uvodić</item>
      <item>Marko Validžić</item>
      <item>Ivanka Varnica</item>
      <item>Milica Varvodić</item>
      <item>Kristina Velić</item>
      <item>Ljiljana Vesković</item>
      <item>Milka Veštić</item>
      <item>Ante Vidan</item>
      <item>Marko Vidović</item>
      <item>Matko Vidović</item>
      <item>Nevenka Vidović</item>
      <item>Ankica Vilibić</item>
      <item>Anđelko Vilić</item>
      <item>Normela Visković</item>
      <item>Tonči Visković</item>
      <item>Marica Vlaić</item>
      <item>Dubravka Vlainić</item>
      <item>Ivo Vodanović</item>
      <item>Josip Vogleš</item>
      <item>Vinko Vranković</item>
      <item>Ivan Vrdoljak</item>
      <item>Mirjana Vrdoljak</item>
      <item>Marija Vrgoč</item>
      <item>Bože Vuco</item>
      <item>Mirjana Vučković</item>
      <item>Višnja Vučković</item>
      <item>Ivan Vugdelija</item>
      <item>Dubravka Vukas</item>
      <item>Anđelka Vukičević</item>
      <item>Zora Vuković</item>
      <item>Ivan Vukušić</item>
      <item>Jadran Vukušić</item>
      <item>Nevenka Vukušić</item>
      <item>Vjera Vukušić</item>
      <item>Zvonimir Vukušić</item>
      <item>Nevenka Vuleta</item>
      <item>Vinka Zekić</item>
      <item>Dinko Zenčić</item>
      <item>Borislav Zokić</item>
      <item>Dolina Zokić</item>
      <item>Margita Zokić</item>
      <item>Luca Zolota</item>
      <item>Milan Žarković</item>
      <item>Nevenka Živko</item>
      <item>Davorka Živković</item>
      <item>Ivica Živković</item>
      <item>Ivo Živković</item>
      <item>Siniša Ivančić</item>
      <item>Iva Jelić</item>
      <item>Marko Kavelj</item>
      <item>Ivan Koljanin</item>
      <item>Željko Kovač</item>
      <item>Zvonko Kruneš</item>
      <item>Nikola Lacmanović</item>
      <item>Vesna Lepetić</item>
      <item>Jelica Ljubica</item>
      <item>Darko Lulić</item>
      <item>Vesna Lulić</item>
      <item>Marija Mamić</item>
      <item>Radojka Marijanović</item>
      <item>Meri Cabadaj</item>
      <item>Mate Markotić</item>
      <item>Ante Marović</item>
      <item>Ivan Marušić</item>
      <item>Iva Melvan</item>
      <item>Goran Merkel</item>
      <item>Ivan Mornar</item>
      <item>Miodrag Munjiza</item>
      <item>Ante Nožina</item>
      <item>Anica Pandža</item>
      <item>Nikica Pavlović</item>
      <item>Silvana Perić</item>
      <item>Nediljka Perišić</item>
      <item>Elvira Dračevac</item>
      <item>Mara Dobrota</item>
      <item>Neda-lidia Buljević</item>
      <item>Ivan Bugarin</item>
      <item>Maja Bučić</item>
      <item>Mira Božić</item>
      <item>Sandra Borić</item>
      <item>Marija Davidović</item>
      <item>Petar Adjanski</item>
      <item>Ana Čatlak</item>
      <item>Marinko Buškulić</item>
      <item>Marinko Galić</item>
      <item>Luca Gabela</item>
      <item>Tomislav Frankić</item>
      <item>Elias Erceg</item>
      <item>Jakov Elez</item>
      <item>Sretan Bajalo</item>
      <item>Mario Tomić</item>
      <item>Ranko Vuleta</item>
      <item>Zlatko Balić</item>
      <item>Boško Barać</item>
      <item>Milan Vukić</item>
      <item>Mara Vukorepa</item>
      <item>Bare Vujina</item>
      <item>Milenko Bašić</item>
      <item>Diana Blažević</item>
      <item>Jozo Bogić</item>
      <item>Stjepko Bojanić</item>
      <item>Miroslav Trečić</item>
      <item>Neda Tukić</item>
      <item>Vinka Ukić</item>
      <item>Mira Velić</item>
      <item>Ivan Vrdoljak</item>
      <item>Iva Vrdoljak</item>
      <item>Dražen Todorović</item>
      <item>Dubravka Stojanovska</item>
      <item>Josip Strniša</item>
      <item>Ivica Sviličić</item>
      <item>Ana Rogošić</item>
      <item>Ivica Stipinović</item>
      <item>Darko Topić</item>
      <item>Marija Trečić</item>
      <item>Milica Zorić</item>
      <item>Ivo Rajčić</item>
      <item>Ivan Radoš</item>
      <item>Željka Vučemilović-šimunović</item>
      <item>Slaven Tukić</item>
      <item>Bartul Barišić</item>
      <item>Tajana Domazet</item>
      <item>Velinka Runjić</item>
      <item>Niko Dujić</item>
      <item>Teo Mandić</item>
      <item>Mevlida Armanda</item>
      <item>Renata Kalčić</item>
      <item>Juraj Lešković</item>
      <item>VRGORKA-VINARIJA dioničko društvo za proizvodnju pića, poljoprivredu i trgovinu</item>
      <item>Milivoj Vidas</item>
      <item>BURA l d.o.o. za trgovinu i usluge - u stečaju</item>
      <item>AUTO CENTAR LOZIĆ d.o.o. trgovina vozilima u stečaju</item>
      <item>NET MEDIA SISTEMI d.o.o. za informatički inženjering</item>
      <item>BASLER OSIGURANJE ZAGREB dioničko društvo za osiguranje</item>
      <item>NASTAVNI ZAVOD ZA JAVNO ZDRAVSTVO SPLITSKO-DALMATINSKE ŽUPANIJE</item>
      <item>Joško Pavlov</item>
      <item>Tina Trajković</item>
      <item>Nada Dujmić</item>
      <item>Nada Baković</item>
      <item>Marija Duvančić</item>
    </izvorni_sadrzaj>
    <derivirana_varijabla naziv="DomainObject.Predmet.StrankaListNazivFormated_1">
      <item>REPUBLIKA HRVATSKA</item>
      <item>LUKA dioničko društvo</item>
      <item>RAD, d.o.o. za vodoopskrbu i ostale komunalne djelatnosti</item>
      <item>HEP-Operator distribucijskog sustava d.o.o. za distribuciju i opskrbu električne energije ELEKTRA ŠIBENI</item>
      <item>Mara Jukić</item>
      <item>Ivica Bašić</item>
      <item>GASTRO GRUPA d.o.o. za trgovinu i usluge</item>
      <item>AUTO HRVATSKA dioničko društvo</item>
      <item>JADRANSKO OSIGURANJE d.d.</item>
      <item>CITY EX d.o.o. za prijenos poslovne dokumentacije</item>
      <item>Hrvatski Telekom d.d.</item>
      <item>CODEX SORTIUM društvo s ograničenom odgovornošću za pružanje kompleksnih konzalting usluga</item>
      <item>SUNCE osiguranje d.d.</item>
      <item>HRVATSKA IZVJEŠTAJNA NOVINSKA AGENCIJA</item>
      <item>ČISTOĆA d.o.o. za komunalnu djelatnost, održavanje čistoće i odlaganje komunalnog otpada</item>
      <item>TEXT-PAPIR d.o.o. za trgovinu i usluge</item>
      <item>SLOBODNA DALMACIJA izdavačka i tiskarska djelatnost, dioničko društvo</item>
      <item>ČISTOĆA društvo s ograničenom odgovornošću za obavljanje komunalnih djelatnosti održavanja čistoće i odlaganja komunaln</item>
      <item>OPĆINA JELSA Jedinstveni upravni odjel</item>
      <item>AUTOKUĆA BOSNIĆ d.o.o. za trgovinu, servis i remont</item>
      <item>TISKARA MALENICA d.o.o.</item>
      <item>Ivan Marijan</item>
      <item>HEP-Operator distribucijskog sustava d.o.o. za distribuciju i opskrbu električne energije</item>
      <item>Rikard Pavlović</item>
      <item>LUČKA UPRAVA SPLIT</item>
      <item>TINA ALATI društvo s ograničenom odgovorošću za trgovinu i usluge</item>
      <item>PLOVPUT trgovačko društvo s ograničenom odgovornošću za održavanje pomorskih plovnih putova i radijske službe</item>
      <item>Regionalna veletržnica Benkovac dioničko društvo za trgovinu i usluge "u stečaju"</item>
      <item>MESSER CROATIA PLIN Poduzeće za proizvodnju i prodaju tehničkih plinova d.o.o.</item>
      <item>ZAVOD ZA JAVNO ZDRAVSTVO DR. ANDRIJA ŠTAMPAR</item>
      <item>Zagrebačka burza d.d.</item>
      <item>METRONET TELEKOMUNIKACIJE d.d. za telekomunikacijske usluge</item>
      <item>RELAX, d.o.o. za proizvodnju i trgovinu</item>
      <item>MINISTARSTVO GOSPODARSTVA, RAVNETELJSTVO ZA ROBNE ZALIHE</item>
      <item>PUĆO d.o.o. za trgovinu, ugostiteljstvo i cestovni prijevoz</item>
      <item>ITEM, d.o.o. informatičke usluge</item>
      <item>ŠKARE TRADE, d.o.o. za trgovinu i ugostiteljstvo</item>
      <item>CROATIA osiguranje d.d. FILIJALA SPLIT</item>
      <item>MIRJANA BARIĆ</item>
      <item>SREDIŠNJE KLIRINŠKO DEPOZITARNO DRUŠTVO, dioničko društvo</item>
      <item>MILENKO BUŠLJETA</item>
      <item>MILICA UGARKOVIĆ</item>
      <item>FABIJAN PERONJA</item>
      <item>Agencija za upravljanje državnom imovinom</item>
      <item>COMENG, društvo s ograničenom odgovornošću za informatički inženjering</item>
      <item>AMEROPA AG</item>
      <item>GRAFOPLEX, društvo s ograničenom odgovornošću, za trgovinu i usluge</item>
      <item>HP - Hrvatska pošta d.d.</item>
      <item>Financijska agencija</item>
      <item>NIKOLA LACMANOVIĆ</item>
      <item>HEP-Operator distribucijskog sustava d.o.o. za distribuciju i opskrbu električne energije</item>
      <item>VODOVOD I KANALIZACIJA, društvo s ograničenom odgovornošću za vodoopskrbu, odvodnju i pročišćavanje otpadnih voda</item>
      <item>JELKOM, društvo s ograničenom odgovornošću za komunalnu djelatnost</item>
      <item>DALMACIJAVINO d.d. za proizvodnju i promet alkoholnih i bezalkoholnih pića "u stečaju"</item>
      <item>EUROLEASING d.o.o.</item>
      <item>Rino Barbić, odvjetnik</item>
      <item>HVARSKI VODOVOD d.o.o.</item>
      <item>IVAN MILAT</item>
      <item>DIONOVA - DIONA d.o.o.</item>
      <item>TEHNOPLAST d.o.o. za građevinarstvo, trgovinu, ugostiteljstvo, turizam i uslužne djelatnosti</item>
      <item>VIPnet, društvo s ograničenom odgovornošću za usluge javnih telekomunikacija</item>
      <item>BILIĆ-ERIĆ d.o.o. za privatnu zaštitu</item>
      <item>DALMACIJAVINO - ZAGREB društvo sograničenom odgovornošću za trgovinu, ugostiteljstvo i prijevoz</item>
      <item>GRAD DRNIŠ</item>
      <item>Vetropack Straža tvornica stakla d.d. Hum na Sutli</item>
      <item>CAPRICORNO, društvo s ograničenom odgovornošću za trgovinu</item>
      <item>PELJEŠKI VRHOVI, POLJOPRIVREDNA ZADRUGA</item>
      <item>Toma Šurjak</item>
      <item>Jakov Peronja</item>
      <item>TIGAR d.o.o. za usluge</item>
      <item>POREZNA UPRAVA Područni ured Split</item>
      <item>BURA I TRAMUNTANA d.o.o. za trgovinu i usluge</item>
      <item>TRAST međunarodno otpremništvo, dioničko društvo</item>
      <item>CHROMOS AGRO dioničko društvo proizvodnja sredstava za zaštitu bilja</item>
      <item>VODOVOD I KANALIZACIJA, društvo s ograničenom odgovornošću za vodoopskrbu, odvodnju i pročišćavanje otpadnih voda</item>
      <item>AUTOTRANS d. o. o. za javni prijevoz putnika u cestovonom prometu, trgovinu, usluge i turistička agencija</item>
      <item>BRTVILA BREZIĆ d.o.o. za proizvodnju brtvila, trgovinu i zastupanje</item>
      <item>IREKS AROMA društvo s ograničenom odgovornošću</item>
      <item>Marin Mileteta, odvjetnik</item>
      <item>HEP - Opskrba d.o.o. za opskrbu potrošača električnom, toplinskom energijom i plinom</item>
      <item>ING-ATEST d.o.o. za trgovinu i usluge</item>
      <item>Hrvatske vode, pravna osoba za upravljanje vodama</item>
      <item>BASLER OSIGURANJE ZAGREB dioničko društvo za osiguranje</item>
      <item>NARODNI TRGOVAČKI LANAC d.o.o. za trgovinu i usluge</item>
      <item>MANTIS, d.o.o. za trgovinu i usluge</item>
      <item>Vinko Paina</item>
      <item>TRANSADRIA, međunarodna špedicija d. d. u stečaju</item>
      <item>Hrvatska radiotelevizija</item>
      <item>BRODOMERKUR trgovina i usluge, dioničko društvo</item>
      <item>ZAGREBAČKI HOLDING, društvo s ograničenom odgovornošću za javni prijevoz, opskrbu vodom, održavanje čistoće, putnička a</item>
      <item>NASTAVNI ZAVOD ZA JAVNO ZDRAVSTVO SPLITSKO-DALMATINSKE ŽUPANIJE</item>
      <item>BRODOSPLIT-BRODOGRADILIŠTE društvo s ograničenom odgovornošću</item>
      <item>COPAN ZAGREB društvo s ograničenom odgovornošću za trgovinu i zastupanje</item>
      <item>DUHAN društvo s ograničenom odgovornošću</item>
      <item>Ivica Maleš vl. autoservis "UNO"</item>
      <item>Teo Palaversić</item>
      <item>HRVATSKA POŠTANSKA BANKA, dioničko društvo</item>
      <item>OTIS DIZALA, društvo s ograničenom odgovornošću za proizvodnju, montažu, remont i održavanje dizala</item>
      <item>Fabijan Roić</item>
      <item>Ivo Družević</item>
      <item>Ivo Roić</item>
      <item>Josip Kovačević</item>
      <item>Tedi-Tadija Maroević</item>
      <item>Jakica Lupi</item>
      <item>Joza Bratanić</item>
      <item>Antun Pavičić</item>
      <item>Juraj Pavičić</item>
      <item>Cvjetko Matković</item>
      <item>Katica Kovačević</item>
      <item>Nikša Dužević</item>
      <item>Milovan Kombura</item>
      <item>Jelisava Pavičić</item>
      <item>Matko Carić</item>
      <item>Marinko Dužević</item>
      <item>Margarita Radonić</item>
      <item>Dinko Pavičić Tribunol</item>
      <item>Tonči Šurjak</item>
      <item>Duško Pavičić Ivelja</item>
      <item>Pero Dulčić Sušak</item>
      <item>Ivan Tadić</item>
      <item>Ivica Pavičić</item>
      <item>Mihovil-Mile Pavičić</item>
      <item>Tomi Moscatello</item>
      <item>Nikola Vodanović</item>
      <item>Margarita Marica Stančić</item>
      <item>Vjekoslav Radonić</item>
      <item>Marinko Sanseović</item>
      <item>Tadija Moškatelo</item>
      <item>Damir Petrić</item>
      <item>Louis Petrić</item>
      <item>Ivica Ljubić</item>
      <item>Vinko Lupi</item>
      <item>Ivan Tadić Šilo</item>
      <item>Ivan Tadić</item>
      <item>Vinko Maroević</item>
      <item>Ivan Buratović</item>
      <item>Mijo Mili Pavičić</item>
      <item>Marija Vodanović</item>
      <item>Jakov Fredotović</item>
      <item>Miljenko Srhoj</item>
      <item>Nikola Haladić</item>
      <item>Janez Jelušić</item>
      <item>Nikola Sansević</item>
      <item>Nikola Buratović</item>
      <item>Cvjetko Buratović</item>
      <item>Nikola Buratović</item>
      <item>Nikola Stipišić</item>
      <item>Prošper Moškatelo</item>
      <item>Tonko Maroević</item>
      <item>Ivo Pavičić</item>
      <item>Pavao Čubre</item>
      <item>Luka Šurjak</item>
      <item>Luka Franetović</item>
      <item>Ivan Miloš Mile</item>
      <item>Jure Moškatelo</item>
      <item>Vjekoslav Bogdanić</item>
      <item>Petro Šoljan</item>
      <item>Juraj Dužević</item>
      <item>Damir Šurjak</item>
      <item>Jakov Tresić</item>
      <item>Juraj Moškatelo Stariji</item>
      <item>Ruža Roić</item>
      <item>Rade Čavić</item>
      <item>Matilda Buratović</item>
      <item>Ivo Šurjak</item>
      <item>Dražica Matković Ljubo</item>
      <item>Dinko Račić</item>
      <item>Mila Franetović Dužević</item>
      <item>Luka Stančić</item>
      <item>Meri Petrić</item>
      <item>Ivan Moškatelo</item>
      <item>Vinko Moškatelo</item>
      <item>Nikola Šimunović</item>
      <item>Mirko Radonić</item>
      <item>Antun Sansević</item>
      <item>Nikša Moškatelo</item>
      <item>Antun Vodanović Stariji</item>
      <item>Ivo Bojanić</item>
      <item>Cvjetko Miličić</item>
      <item>Marija Trbuhović</item>
      <item>Neno Šoljan</item>
      <item>Juraj Tomi Moškatelo</item>
      <item>Ivo Račić Kapetanić</item>
      <item>Đuro Caratan</item>
      <item>Ante Tonči Drinković</item>
      <item>Kata Duboković</item>
      <item>Boris Carić</item>
      <item>Tonko Ivčević Bakulić</item>
      <item>Marko Huljić</item>
      <item>Lenka Roić</item>
      <item>Stjepan Jerković</item>
      <item>Boris Borović</item>
      <item>Niko Salamunić</item>
      <item>File Vranković</item>
      <item>Juraj Šperka</item>
      <item>Mili Razović</item>
      <item>Ante Mihojević</item>
      <item>Ljubica Stipišić</item>
      <item>Stjepan Hujo Huljić</item>
      <item>Nikola Grgičević</item>
      <item>Tonči Gurdulić</item>
      <item>Prošperino Milevčić</item>
      <item>Boris Rubinić</item>
      <item>Jakov Račić</item>
      <item>Jakša Radonić</item>
      <item>Vinko Palaversić</item>
      <item>Fabijan Kunčić</item>
      <item>Dušan Salamunić</item>
      <item>Margarita Stančić</item>
      <item>Josip Crnčić</item>
      <item>Luka Moškatelo</item>
      <item>Lucija Milatić-Bričolić</item>
      <item>Fabijan Dužević</item>
      <item>Vjeko Jakas</item>
      <item>Pavo Bunčuga</item>
      <item>Marko Buratović</item>
      <item>Antun Lučić</item>
      <item>Marin Parun Barbić</item>
      <item>Stjepan Tomislav Huljić</item>
      <item>Cvjetka Cvita Milevčić</item>
      <item>Marinko Radonić</item>
      <item>Antun Gurdulić</item>
      <item>Blaženko Jakas</item>
      <item>Braco Jakas</item>
      <item>Ivan Makjanić</item>
      <item>Ante Rubinić</item>
      <item>Dražica Vicenca Matković</item>
      <item>Jakov Radonić</item>
      <item>Slobodan Radičić</item>
      <item>Jurko Lučić</item>
      <item>Mate Antičević</item>
      <item>Josip Franičević</item>
      <item>Asija Bojanić</item>
      <item>Milivoj Vidas vl. Servisa instrumenata, mjerne i regulacione opreme</item>
      <item>BURA l d.o.o. za trgovinu i usluge - u stečaju</item>
      <item>NET MEDIA SISTEMI d.o.o. za informatički inženjering</item>
      <item>Financijska agencija</item>
      <item>Hrvatski registar brodova</item>
      <item>Nenad Ševo</item>
      <item>Meri Stipinović</item>
      <item>Fond za zaštitu okoliša i energetsku učinkovitost</item>
      <item>Zlatko Balić</item>
      <item>Galić Ante</item>
      <item>Dean Prelević, odvjetnik</item>
      <item>Želimir Miletić</item>
      <item>Luči Roić</item>
      <item>Nade Pavičić-ivelja</item>
      <item>Dujko Čubre</item>
      <item>Antun Bratanić</item>
      <item>Andrija Matković</item>
      <item>Antun Vune Bratanić</item>
      <item>Dinko Lušić</item>
      <item>Nikica Nikola Matijević</item>
      <item>Ivan Sanseović</item>
      <item>Marija Kovačević Lolotović</item>
      <item>Petar Zlatan Vodanović</item>
      <item>Ivan Stančić</item>
      <item>Stjepan Moškatelo</item>
      <item>Toma Dužević</item>
      <item>Ivica Račić</item>
      <item>Kuzma Pavičić Aleluja</item>
      <item>Vinka Salamunić</item>
      <item>Teo Huljić</item>
      <item>Dejan Šperka</item>
      <item>Juraj Caratan</item>
      <item>Matko Antičević</item>
      <item>Dinko Rubinić ( Vjera )</item>
      <item>Vjera Rubinić</item>
      <item>Abraham Bojanić</item>
      <item>Vedran Nevešćanin</item>
      <item>Marija Pjevac</item>
      <item>Carinska uprava</item>
      <item>Općinski sud u Starom Gradu - ZK odjel</item>
      <item>Nada Akrap</item>
      <item>Jasminka Antunović</item>
      <item>Nediljka Armanda</item>
      <item>Ana Babić</item>
      <item>Gordana Babić</item>
      <item>Ivan Babić</item>
      <item>Katica Babić</item>
      <item>Jure Bacelj</item>
      <item>Ana Bačić</item>
      <item>Nediljka Bajić</item>
      <item>Žarka Bakotić</item>
      <item>Marko Baković</item>
      <item>Ivica Ban</item>
      <item>Srđanka Banovac</item>
      <item>Božidar Barać</item>
      <item>Vedran Barbarić</item>
      <item>Marija Barbir</item>
      <item>Petar Barbir</item>
      <item>Anica Baričević</item>
      <item>Damira Barišić</item>
      <item>Ivan Barišić</item>
      <item>Manda Bašić</item>
      <item>Aleksandar Bauk</item>
      <item>Marina Zečić</item>
      <item>Ivo Bavčević</item>
      <item>Nataša Bazina</item>
      <item>Mirjana Begonja</item>
      <item>Jelena Belić</item>
      <item>Niko Belić</item>
      <item>Jagoda Bešker</item>
      <item>Nedo Bešker</item>
      <item>Zorica Bilić</item>
      <item>Sanja Bilić-pavlinović</item>
      <item>Jela Bilobrk</item>
      <item>Antun Blažević</item>
      <item>Hrvoje Blažević</item>
      <item>Damir Bojčić</item>
      <item>Željko Bojčić</item>
      <item>Denis Boljat</item>
      <item>Srećko Boras</item>
      <item>Robert Borić</item>
      <item>Goran Bosančić</item>
      <item>Pava Botić</item>
      <item>Ljuba Božanić</item>
      <item>Anka Božić</item>
      <item>Anica Božić-Bakušić</item>
      <item>Ivica Bratić</item>
      <item>Nikša Bratić</item>
      <item>Vencislav Brizić</item>
      <item>Zlata Brizić</item>
      <item>Mate Brstilo</item>
      <item>Zora Budimir</item>
      <item>Miranda Budiša</item>
      <item>Nediljko Bugarin</item>
      <item>Željka Vučemilović-šimunović</item>
      <item>Gordana Buljević</item>
      <item>Marina Burić</item>
      <item>Mario Buzov</item>
      <item>Đuro Caratan</item>
      <item>Toni Caratan</item>
      <item>Boris Carić</item>
      <item>Paulo Carić</item>
      <item>Dinka Cezareo</item>
      <item>Nevenka Cukrov</item>
      <item>Dijana Czwik</item>
      <item>Vinka Čavala</item>
      <item>Silva Černak Lojić</item>
      <item>Diana Čović</item>
      <item>Ante Čulo</item>
      <item>Blaž Ćapin</item>
      <item>Filip Delać</item>
      <item>Ankica Delić</item>
      <item>Marko Delić</item>
      <item>Nediljka Delić</item>
      <item>Gordana Didak</item>
      <item>Mili Divić</item>
      <item>Ljiljana Dragan Jelušić</item>
      <item>Milka Drlje</item>
      <item>Mato Drmić</item>
      <item>Jozo Družianić</item>
      <item>Stanko Duvančić</item>
      <item>Damir Duvnjak</item>
      <item>Nives Džanko</item>
      <item>Ante Đurđević</item>
      <item>Ljubica Elez</item>
      <item>Ankica Ezgeta</item>
      <item>Lenka Franić</item>
      <item>Ivica Gabelić</item>
      <item>Marija Galešić</item>
      <item>Petar Galić</item>
      <item>Silvana Galić</item>
      <item>Kazimir Garić</item>
      <item>Vencel Gašpar</item>
      <item>Vinko Gašpar</item>
      <item>Ana Goreta</item>
      <item>Zorka Goreta</item>
      <item>Josip Gotovac</item>
      <item>Vjekoslav Grbčić</item>
      <item>Divna Grbeša</item>
      <item>Ana Grubišić</item>
      <item>Gordana Grubišić</item>
      <item>Nikola Grubišić</item>
      <item>Sanja Grubišić</item>
      <item>Antonio Gudelj</item>
      <item>Kata Gugić</item>
      <item>Mirjana Gugić</item>
      <item>Ivica Hajder</item>
      <item>Željko Hajder</item>
      <item>Silvana Hajduk</item>
      <item>Tomislav Herceg</item>
      <item>Mira Ikica</item>
      <item>Franjo Ivčević</item>
      <item>Jelena Ivčević</item>
      <item>Damir Jakus</item>
      <item>Gospova Jakus</item>
      <item>Marica Jakus</item>
      <item>Petar Jakus</item>
      <item>Marko Janković</item>
      <item>Matija Jeličić</item>
      <item>Ante Jeličić</item>
      <item>Marija Jocić</item>
      <item>Ante Jolić</item>
      <item>Marica Jukić</item>
      <item>Marko Jukić</item>
      <item>Renata Jukić</item>
      <item>Jadranka Jurić</item>
      <item>Marija Jurić</item>
      <item>Ankica Kainić</item>
      <item>Jelena Kalinić</item>
      <item>Petar Kalinić</item>
      <item>Anamarija Kalinić Radović</item>
      <item>Stipan Kamber</item>
      <item>Đuro Kapoši</item>
      <item>Željko Karin</item>
      <item>Marijana Karin Prnjak</item>
      <item>Neda Kasalo</item>
      <item>Zvonimir Kasalo</item>
      <item>Suzana Kašić</item>
      <item>Ivana Katalinić Jerčić</item>
      <item>Josip Katušić</item>
      <item>Ljiljana Kegalj</item>
      <item>Ante Kekez</item>
      <item>Ivanko Kekez</item>
      <item>Petrica Kekez</item>
      <item>Boško Kevo</item>
      <item>Antiša Kliškinić</item>
      <item>Veljko Knezović</item>
      <item>Stjepan Kokeza</item>
      <item>Petar Kolega</item>
      <item>Daniela Kovač</item>
      <item>Željka Kovač</item>
      <item>Ivan Kraljić</item>
      <item>Inga Krnjaić</item>
      <item>Anka Krstić</item>
      <item>Ivan Kundid</item>
      <item>Ivana Kundid</item>
      <item>Ružica Kundid</item>
      <item>Deni Kuvačić</item>
      <item>Anka Landikušić</item>
      <item>Ivan Lasić</item>
      <item>Dražen Lazić</item>
      <item>Nenad Leskur</item>
      <item>Ivana Lilić</item>
      <item>Ivo Lipanović</item>
      <item>Marko Lojić</item>
      <item>Mile Lovrić</item>
      <item>Ana Lovrinčević</item>
      <item>Dejan Lukavac</item>
      <item>Nela Madžar</item>
      <item>Alenka Malinić</item>
      <item>Pavao Marasović</item>
      <item>Anto Marijan</item>
      <item>Cvita Marijanović</item>
      <item>Dobrinka Marijanović</item>
      <item>Tomislav Marijanović</item>
      <item>Jasna Marin</item>
      <item>Marina Marin</item>
      <item>Željko Marinac</item>
      <item>Božidar Marinković</item>
      <item>Jakov Mateta</item>
      <item>Ivan Matić</item>
      <item>Ružica Matić</item>
      <item>Slavko Matić</item>
      <item>Željko Matić</item>
      <item>Marija Matković</item>
      <item>Ivan Melvan</item>
      <item>Nikola Midenjak</item>
      <item>Pere Mihanović</item>
      <item>Ana Mikulić</item>
      <item>Mate Mikulić</item>
      <item>Ivan Milaković</item>
      <item>Ivan Milanović</item>
      <item>Zorka Miletić</item>
      <item>Milan Miljuš</item>
      <item>Đorđe Mirčetić</item>
      <item>Tonči Mišković</item>
      <item>Ana Moro</item>
      <item>Slavko Moro</item>
      <item>Tomi Moscatello</item>
      <item>Marija Munitić</item>
      <item>Ljubomir Muslim</item>
      <item>Mijo Nožina</item>
      <item>Jurica Oman</item>
      <item>Mirko Oman</item>
      <item>Janja Orošnjak</item>
      <item>Mila Palada</item>
      <item>Ivan Pandža</item>
      <item>Asija Papić</item>
      <item>Mijo Papić</item>
      <item>Tereza Papić</item>
      <item>Rajko Parać</item>
      <item>Tatjana Parać</item>
      <item>Đurđica Parat</item>
      <item>Ivan Pastuović</item>
      <item>Jurica Pavela</item>
      <item>Roki Pavičić</item>
      <item>Ivan Pažanin</item>
      <item>Luka Peko</item>
      <item>Neda Penga</item>
      <item>Ante Perko</item>
      <item>Ivana Perko</item>
      <item>Gordana Perković</item>
      <item>Marica Perković</item>
      <item>Nediljko Perković</item>
      <item>Nila Peroš</item>
      <item>Dragica Peša</item>
      <item>Iris Peša</item>
      <item>Nikša Petrić</item>
      <item>Matko Pezo</item>
      <item>Zlatko Piperković</item>
      <item>Joško Pivac</item>
      <item>Luka Pjevac</item>
      <item>Anka Plazonja</item>
      <item>Robert Plazonja</item>
      <item>Gordan Poparić</item>
      <item>Ante Popović</item>
      <item>Milanka Pranić</item>
      <item>Miroslav Primorac</item>
      <item>Iva Punda</item>
      <item>Drago Radić</item>
      <item>Mladen Radmilović</item>
      <item>Petar Radonić</item>
      <item>Jagoda Radošević</item>
      <item>Ante Rajčić</item>
      <item>Marko Ralica</item>
      <item>Ivan Raos</item>
      <item>Zdenka Razlog</item>
      <item>Mila Rebić</item>
      <item>Marija Reljanović</item>
      <item>Mara Režić</item>
      <item>Marija Rizvan</item>
      <item>Anđelko Rogulj</item>
      <item>Berislava Roša</item>
      <item>Sofija Ruić</item>
      <item>Ana Runjić</item>
      <item>Gordan Ruščić</item>
      <item>Sanja Ružić</item>
      <item>Svjetlana Samac</item>
      <item>Miljenko Samardžić</item>
      <item>Dinka Sanseović</item>
      <item>Ante Sarić</item>
      <item>Ivan Sarić</item>
      <item>Marija Sedlar</item>
      <item>Ljubica Sekelez</item>
      <item>Kristina Serdarević</item>
      <item>Aleksandra Sever-Muhar</item>
      <item>Boško Sikavica</item>
      <item>Snježana Sikavica</item>
      <item>Dragan Simić</item>
      <item>Tanja Sinovčić</item>
      <item>Ljiljana Sirić</item>
      <item>Dijana Skelin</item>
      <item>Kata Sočo</item>
      <item>Marija Stančić</item>
      <item>Đani Stanić</item>
      <item>Danica Stipović</item>
      <item>Milorad Stojsavljević</item>
      <item>Petar Strinić</item>
      <item>Luca Strunje</item>
      <item>Slavka Svalina</item>
      <item>Marijan Šamija</item>
      <item>Marinka Šamija</item>
      <item>Katica Šeparović</item>
      <item>Nenad Ševo</item>
      <item>Krasna Šiklić</item>
      <item>Mili Šimig</item>
      <item>Vesna Škare</item>
      <item>Ljubica Škopljanac</item>
      <item>Milica Špar</item>
      <item>Eleana Šubat</item>
      <item>Ivan Šuljug</item>
      <item>Vesna Šunjić</item>
      <item>Ljubica Tarle</item>
      <item>Nada Teklić</item>
      <item>Lada Terzić</item>
      <item>Ivan Tomić</item>
      <item>Ivan Topić</item>
      <item>Jelica Topić</item>
      <item>Tvrtko Topić</item>
      <item>Anđelka Torlak</item>
      <item>Ivan Torlak</item>
      <item>Marko Torlak</item>
      <item>Damir Tot</item>
      <item>Anka Treskavica</item>
      <item>Anka Tukić</item>
      <item>Nediljko Ugrin</item>
      <item>Marinko Uvodić</item>
      <item>Nedjeljka Uvodić</item>
      <item>Marko Validžić</item>
      <item>Ivanka Varnica</item>
      <item>Milica Varvodić</item>
      <item>Kristina Velić</item>
      <item>Ljiljana Vesković</item>
      <item>Milka Veštić</item>
      <item>Ante Vidan</item>
      <item>Marko Vidović</item>
      <item>Matko Vidović</item>
      <item>Nevenka Vidović</item>
      <item>Ankica Vilibić</item>
      <item>Anđelko Vilić</item>
      <item>Normela Visković</item>
      <item>Tonči Visković</item>
      <item>Marica Vlaić</item>
      <item>Dubravka Vlainić</item>
      <item>Ivo Vodanović</item>
      <item>Josip Vogleš</item>
      <item>Vinko Vranković</item>
      <item>Ivan Vrdoljak</item>
      <item>Mirjana Vrdoljak</item>
      <item>Marija Vrgoč</item>
      <item>Bože Vuco</item>
      <item>Mirjana Vučković</item>
      <item>Višnja Vučković</item>
      <item>Ivan Vugdelija</item>
      <item>Dubravka Vukas</item>
      <item>Anđelka Vukičević</item>
      <item>Zora Vuković</item>
      <item>Ivan Vukušić</item>
      <item>Jadran Vukušić</item>
      <item>Nevenka Vukušić</item>
      <item>Vjera Vukušić</item>
      <item>Zvonimir Vukušić</item>
      <item>Nevenka Vuleta</item>
      <item>Vinka Zekić</item>
      <item>Dinko Zenčić</item>
      <item>Borislav Zokić</item>
      <item>Dolina Zokić</item>
      <item>Margita Zokić</item>
      <item>Luca Zolota</item>
      <item>Milan Žarković</item>
      <item>Nevenka Živko</item>
      <item>Davorka Živković</item>
      <item>Ivica Živković</item>
      <item>Ivo Živković</item>
      <item>Siniša Ivančić</item>
      <item>Iva Jelić</item>
      <item>Marko Kavelj</item>
      <item>Ivan Koljanin</item>
      <item>Željko Kovač</item>
      <item>Zvonko Kruneš</item>
      <item>Nikola Lacmanović</item>
      <item>Vesna Lepetić</item>
      <item>Jelica Ljubica</item>
      <item>Darko Lulić</item>
      <item>Vesna Lulić</item>
      <item>Marija Mamić</item>
      <item>Radojka Marijanović</item>
      <item>Meri Cabadaj</item>
      <item>Mate Markotić</item>
      <item>Ante Marović</item>
      <item>Ivan Marušić</item>
      <item>Iva Melvan</item>
      <item>Goran Merkel</item>
      <item>Ivan Mornar</item>
      <item>Miodrag Munjiza</item>
      <item>Ante Nožina</item>
      <item>Anica Pandža</item>
      <item>Nikica Pavlović</item>
      <item>Silvana Perić</item>
      <item>Nediljka Perišić</item>
      <item>Elvira Dračevac</item>
      <item>Mara Dobrota</item>
      <item>Neda-lidia Buljević</item>
      <item>Ivan Bugarin</item>
      <item>Maja Bučić</item>
      <item>Mira Božić</item>
      <item>Sandra Borić</item>
      <item>Marija Davidović</item>
      <item>Petar Adjanski</item>
      <item>Ana Čatlak</item>
      <item>Marinko Buškulić</item>
      <item>Marinko Galić</item>
      <item>Luca Gabela</item>
      <item>Tomislav Frankić</item>
      <item>Elias Erceg</item>
      <item>Jakov Elez</item>
      <item>Sretan Bajalo</item>
      <item>Mario Tomić</item>
      <item>Ranko Vuleta</item>
      <item>Zlatko Balić</item>
      <item>Boško Barać</item>
      <item>Milan Vukić</item>
      <item>Mara Vukorepa</item>
      <item>Bare Vujina</item>
      <item>Milenko Bašić</item>
      <item>Diana Blažević</item>
      <item>Jozo Bogić</item>
      <item>Stjepko Bojanić</item>
      <item>Miroslav Trečić</item>
      <item>Neda Tukić</item>
      <item>Vinka Ukić</item>
      <item>Mira Velić</item>
      <item>Ivan Vrdoljak</item>
      <item>Iva Vrdoljak</item>
      <item>Dražen Todorović</item>
      <item>Dubravka Stojanovska</item>
      <item>Josip Strniša</item>
      <item>Ivica Sviličić</item>
      <item>Ana Rogošić</item>
      <item>Ivica Stipinović</item>
      <item>Darko Topić</item>
      <item>Marija Trečić</item>
      <item>Milica Zorić</item>
      <item>Ivo Rajčić</item>
      <item>Ivan Radoš</item>
      <item>Željka Vučemilović-šimunović</item>
      <item>Slaven Tukić</item>
      <item>Bartul Barišić</item>
      <item>Tajana Domazet</item>
      <item>Velinka Runjić</item>
      <item>Niko Dujić</item>
      <item>Teo Mandić</item>
      <item>Mevlida Armanda</item>
      <item>Renata Kalčić</item>
      <item>Juraj Lešković</item>
      <item>VRGORKA-VINARIJA dioničko društvo za proizvodnju pića, poljoprivredu i trgovinu</item>
      <item>Milivoj Vidas</item>
      <item>BURA l d.o.o. za trgovinu i usluge - u stečaju</item>
      <item>AUTO CENTAR LOZIĆ d.o.o. trgovina vozilima u stečaju</item>
      <item>NET MEDIA SISTEMI d.o.o. za informatički inženjering</item>
      <item>BASLER OSIGURANJE ZAGREB dioničko društvo za osiguranje</item>
      <item>NASTAVNI ZAVOD ZA JAVNO ZDRAVSTVO SPLITSKO-DALMATINSKE ŽUPANIJE</item>
      <item>Joško Pavlov</item>
      <item>Tina Trajković</item>
      <item>Nada Dujmić</item>
      <item>Nada Baković</item>
      <item>Marija Duvančić</item>
    </derivirana_varijabla>
  </DomainObject.Predmet.StrankaListNazivFormated>
  <DomainObject.Predmet.StrankaListNazivFormatedOIB>
    <izvorni_sadrzaj>
      <item>REPUBLIKA HRVATSKA, OIB 18683136487</item>
      <item>LUKA dioničko društvo, OIB 34440814040</item>
      <item>RAD, d.o.o. za vodoopskrbu i ostale komunalne djelatnosti, OIB 71304592430</item>
      <item>HEP-Operator distribucijskog sustava d.o.o. za distribuciju i opskrbu električne energije ELEKTRA ŠIBENI, OIB 46830600751</item>
      <item>Mara Jukić, OIB 37710339746</item>
      <item>Ivica Bašić, OIB 14595893401</item>
      <item>GASTRO GRUPA d.o.o. za trgovinu i usluge, OIB 39228456312</item>
      <item>AUTO HRVATSKA dioničko društvo, OIB 32709834358</item>
      <item>JADRANSKO OSIGURANJE d.d., OIB 94472454976</item>
      <item>CITY EX d.o.o. za prijenos poslovne dokumentacije, OIB 99406899243</item>
      <item>Hrvatski Telekom d.d., OIB 81793146560</item>
      <item>CODEX SORTIUM društvo s ograničenom odgovornošću za pružanje kompleksnih konzalting usluga, OIB 83918065246</item>
      <item>SUNCE osiguranje d.d., OIB 12012147571</item>
      <item>HRVATSKA IZVJEŠTAJNA NOVINSKA AGENCIJA, OIB 41387373932</item>
      <item>ČISTOĆA d.o.o. za komunalnu djelatnost, održavanje čistoće i odlaganje komunalnog otpada, OIB 16912997621</item>
      <item>TEXT-PAPIR d.o.o. za trgovinu i usluge, OIB 45878059290</item>
      <item>SLOBODNA DALMACIJA izdavačka i tiskarska djelatnost, dioničko društvo, OIB 35075764438</item>
      <item>ČISTOĆA društvo s ograničenom odgovornošću za obavljanje komunalnih djelatnosti održavanja čistoće i odlaganja komunaln, OIB 38812451417</item>
      <item>OPĆINA JELSA Jedinstveni upravni odjel, OIB 94187441810</item>
      <item>AUTOKUĆA BOSNIĆ d.o.o. za trgovinu, servis i remont, OIB 62890333516</item>
      <item>TISKARA MALENICA d.o.o., OIB 21268596817</item>
      <item>Ivan Marijan, OIB 35721802898</item>
      <item>HEP-Operator distribucijskog sustava d.o.o. za distribuciju i opskrbu električne energije, OIB 46830600751</item>
      <item>Rikard Pavlović, OIB 16829467929</item>
      <item>LUČKA UPRAVA SPLIT, OIB 06992092556</item>
      <item>TINA ALATI društvo s ograničenom odgovorošću za trgovinu i usluge, OIB 72232886006</item>
      <item>PLOVPUT trgovačko društvo s ograničenom odgovornošću za održavanje pomorskih plovnih putova i radijske službe, OIB 14480721492</item>
      <item>Regionalna veletržnica Benkovac dioničko društvo za trgovinu i usluge "u stečaju", OIB 16205687638</item>
      <item>MESSER CROATIA PLIN Poduzeće za proizvodnju i prodaju tehničkih plinova d.o.o., OIB 32179081874</item>
      <item>ZAVOD ZA JAVNO ZDRAVSTVO DR. ANDRIJA ŠTAMPAR, OIB 33392005961</item>
      <item>Zagrebačka burza d.d., OIB 84368186611</item>
      <item>METRONET TELEKOMUNIKACIJE d.d. za telekomunikacijske usluge, OIB 23269006802</item>
      <item>RELAX, d.o.o. za proizvodnju i trgovinu, OIB 24543050439</item>
      <item>MINISTARSTVO GOSPODARSTVA, RAVNETELJSTVO ZA ROBNE ZALIHE, OIB 22413472900</item>
      <item>PUĆO d.o.o. za trgovinu, ugostiteljstvo i cestovni prijevoz, OIB 33417474295</item>
      <item>ITEM, d.o.o. informatičke usluge, OIB 71527463594</item>
      <item>ŠKARE TRADE, d.o.o. za trgovinu i ugostiteljstvo, OIB 88448992592</item>
      <item>CROATIA osiguranje d.d. FILIJALA SPLIT, OIB 26187994862</item>
      <item>MIRJANA BARIĆ, OIB 91861480870</item>
      <item>SREDIŠNJE KLIRINŠKO DEPOZITARNO DRUŠTVO, dioničko društvo, OIB 64406809162</item>
      <item>MILENKO BUŠLJETA, OIB 63433937940</item>
      <item>MILICA UGARKOVIĆ, OIB 03462724779</item>
      <item>FABIJAN PERONJA, OIB 19033633778</item>
      <item>Agencija za upravljanje državnom imovinom, OIB 75666130770</item>
      <item>COMENG, društvo s ograničenom odgovornošću za informatički inženjering, OIB 42122172362</item>
      <item>AMEROPA AG, OIB 38272342702</item>
      <item>GRAFOPLEX, društvo s ograničenom odgovornošću, za trgovinu i usluge, OIB 71142152777</item>
      <item>HP - Hrvatska pošta d.d., OIB 87311810356</item>
      <item>Financijska agencija, OIB 85821130368</item>
      <item>NIKOLA LACMANOVIĆ, OIB 50670282682</item>
      <item>HEP-Operator distribucijskog sustava d.o.o. za distribuciju i opskrbu električne energije, OIB 46830600751</item>
      <item>VODOVOD I KANALIZACIJA, društvo s ograničenom odgovornošću za vodoopskrbu, odvodnju i pročišćavanje otpadnih voda, OIB 56826138353</item>
      <item>JELKOM, društvo s ograničenom odgovornošću za komunalnu djelatnost, OIB 92345732468</item>
      <item>DALMACIJAVINO d.d. za proizvodnju i promet alkoholnih i bezalkoholnih pića "u stečaju", OIB 07837847925</item>
      <item>EUROLEASING d.o.o., OIB 48922277230</item>
      <item>Rino Barbić, odvjetnik, OIB 04402974520</item>
      <item>HVARSKI VODOVOD d.o.o., OIB 96577868636</item>
      <item>IVAN MILAT, OIB 89865160390</item>
      <item>DIONOVA - DIONA d.o.o., OIB 41112127430</item>
      <item>TEHNOPLAST d.o.o. za građevinarstvo, trgovinu, ugostiteljstvo, turizam i uslužne djelatnosti, OIB 70676517267</item>
      <item>VIPnet, društvo s ograničenom odgovornošću za usluge javnih telekomunikacija, OIB 29524210204</item>
      <item>BILIĆ-ERIĆ d.o.o. za privatnu zaštitu, OIB 68580128211</item>
      <item>DALMACIJAVINO - ZAGREB društvo sograničenom odgovornošću za trgovinu, ugostiteljstvo i prijevoz, OIB 93269876765</item>
      <item>GRAD DRNIŠ, OIB 38309740312</item>
      <item>Vetropack Straža tvornica stakla d.d. Hum na Sutli, OIB 74210066591</item>
      <item>CAPRICORNO, društvo s ograničenom odgovornošću za trgovinu, OIB 09517317411</item>
      <item>PELJEŠKI VRHOVI, POLJOPRIVREDNA ZADRUGA, OIB 49398931487</item>
      <item>Toma Šurjak, OIB 66049692921</item>
      <item>Jakov Peronja, OIB 07373599239</item>
      <item>TIGAR d.o.o. za usluge, OIB 65051360088</item>
      <item>POREZNA UPRAVA Područni ured Split, OIB 18683136487</item>
      <item>BURA I TRAMUNTANA d.o.o. za trgovinu i usluge, OIB 78359961331</item>
      <item>TRAST međunarodno otpremništvo, dioničko društvo, OIB 93225891495</item>
      <item>CHROMOS AGRO dioničko društvo proizvodnja sredstava za zaštitu bilja, OIB 82790074844</item>
      <item>VODOVOD I KANALIZACIJA, društvo s ograničenom odgovornošću za vodoopskrbu, odvodnju i pročišćavanje otpadnih voda, OIB 56826138353</item>
      <item>AUTOTRANS d. o. o. za javni prijevoz putnika u cestovonom prometu, trgovinu, usluge i turistička agencija, OIB 19819724166</item>
      <item>BRTVILA BREZIĆ d.o.o. za proizvodnju brtvila, trgovinu i zastupanje, OIB 47897946377</item>
      <item>IREKS AROMA društvo s ograničenom odgovornošću, OIB 36709757659</item>
      <item>Marin Mileteta, odvjetnik, OIB 37476644793</item>
      <item>HEP - Opskrba d.o.o. za opskrbu potrošača električnom, toplinskom energijom i plinom, OIB 63073332379</item>
      <item>ING-ATEST d.o.o. za trgovinu i usluge, OIB 21777333810</item>
      <item>Hrvatske vode, pravna osoba za upravljanje vodama, OIB 28921383001</item>
      <item>BASLER OSIGURANJE ZAGREB dioničko društvo za osiguranje, OIB 59706054982</item>
      <item>NARODNI TRGOVAČKI LANAC d.o.o. za trgovinu i usluge, OIB 78344221376</item>
      <item>MANTIS, d.o.o. za trgovinu i usluge, OIB 41274793973</item>
      <item>Vinko Paina, OIB 51203688235</item>
      <item>TRANSADRIA, međunarodna špedicija d. d. u stečaju, OIB 47965841018</item>
      <item>Hrvatska radiotelevizija, OIB 68419124305</item>
      <item>BRODOMERKUR trgovina i usluge, dioničko društvo, OIB 33956120458</item>
      <item>ZAGREBAČKI HOLDING, društvo s ograničenom odgovornošću za javni prijevoz, opskrbu vodom, održavanje čistoće, putnička a, OIB 85584865987</item>
      <item>NASTAVNI ZAVOD ZA JAVNO ZDRAVSTVO SPLITSKO-DALMATINSKE ŽUPANIJE, OIB 54948902275</item>
      <item>BRODOSPLIT-BRODOGRADILIŠTE društvo s ograničenom odgovornošću, OIB 05532178397</item>
      <item>COPAN ZAGREB društvo s ograničenom odgovornošću za trgovinu i zastupanje, OIB 43698579132</item>
      <item>DUHAN društvo s ograničenom odgovornošću, OIB 84143469050</item>
      <item>Ivica Maleš vl. autoservis "UNO", OIB 89917595934</item>
      <item>Teo Palaversić, OIB 21074825891</item>
      <item>HRVATSKA POŠTANSKA BANKA, dioničko društvo, OIB 87939104217</item>
      <item>OTIS DIZALA, društvo s ograničenom odgovornošću za proizvodnju, montažu, remont i održavanje dizala, OIB 76080865307</item>
      <item>Fabijan Roić, OIB 55646544786</item>
      <item>Ivo Družević, OIB 59608054089</item>
      <item>Ivo Roić, OIB 73872839985</item>
      <item>Josip Kovačević, OIB 24407104693</item>
      <item>Tedi-Tadija Maroević, OIB 75901351091</item>
      <item>Jakica Lupi, OIB 73236308888</item>
      <item>Joza Bratanić, OIB 08011374888</item>
      <item>Antun Pavičić, OIB 65866256737</item>
      <item>Juraj Pavičić, OIB 09529542053</item>
      <item>Cvjetko Matković, OIB 10443683019</item>
      <item>Katica Kovačević, OIB 33120980772</item>
      <item>Nikša Dužević, OIB 66241675982</item>
      <item>Milovan Kombura, OIB 30770175855</item>
      <item>Jelisava Pavičić, OIB 83980708087</item>
      <item>Matko Carić, OIB 35189247498</item>
      <item>Marinko Dužević, OIB 12242231071</item>
      <item>Margarita Radonić, OIB 28025722533</item>
      <item>Dinko Pavičić Tribunol, OIB 99243667034</item>
      <item>Tonči Šurjak, OIB 60785268681</item>
      <item>Duško Pavičić Ivelja, OIB 25982798589</item>
      <item>Pero Dulčić Sušak, OIB 55533277123</item>
      <item>Ivan Tadić, OIB 00384008152</item>
      <item>Ivica Pavičić, OIB 72332556277</item>
      <item>Mihovil-Mile Pavičić, OIB 24835949834</item>
      <item>Tomi Moscatello, OIB 28508820612</item>
      <item>Nikola Vodanović, OIB 74845370223</item>
      <item>Margarita Marica Stančić, OIB 08101100980</item>
      <item>Vjekoslav Radonić, OIB 33204721839</item>
      <item>Marinko Sanseović, OIB 45513941394</item>
      <item>Tadija Moškatelo, OIB 31188799731</item>
      <item>Damir Petrić, OIB 86091667582</item>
      <item>Louis Petrić, OIB 16074465250</item>
      <item>Ivica Ljubić, OIB 56655610557</item>
      <item>Vinko Lupi, OIB 35451219902</item>
      <item>Ivan Tadić Šilo, OIB 70114227603</item>
      <item>Ivan Tadić, OIB 70114227603</item>
      <item>Vinko Maroević, OIB 76848533915</item>
      <item>Ivan Buratović, OIB 47859397279</item>
      <item>Mijo Mili Pavičić, OIB 88915921313</item>
      <item>Marija Vodanović, OIB 55757464937</item>
      <item>Jakov Fredotović, OIB 46839149373</item>
      <item>Miljenko Srhoj, OIB 83488729434</item>
      <item>Nikola Haladić, OIB 44890767273</item>
      <item>Janez Jelušić, OIB 53424861114</item>
      <item>Nikola Sansević, OIB 77925554696</item>
      <item>Nikola Buratović, OIB 63461897206</item>
      <item>Cvjetko Buratović, OIB 68271062216</item>
      <item>Nikola Buratović, OIB 83296807791</item>
      <item>Nikola Stipišić, OIB 40730811746</item>
      <item>Prošper Moškatelo, OIB 30735770287</item>
      <item>Tonko Maroević, OIB 09539101243</item>
      <item>Ivo Pavičić, OIB 10571584537</item>
      <item>Pavao Čubre, OIB 53903728630</item>
      <item>Luka Šurjak, OIB 94878152360</item>
      <item>Luka Franetović, OIB 70961784599</item>
      <item>Ivan Miloš Mile, OIB 62291039145</item>
      <item>Jure Moškatelo, OIB 82967525191</item>
      <item>Vjekoslav Bogdanić, OIB 94391191426</item>
      <item>Petro Šoljan, OIB 76350894229</item>
      <item>Juraj Dužević, OIB 99909425440</item>
      <item>Damir Šurjak, OIB 27457530614</item>
      <item>Jakov Tresić, OIB 60663993622</item>
      <item>Juraj Moškatelo Stariji, OIB 12577877147</item>
      <item>Ruža Roić, OIB 27524265061</item>
      <item>Rade Čavić, OIB 74420229729</item>
      <item>Matilda Buratović, OIB 24198956638</item>
      <item>Ivo Šurjak, OIB 90776404563</item>
      <item>Dražica Matković Ljubo, OIB 38484140872</item>
      <item>Dinko Račić, OIB 02437704848</item>
      <item>Mila Franetović Dužević, OIB 02539671010</item>
      <item>Luka Stančić, OIB 91475365556</item>
      <item>Meri Petrić, OIB 49953370209</item>
      <item>Ivan Moškatelo, OIB 16048013538</item>
      <item>Vinko Moškatelo, OIB 57771107058</item>
      <item>Nikola Šimunović, OIB 24630749503</item>
      <item>Mirko Radonić, OIB 28025722533</item>
      <item>Antun Sansević, OIB 80183811492</item>
      <item>Nikša Moškatelo, OIB 98307576243</item>
      <item>Antun Vodanović Stariji, OIB 43563335947</item>
      <item>Ivo Bojanić, OIB 00897882683</item>
      <item>Cvjetko Miličić, OIB 44230808110</item>
      <item>Marija Trbuhović, OIB 38712300010</item>
      <item>Neno Šoljan, OIB 04419572654</item>
      <item>Juraj Tomi Moškatelo, OIB 80968217347</item>
      <item>Ivo Račić Kapetanić, OIB 70008404713</item>
      <item>Đuro Caratan, OIB 81898965125</item>
      <item>Ante Tonči Drinković, OIB 92836065068</item>
      <item>Kata Duboković, OIB 93006547119</item>
      <item>Boris Carić, OIB 46466426123</item>
      <item>Tonko Ivčević Bakulić, OIB 62293366608</item>
      <item>Marko Huljić, OIB 99873701212</item>
      <item>Lenka Roić, OIB 57371012596</item>
      <item>Stjepan Jerković, OIB 25876380285</item>
      <item>Boris Borović, OIB 51193036454</item>
      <item>Niko Salamunić, OIB 76231208532</item>
      <item>File Vranković, OIB 44132340384</item>
      <item>Juraj Šperka, OIB 79176257167</item>
      <item>Mili Razović, OIB 03291272208</item>
      <item>Ante Mihojević, OIB 08852465695</item>
      <item>Ljubica Stipišić, OIB 53136752678</item>
      <item>Stjepan Hujo Huljić, OIB 06947019866</item>
      <item>Nikola Grgičević, OIB 72806517394</item>
      <item>Tonči Gurdulić, OIB 88962507191</item>
      <item>Prošperino Milevčić, OIB 45533211549</item>
      <item>Boris Rubinić, OIB 69242251733</item>
      <item>Jakov Račić, OIB 31621777587</item>
      <item>Jakša Radonić, OIB 11727504421</item>
      <item>Vinko Palaversić, OIB 66878442541</item>
      <item>Fabijan Kunčić, OIB 51005536058</item>
      <item>Dušan Salamunić, OIB 67690387290</item>
      <item>Margarita Stančić, OIB 77283348907</item>
      <item>Josip Crnčić, OIB 78272535399</item>
      <item>Luka Moškatelo, OIB 37611216898</item>
      <item>Lucija Milatić-Bričolić, OIB 72454967005</item>
      <item>Fabijan Dužević, OIB 65516171063</item>
      <item>Vjeko Jakas, OIB 99530955280</item>
      <item>Pavo Bunčuga, OIB 76824484181</item>
      <item>Marko Buratović, OIB 96637597848</item>
      <item>Antun Lučić, OIB 23239072373</item>
      <item>Marin Parun Barbić, OIB 39599282196</item>
      <item>Stjepan Tomislav Huljić, OIB 97499130016</item>
      <item>Cvjetka Cvita Milevčić, OIB 75708915913</item>
      <item>Marinko Radonić, OIB 89514038279</item>
      <item>Antun Gurdulić, OIB 55215862622</item>
      <item>Blaženko Jakas, OIB 38730295070</item>
      <item>Braco Jakas, OIB 76920975322</item>
      <item>Ivan Makjanić, OIB 86091321106</item>
      <item>Ante Rubinić, OIB 15201258693</item>
      <item>Dražica Vicenca Matković, OIB 67149132840</item>
      <item>Jakov Radonić, OIB 93729454627</item>
      <item>Slobodan Radičić, OIB 46777889915</item>
      <item>Jurko Lučić, OIB 16439489089</item>
      <item>Mate Antičević, OIB 55268785640</item>
      <item>Josip Franičević, OIB 43547284113</item>
      <item>Asija Bojanić, OIB 14798986072</item>
      <item>Milivoj Vidas vl. Servisa instrumenata, mjerne i regulacione opreme, OIB 56342789123</item>
      <item>BURA l d.o.o. za trgovinu i usluge - u stečaju, OIB 79000721319</item>
      <item>NET MEDIA SISTEMI d.o.o. za informatički inženjering, OIB 03380490457</item>
      <item>Financijska agencija, OIB 85821130368</item>
      <item>Hrvatski registar brodova, OIB 04601923208</item>
      <item>Nenad Ševo, OIB 88234857624</item>
      <item>Meri Stipinović, OIB 64965084141</item>
      <item>Fond za zaštitu okoliša i energetsku učinkovitost, OIB 85828625994</item>
      <item>Zlatko Balić, OIB 07837847925</item>
      <item>Galić Ante, OIB 90017639391</item>
      <item>Dean Prelević, odvjetnik, OIB 10098946497</item>
      <item>Želimir Miletić, OIB 86888847404</item>
      <item>Luči Roić, OIB 24743587539</item>
      <item>Nade Pavičić-ivelja, OIB 33508911717</item>
      <item>Dujko Čubre, OIB 91478009603</item>
      <item>Antun Bratanić, OIB 52392458213</item>
      <item>Andrija Matković, OIB 72332556277</item>
      <item>Antun Vune Bratanić, OIB 44890767273</item>
      <item>Dinko Lušić, OIB 23131390669</item>
      <item>Nikica Nikola Matijević, OIB 21094494613</item>
      <item>Ivan Sanseović, OIB 08563467932</item>
      <item>Marija Kovačević Lolotović, OIB 69060952354</item>
      <item>Petar Zlatan Vodanović, OIB 11403397863</item>
      <item>Ivan Stančić, OIB 31497688270</item>
      <item>Stjepan Moškatelo, OIB 92020885489</item>
      <item>Toma Dužević, OIB 08830644469</item>
      <item>Ivica Račić, OIB 28123794048</item>
      <item>Kuzma Pavičić Aleluja, OIB 33120197409</item>
      <item>Vinka Salamunić, OIB 91445751353</item>
      <item>Teo Huljić, OIB 56034797647</item>
      <item>Dejan Šperka, OIB 10054205030</item>
      <item>Juraj Caratan, OIB 29357565225</item>
      <item>Matko Antičević, OIB 42034643125</item>
      <item>Dinko Rubinić ( Vjera ), OIB 69863599942</item>
      <item>Vjera Rubinić, OIB 98825603309</item>
      <item>Abraham Bojanić, OIB 79576557482</item>
      <item>Vedran Nevešćanin, OIB 34969575575</item>
      <item>Marija Pjevac, OIB 82096480140</item>
      <item>Carinska uprava, OIB 18683136487</item>
      <item>Općinski sud u Starom Gradu - ZK odjel</item>
      <item>Nada Akrap, OIB 50608806627</item>
      <item>Jasminka Antunović, OIB 74697035343</item>
      <item>Nediljka Armanda, OIB 09033661295</item>
      <item>Ana Babić, OIB 99777361372</item>
      <item>Gordana Babić</item>
      <item>Ivan Babić, OIB 39364629552</item>
      <item>Katica Babić, OIB 49371248632</item>
      <item>Jure Bacelj, OIB 68175280792</item>
      <item>Ana Bačić, OIB 18080781553</item>
      <item>Nediljka Bajić, OIB 00893712988</item>
      <item>Žarka Bakotić, OIB 36917498674</item>
      <item>Marko Baković, OIB 05569494546</item>
      <item>Ivica Ban, OIB 07285230342</item>
      <item>Srđanka Banovac, OIB 50974371502</item>
      <item>Božidar Barać, OIB 80639746410</item>
      <item>Vedran Barbarić, OIB 18526555730</item>
      <item>Marija Barbir, OIB 43799885260</item>
      <item>Petar Barbir, OIB 94965914070</item>
      <item>Anica Baričević, OIB 06811970314</item>
      <item>Damira Barišić, OIB 88385690941</item>
      <item>Ivan Barišić, OIB 38311171100</item>
      <item>Manda Bašić, OIB 23944179531</item>
      <item>Aleksandar Bauk, OIB 97860316263</item>
      <item>Marina Zečić, OIB 62683960216</item>
      <item>Ivo Bavčević, OIB 18609350440</item>
      <item>Nataša Bazina, OIB 67925940620</item>
      <item>Mirjana Begonja, OIB 73001510209</item>
      <item>Jelena Belić, OIB 77723253899</item>
      <item>Niko Belić, OIB 18977071620</item>
      <item>Jagoda Bešker, OIB 29966440390</item>
      <item>Nedo Bešker, OIB 56588665795</item>
      <item>Zorica Bilić, OIB 99810426480</item>
      <item>Sanja Bilić-pavlinović, OIB 45845212026</item>
      <item>Jela Bilobrk, OIB 63402483386</item>
      <item>Antun Blažević, OIB 90714609552</item>
      <item>Hrvoje Blažević, OIB 12287964630</item>
      <item>Damir Bojčić, OIB 41258960204</item>
      <item>Željko Bojčić, OIB 09291034408</item>
      <item>Denis Boljat, OIB 33725767264</item>
      <item>Srećko Boras, OIB 94339540336</item>
      <item>Robert Borić, OIB 38057391892</item>
      <item>Goran Bosančić, OIB 33007404175</item>
      <item>Pava Botić, OIB 34296544282</item>
      <item>Ljuba Božanić, OIB 04083001132</item>
      <item>Anka Božić, OIB 84941173128</item>
      <item>Anica Božić-Bakušić, OIB 89654935153</item>
      <item>Ivica Bratić, OIB 86080104106</item>
      <item>Nikša Bratić, OIB 49290967945</item>
      <item>Vencislav Brizić, OIB 29265973045</item>
      <item>Zlata Brizić, OIB 73389614517</item>
      <item>Mate Brstilo, OIB 97701748344</item>
      <item>Zora Budimir, OIB 65069642793</item>
      <item>Miranda Budiša, OIB 35557811513</item>
      <item>Nediljko Bugarin, OIB 69239215555</item>
      <item>Željka Vučemilović-šimunović, OIB 19390672750</item>
      <item>Gordana Buljević, OIB 32937631192</item>
      <item>Marina Burić, OIB 93570683955</item>
      <item>Mario Buzov, OIB 93519007247</item>
      <item>Đuro Caratan, OIB 81898965125</item>
      <item>Toni Caratan, OIB 68762006562</item>
      <item>Boris Carić, OIB 46466426123</item>
      <item>Paulo Carić, OIB 15402538356</item>
      <item>Dinka Cezareo, OIB 08033901183</item>
      <item>Nevenka Cukrov, OIB 17311242164</item>
      <item>Dijana Czwik, OIB 09675579569</item>
      <item>Vinka Čavala, OIB 72189149878</item>
      <item>Silva Černak Lojić, OIB 21589065823</item>
      <item>Diana Čović, OIB 59401221926</item>
      <item>Ante Čulo, OIB 58219699024</item>
      <item>Blaž Ćapin, OIB 67223092915</item>
      <item>Filip Delać, OIB 82167098700</item>
      <item>Ankica Delić, OIB 80719299509</item>
      <item>Marko Delić, OIB 05763270433</item>
      <item>Nediljka Delić, OIB 99568210497</item>
      <item>Gordana Didak, OIB 78878339902</item>
      <item>Mili Divić, OIB 35555990248</item>
      <item>Ljiljana Dragan Jelušić, OIB 50973171038</item>
      <item>Milka Drlje, OIB 15738553325</item>
      <item>Mato Drmić, OIB 39636384582</item>
      <item>Jozo Družianić, OIB 63604163211</item>
      <item>Stanko Duvančić, OIB 41476060687</item>
      <item>Damir Duvnjak, OIB 63781484968</item>
      <item>Nives Džanko, OIB 90598357164</item>
      <item>Ante Đurđević, OIB 72594587030</item>
      <item>Ljubica Elez, OIB 71000445833</item>
      <item>Ankica Ezgeta, OIB 18659409558</item>
      <item>Lenka Franić, OIB 62951288048</item>
      <item>Ivica Gabelić, OIB 70468304794</item>
      <item>Marija Galešić, OIB 47387004597</item>
      <item>Petar Galić, OIB 09903259382</item>
      <item>Silvana Galić, OIB 02726524452</item>
      <item>Kazimir Garić, OIB 83662319172</item>
      <item>Vencel Gašpar, OIB 46863766369</item>
      <item>Vinko Gašpar, OIB 21657975586</item>
      <item>Ana Goreta, OIB 91749079767</item>
      <item>Zorka Goreta, OIB 78206251147</item>
      <item>Josip Gotovac, OIB 16838023061</item>
      <item>Vjekoslav Grbčić, OIB 00132520638</item>
      <item>Divna Grbeša, OIB 74813693236</item>
      <item>Ana Grubišić, OIB 49854875039</item>
      <item>Gordana Grubišić, OIB 49873220891</item>
      <item>Nikola Grubišić, OIB 97693442104</item>
      <item>Sanja Grubišić, OIB 26638303946</item>
      <item>Antonio Gudelj, OIB 83686976296</item>
      <item>Kata Gugić, OIB 97696546556</item>
      <item>Mirjana Gugić, OIB 69438273166</item>
      <item>Ivica Hajder, OIB 67907347725</item>
      <item>Željko Hajder, OIB 70330715284</item>
      <item>Silvana Hajduk, OIB 33507058945</item>
      <item>Tomislav Herceg, OIB 78714538239</item>
      <item>Mira Ikica, OIB 11849010850</item>
      <item>Franjo Ivčević, OIB 49917991796</item>
      <item>Jelena Ivčević, OIB 74901888496</item>
      <item>Damir Jakus, OIB 87272819238</item>
      <item>Gospova Jakus, OIB 04209324873</item>
      <item>Marica Jakus, OIB 74750176046</item>
      <item>Petar Jakus, OIB 67345729042</item>
      <item>Marko Janković, OIB 19997991153</item>
      <item>Matija Jeličić, OIB 98976446888</item>
      <item>Ante Jeličić, OIB 91949654327</item>
      <item>Marija Jocić, OIB 87687857774</item>
      <item>Ante Jolić, OIB 30924166560</item>
      <item>Marica Jukić, OIB 19856164686</item>
      <item>Marko Jukić, OIB 72590351524</item>
      <item>Renata Jukić, OIB 09827250222</item>
      <item>Jadranka Jurić, OIB 52705592800</item>
      <item>Marija Jurić, OIB 31016018881</item>
      <item>Ankica Kainić, OIB 80409745726</item>
      <item>Jelena Kalinić, OIB 02401555720</item>
      <item>Petar Kalinić, OIB 76156352997</item>
      <item>Anamarija Kalinić Radović, OIB 92738597282</item>
      <item>Stipan Kamber, OIB 84681628783</item>
      <item>Đuro Kapoši, OIB 55675650848</item>
      <item>Željko Karin, OIB 70824276539</item>
      <item>Marijana Karin Prnjak, OIB 61576258120</item>
      <item>Neda Kasalo, OIB 11081458098</item>
      <item>Zvonimir Kasalo, OIB 07885551191</item>
      <item>Suzana Kašić, OIB 59974477956</item>
      <item>Ivana Katalinić Jerčić, OIB 27192920551</item>
      <item>Josip Katušić, OIB 17394409236</item>
      <item>Ljiljana Kegalj, OIB 44567225674</item>
      <item>Ante Kekez, OIB 82341180529</item>
      <item>Ivanko Kekez, OIB 69257203171</item>
      <item>Petrica Kekez, OIB 01138031201</item>
      <item>Boško Kevo, OIB 58881798829</item>
      <item>Antiša Kliškinić, OIB 54591476829</item>
      <item>Veljko Knezović, OIB 29953576092</item>
      <item>Stjepan Kokeza, OIB 45375542461</item>
      <item>Petar Kolega, OIB 41344179016</item>
      <item>Daniela Kovač, OIB 73917202839</item>
      <item>Željka Kovač, OIB 49269171098</item>
      <item>Ivan Kraljić, OIB 34937918610</item>
      <item>Inga Krnjaić, OIB 00968558935</item>
      <item>Anka Krstić, OIB 50194808421</item>
      <item>Ivan Kundid, OIB 95397541786</item>
      <item>Ivana Kundid, OIB 65152954463</item>
      <item>Ružica Kundid, OIB 62510013110</item>
      <item>Deni Kuvačić, OIB 86909984538</item>
      <item>Anka Landikušić, OIB 18023655586</item>
      <item>Ivan Lasić, OIB 23248459290</item>
      <item>Dražen Lazić, OIB 10307450473</item>
      <item>Nenad Leskur, OIB 79369933858</item>
      <item>Ivana Lilić, OIB 24212828078</item>
      <item>Ivo Lipanović, OIB 56508525212</item>
      <item>Marko Lojić, OIB 38337274260</item>
      <item>Mile Lovrić, OIB 87317474850</item>
      <item>Ana Lovrinčević, OIB 37389823251</item>
      <item>Dejan Lukavac, OIB 85205650926</item>
      <item>Nela Madžar, OIB 92085359240</item>
      <item>Alenka Malinić, OIB 44061509536</item>
      <item>Pavao Marasović, OIB 32681502260</item>
      <item>Anto Marijan, OIB 32989170521</item>
      <item>Cvita Marijanović, OIB 33573858243</item>
      <item>Dobrinka Marijanović, OIB 03673706981</item>
      <item>Tomislav Marijanović, OIB 87726686946</item>
      <item>Jasna Marin, OIB 24544706980</item>
      <item>Marina Marin, OIB 96155411085</item>
      <item>Željko Marinac, OIB 53959056974</item>
      <item>Božidar Marinković, OIB 12351935621</item>
      <item>Jakov Mateta, OIB 14390943845</item>
      <item>Ivan Matić, OIB 23355936969</item>
      <item>Ružica Matić, OIB 42779808936</item>
      <item>Slavko Matić, OIB 28602503915</item>
      <item>Željko Matić, OIB 66582117749</item>
      <item>Marija Matković, OIB 79153132638</item>
      <item>Ivan Melvan, OIB 80843491669</item>
      <item>Nikola Midenjak, OIB 88248589366</item>
      <item>Pere Mihanović, OIB 49545684243</item>
      <item>Ana Mikulić, OIB 54712970747</item>
      <item>Mate Mikulić, OIB 87811623322</item>
      <item>Ivan Milaković, OIB 91056811857</item>
      <item>Ivan Milanović, OIB 75286000064</item>
      <item>Zorka Miletić, OIB 48042737399</item>
      <item>Milan Miljuš, OIB 35675614034</item>
      <item>Đorđe Mirčetić, OIB 27370139872</item>
      <item>Tonči Mišković, OIB 74628173475</item>
      <item>Ana Moro, OIB 64571848035</item>
      <item>Slavko Moro, OIB 30868427553</item>
      <item>Tomi Moscatello, OIB 28508820612</item>
      <item>Marija Munitić, OIB 68535764041</item>
      <item>Ljubomir Muslim, OIB 17589644925</item>
      <item>Mijo Nožina, OIB 79046275268</item>
      <item>Jurica Oman, OIB 78517901315</item>
      <item>Mirko Oman, OIB 68766264149</item>
      <item>Janja Orošnjak, OIB 49619386391</item>
      <item>Mila Palada, OIB 10163841708</item>
      <item>Ivan Pandža, OIB 63327603131</item>
      <item>Asija Papić, OIB 36844611036</item>
      <item>Mijo Papić, OIB 90436045680</item>
      <item>Tereza Papić, OIB 79546057657</item>
      <item>Rajko Parać, OIB 14695878450</item>
      <item>Tatjana Parać, OIB 45662446398</item>
      <item>Đurđica Parat, OIB 21781090554</item>
      <item>Ivan Pastuović, OIB 39126309445</item>
      <item>Jurica Pavela, OIB 06763759506</item>
      <item>Roki Pavičić, OIB 01089958101</item>
      <item>Ivan Pažanin, OIB 47030103613</item>
      <item>Luka Peko, OIB 89771272445</item>
      <item>Neda Penga, OIB 76197116887</item>
      <item>Ante Perko, OIB 58528189918</item>
      <item>Ivana Perko, OIB 72532024891</item>
      <item>Gordana Perković, OIB 48186805492</item>
      <item>Marica Perković, OIB 69926366099</item>
      <item>Nediljko Perković, OIB 66481146396</item>
      <item>Nila Peroš, OIB 48544328267</item>
      <item>Dragica Peša, OIB 47913512214</item>
      <item>Iris Peša, OIB 06010961010</item>
      <item>Nikša Petrić, OIB 98862228387</item>
      <item>Matko Pezo, OIB 51619560640</item>
      <item>Zlatko Piperković, OIB 91173398058</item>
      <item>Joško Pivac, OIB 34978148355</item>
      <item>Luka Pjevac, OIB 52683808409</item>
      <item>Anka Plazonja, OIB 92736733656</item>
      <item>Robert Plazonja, OIB 75774016292</item>
      <item>Gordan Poparić, OIB 98826275620</item>
      <item>Ante Popović, OIB 03185976635</item>
      <item>Milanka Pranić, OIB 03263396290</item>
      <item>Miroslav Primorac, OIB 42998076332</item>
      <item>Iva Punda, OIB 03796593117</item>
      <item>Drago Radić, OIB 29691845355</item>
      <item>Mladen Radmilović, OIB 32330076899</item>
      <item>Petar Radonić, OIB 09324740808</item>
      <item>Jagoda Radošević, OIB 26353444269</item>
      <item>Ante Rajčić, OIB 16954022739</item>
      <item>Marko Ralica, OIB 43858024645</item>
      <item>Ivan Raos, OIB 51516687457</item>
      <item>Zdenka Razlog, OIB 03030085275</item>
      <item>Mila Rebić, OIB 40304138585</item>
      <item>Marija Reljanović, OIB 34147480025</item>
      <item>Mara Režić, OIB 03502691709</item>
      <item>Marija Rizvan, OIB 81852427870</item>
      <item>Anđelko Rogulj, OIB 86920054956</item>
      <item>Berislava Roša, OIB 03031267329</item>
      <item>Sofija Ruić, OIB 32252086462</item>
      <item>Ana Runjić, OIB 01784422133</item>
      <item>Gordan Ruščić, OIB 53119078542</item>
      <item>Sanja Ružić, OIB 04871127862</item>
      <item>Svjetlana Samac, OIB 00231948560</item>
      <item>Miljenko Samardžić, OIB 48154982931</item>
      <item>Dinka Sanseović, OIB 27313861620</item>
      <item>Ante Sarić, OIB 37671686952</item>
      <item>Ivan Sarić, OIB 25772566590</item>
      <item>Marija Sedlar, OIB 77476367069</item>
      <item>Ljubica Sekelez, OIB 37811046307</item>
      <item>Kristina Serdarević, OIB 96208368856</item>
      <item>Aleksandra Sever-Muhar, OIB 46981853030</item>
      <item>Boško Sikavica, OIB 62904573776</item>
      <item>Snježana Sikavica, OIB 04571043319</item>
      <item>Dragan Simić, OIB 11440453978</item>
      <item>Tanja Sinovčić, OIB 15724160128</item>
      <item>Ljiljana Sirić, OIB 13682411690</item>
      <item>Dijana Skelin, OIB 67771387421</item>
      <item>Kata Sočo, OIB 12244754061</item>
      <item>Marija Stančić, OIB 24488999707</item>
      <item>Đani Stanić, OIB 01952579328</item>
      <item>Danica Stipović, OIB 14428054555</item>
      <item>Milorad Stojsavljević, OIB 70694448376</item>
      <item>Petar Strinić, OIB 82064030568</item>
      <item>Luca Strunje, OIB 39917579317</item>
      <item>Slavka Svalina, OIB 20916812996</item>
      <item>Marijan Šamija, OIB 81559542363</item>
      <item>Marinka Šamija, OIB 26187211202</item>
      <item>Katica Šeparović, OIB 89096228977</item>
      <item>Nenad Ševo, OIB 88234857624</item>
      <item>Krasna Šiklić, OIB 53374014167</item>
      <item>Mili Šimig, OIB 94704411458</item>
      <item>Vesna Škare, OIB 71821692373</item>
      <item>Ljubica Škopljanac, OIB 09408788504</item>
      <item>Milica Špar, OIB 07038339077</item>
      <item>Eleana Šubat, OIB 38900880602</item>
      <item>Ivan Šuljug, OIB 45192577645</item>
      <item>Vesna Šunjić, OIB 05247958818</item>
      <item>Ljubica Tarle, OIB 28166909018</item>
      <item>Nada Teklić, OIB 80645998554</item>
      <item>Lada Terzić, OIB 31496851195</item>
      <item>Ivan Tomić, OIB 55633242961</item>
      <item>Ivan Topić, OIB 63353072185</item>
      <item>Jelica Topić, OIB 84009834780</item>
      <item>Tvrtko Topić, OIB 15832739048</item>
      <item>Anđelka Torlak, OIB 94366468246</item>
      <item>Ivan Torlak, OIB 36758209001</item>
      <item>Marko Torlak, OIB 25141930670</item>
      <item>Damir Tot, OIB 97869422869</item>
      <item>Anka Treskavica, OIB 89998355619</item>
      <item>Anka Tukić, OIB 95095320611</item>
      <item>Nediljko Ugrin, OIB 61713318858</item>
      <item>Marinko Uvodić, OIB 86857726322</item>
      <item>Nedjeljka Uvodić, OIB 30483848227</item>
      <item>Marko Validžić, OIB 09167064985</item>
      <item>Ivanka Varnica, OIB 95864491355</item>
      <item>Milica Varvodić, OIB 73723486062</item>
      <item>Kristina Velić, OIB 77384310693</item>
      <item>Ljiljana Vesković, OIB 43910221929</item>
      <item>Milka Veštić, OIB 06357620254</item>
      <item>Ante Vidan, OIB 08079634276</item>
      <item>Marko Vidović, OIB 01091360979</item>
      <item>Matko Vidović, OIB 91655777185</item>
      <item>Nevenka Vidović, OIB 50708267696</item>
      <item>Ankica Vilibić, OIB 41935131740</item>
      <item>Anđelko Vilić, OIB 46303939151</item>
      <item>Normela Visković, OIB 93848978885</item>
      <item>Tonči Visković, OIB 57207922181</item>
      <item>Marica Vlaić, OIB 45120406456</item>
      <item>Dubravka Vlainić, OIB 89412859402</item>
      <item>Ivo Vodanović, OIB 61288856543</item>
      <item>Josip Vogleš, OIB 78979895187</item>
      <item>Vinko Vranković, OIB 28469423878</item>
      <item>Ivan Vrdoljak, OIB 58654492314</item>
      <item>Mirjana Vrdoljak, OIB 00849791179</item>
      <item>Marija Vrgoč</item>
      <item>Bože Vuco, OIB 57170132138</item>
      <item>Mirjana Vučković, OIB 77198987590</item>
      <item>Višnja Vučković, OIB 65331626489</item>
      <item>Ivan Vugdelija, OIB 84315022246</item>
      <item>Dubravka Vukas, OIB 08519715626</item>
      <item>Anđelka Vukičević, OIB 72508288201</item>
      <item>Zora Vuković, OIB 33099880685</item>
      <item>Ivan Vukušić, OIB 52615536531</item>
      <item>Jadran Vukušić, OIB 16315354223</item>
      <item>Nevenka Vukušić, OIB 24889115799</item>
      <item>Vjera Vukušić, OIB 63442370123</item>
      <item>Zvonimir Vukušić, OIB 28097018986</item>
      <item>Nevenka Vuleta, OIB 13567782306</item>
      <item>Vinka Zekić, OIB 91815577545</item>
      <item>Dinko Zenčić, OIB 65189931544</item>
      <item>Borislav Zokić, OIB 51253879731</item>
      <item>Dolina Zokić, OIB 75688399939</item>
      <item>Margita Zokić, OIB 85982645988</item>
      <item>Luca Zolota, OIB 57479376750</item>
      <item>Milan Žarković</item>
      <item>Nevenka Živko, OIB 40723467363</item>
      <item>Davorka Živković, OIB 80590033491</item>
      <item>Ivica Živković, OIB 18562262384</item>
      <item>Ivo Živković, OIB 81034283040</item>
      <item>Siniša Ivančić, OIB 26067778479</item>
      <item>Iva Jelić, OIB 44484653228</item>
      <item>Marko Kavelj, OIB 02369489649</item>
      <item>Ivan Koljanin, OIB 21918343692</item>
      <item>Željko Kovač, OIB 11925765994</item>
      <item>Zvonko Kruneš, OIB 55906727777</item>
      <item>Nikola Lacmanović, OIB 50670282682</item>
      <item>Vesna Lepetić, OIB 84143512273</item>
      <item>Jelica Ljubica, OIB 08611982578</item>
      <item>Darko Lulić, OIB 19997474853</item>
      <item>Vesna Lulić, OIB 31024530599</item>
      <item>Marija Mamić, OIB 82920304679</item>
      <item>Radojka Marijanović, OIB 75956845709</item>
      <item>Meri Cabadaj, OIB 90828303800</item>
      <item>Mate Markotić, OIB 40858158040</item>
      <item>Ante Marović, OIB 68871210232</item>
      <item>Ivan Marušić, OIB 38554028146</item>
      <item>Iva Melvan, OIB 03677154609</item>
      <item>Goran Merkel, OIB 20105696184</item>
      <item>Ivan Mornar, OIB 99253273877</item>
      <item>Miodrag Munjiza, OIB 45836749093</item>
      <item>Ante Nožina, OIB 63957170679</item>
      <item>Anica Pandža, OIB 13489275071</item>
      <item>Nikica Pavlović, OIB 49276013054</item>
      <item>Silvana Perić, OIB 13586987904</item>
      <item>Nediljka Perišić, OIB 60970664434</item>
      <item>Elvira Dračevac, OIB 02336991708</item>
      <item>Mara Dobrota, OIB 21943772484</item>
      <item>Neda-lidia Buljević, OIB 14338735105</item>
      <item>Ivan Bugarin, OIB 77317760491</item>
      <item>Maja Bučić, OIB 03739843191</item>
      <item>Mira Božić, OIB 22986331166</item>
      <item>Sandra Borić, OIB 36571760060</item>
      <item>Marija Davidović, OIB 45482063767</item>
      <item>Petar Adjanski, OIB 59639817186</item>
      <item>Ana Čatlak, OIB 78110711892</item>
      <item>Marinko Buškulić, OIB 08200114705</item>
      <item>Marinko Galić, OIB 96762020666</item>
      <item>Luca Gabela, OIB 68629820074</item>
      <item>Tomislav Frankić, OIB 69745327532</item>
      <item>Elias Erceg, OIB 27105475264</item>
      <item>Jakov Elez, OIB 36735285579</item>
      <item>Sretan Bajalo, OIB 77606115521</item>
      <item>Mario Tomić, OIB 12822553870</item>
      <item>Ranko Vuleta, OIB 75885216649</item>
      <item>Zlatko Balić, OIB 07556207031</item>
      <item>Boško Barać, OIB 00526661882</item>
      <item>Milan Vukić, OIB 34302227455</item>
      <item>Mara Vukorepa, OIB 56814423724</item>
      <item>Bare Vujina, OIB 23922325811</item>
      <item>Milenko Bašić, OIB 71120573278</item>
      <item>Diana Blažević, OIB 12578026353</item>
      <item>Jozo Bogić, OIB 35027187093</item>
      <item>Stjepko Bojanić, OIB 25751926536</item>
      <item>Miroslav Trečić, OIB 50880474980</item>
      <item>Neda Tukić, OIB 70924511514</item>
      <item>Vinka Ukić, OIB 42081497162</item>
      <item>Mira Velić, OIB 31812224044</item>
      <item>Ivan Vrdoljak, OIB 58654492314</item>
      <item>Iva Vrdoljak, OIB 63554079953</item>
      <item>Dražen Todorović, OIB 98584327843</item>
      <item>Dubravka Stojanovska, OIB 87171204134</item>
      <item>Josip Strniša, OIB 95889329970</item>
      <item>Ivica Sviličić, OIB 30978785630</item>
      <item>Ana Rogošić, OIB 63013573312</item>
      <item>Ivica Stipinović, OIB 04756380103</item>
      <item>Darko Topić, OIB 09297890199</item>
      <item>Marija Trečić, OIB 54951995215</item>
      <item>Milica Zorić, OIB 00140332153</item>
      <item>Ivo Rajčić, OIB 52467354389</item>
      <item>Ivan Radoš, OIB 36063141303</item>
      <item>Željka Vučemilović-šimunović, OIB 19390672750</item>
      <item>Slaven Tukić, OIB 33403885817</item>
      <item>Bartul Barišić, OIB 12686040110</item>
      <item>Tajana Domazet, OIB 31101575725</item>
      <item>Velinka Runjić, OIB 16188516711</item>
      <item>Niko Dujić, OIB 75216071342</item>
      <item>Teo Mandić, OIB 13212109596</item>
      <item>Mevlida Armanda, OIB 52353697771</item>
      <item>Renata Kalčić, OIB 57885132100</item>
      <item>Juraj Lešković, OIB 69602776663</item>
      <item>VRGORKA-VINARIJA dioničko društvo za proizvodnju pića, poljoprivredu i trgovinu, OIB 68329484134</item>
      <item>Milivoj Vidas, OIB 56342789123</item>
      <item>BURA l d.o.o. za trgovinu i usluge - u stečaju, OIB 79000721319</item>
      <item>AUTO CENTAR LOZIĆ d.o.o. trgovina vozilima u stečaju, OIB 30382973961</item>
      <item>NET MEDIA SISTEMI d.o.o. za informatički inženjering, OIB 03380490457</item>
      <item>BASLER OSIGURANJE ZAGREB dioničko društvo za osiguranje, OIB 59706054982</item>
      <item>NASTAVNI ZAVOD ZA JAVNO ZDRAVSTVO SPLITSKO-DALMATINSKE ŽUPANIJE, OIB 54948902275</item>
      <item>Joško Pavlov, OIB 35141086138</item>
      <item>Tina Trajković, OIB 65331410683</item>
      <item>Nada Dujmić, OIB 98309510309</item>
      <item>Nada Baković, OIB 16994220173</item>
      <item>Marija Duvančić, OIB 22739898593</item>
    </izvorni_sadrzaj>
    <derivirana_varijabla naziv="DomainObject.Predmet.StrankaListNazivFormatedOIB_1">
      <item>REPUBLIKA HRVATSKA, OIB 18683136487</item>
      <item>LUKA dioničko društvo, OIB 34440814040</item>
      <item>RAD, d.o.o. za vodoopskrbu i ostale komunalne djelatnosti, OIB 71304592430</item>
      <item>HEP-Operator distribucijskog sustava d.o.o. za distribuciju i opskrbu električne energije ELEKTRA ŠIBENI, OIB 46830600751</item>
      <item>Mara Jukić, OIB 37710339746</item>
      <item>Ivica Bašić, OIB 14595893401</item>
      <item>GASTRO GRUPA d.o.o. za trgovinu i usluge, OIB 39228456312</item>
      <item>AUTO HRVATSKA dioničko društvo, OIB 32709834358</item>
      <item>JADRANSKO OSIGURANJE d.d., OIB 94472454976</item>
      <item>CITY EX d.o.o. za prijenos poslovne dokumentacije, OIB 99406899243</item>
      <item>Hrvatski Telekom d.d., OIB 81793146560</item>
      <item>CODEX SORTIUM društvo s ograničenom odgovornošću za pružanje kompleksnih konzalting usluga, OIB 83918065246</item>
      <item>SUNCE osiguranje d.d., OIB 12012147571</item>
      <item>HRVATSKA IZVJEŠTAJNA NOVINSKA AGENCIJA, OIB 41387373932</item>
      <item>ČISTOĆA d.o.o. za komunalnu djelatnost, održavanje čistoće i odlaganje komunalnog otpada, OIB 16912997621</item>
      <item>TEXT-PAPIR d.o.o. za trgovinu i usluge, OIB 45878059290</item>
      <item>SLOBODNA DALMACIJA izdavačka i tiskarska djelatnost, dioničko društvo, OIB 35075764438</item>
      <item>ČISTOĆA društvo s ograničenom odgovornošću za obavljanje komunalnih djelatnosti održavanja čistoće i odlaganja komunaln, OIB 38812451417</item>
      <item>OPĆINA JELSA Jedinstveni upravni odjel, OIB 94187441810</item>
      <item>AUTOKUĆA BOSNIĆ d.o.o. za trgovinu, servis i remont, OIB 62890333516</item>
      <item>TISKARA MALENICA d.o.o., OIB 21268596817</item>
      <item>Ivan Marijan, OIB 35721802898</item>
      <item>HEP-Operator distribucijskog sustava d.o.o. za distribuciju i opskrbu električne energije, OIB 46830600751</item>
      <item>Rikard Pavlović, OIB 16829467929</item>
      <item>LUČKA UPRAVA SPLIT, OIB 06992092556</item>
      <item>TINA ALATI društvo s ograničenom odgovorošću za trgovinu i usluge, OIB 72232886006</item>
      <item>PLOVPUT trgovačko društvo s ograničenom odgovornošću za održavanje pomorskih plovnih putova i radijske službe, OIB 14480721492</item>
      <item>Regionalna veletržnica Benkovac dioničko društvo za trgovinu i usluge "u stečaju", OIB 16205687638</item>
      <item>MESSER CROATIA PLIN Poduzeće za proizvodnju i prodaju tehničkih plinova d.o.o., OIB 32179081874</item>
      <item>ZAVOD ZA JAVNO ZDRAVSTVO DR. ANDRIJA ŠTAMPAR, OIB 33392005961</item>
      <item>Zagrebačka burza d.d., OIB 84368186611</item>
      <item>METRONET TELEKOMUNIKACIJE d.d. za telekomunikacijske usluge, OIB 23269006802</item>
      <item>RELAX, d.o.o. za proizvodnju i trgovinu, OIB 24543050439</item>
      <item>MINISTARSTVO GOSPODARSTVA, RAVNETELJSTVO ZA ROBNE ZALIHE, OIB 22413472900</item>
      <item>PUĆO d.o.o. za trgovinu, ugostiteljstvo i cestovni prijevoz, OIB 33417474295</item>
      <item>ITEM, d.o.o. informatičke usluge, OIB 71527463594</item>
      <item>ŠKARE TRADE, d.o.o. za trgovinu i ugostiteljstvo, OIB 88448992592</item>
      <item>CROATIA osiguranje d.d. FILIJALA SPLIT, OIB 26187994862</item>
      <item>MIRJANA BARIĆ, OIB 91861480870</item>
      <item>SREDIŠNJE KLIRINŠKO DEPOZITARNO DRUŠTVO, dioničko društvo, OIB 64406809162</item>
      <item>MILENKO BUŠLJETA, OIB 63433937940</item>
      <item>MILICA UGARKOVIĆ, OIB 03462724779</item>
      <item>FABIJAN PERONJA, OIB 19033633778</item>
      <item>Agencija za upravljanje državnom imovinom, OIB 75666130770</item>
      <item>COMENG, društvo s ograničenom odgovornošću za informatički inženjering, OIB 42122172362</item>
      <item>AMEROPA AG, OIB 38272342702</item>
      <item>GRAFOPLEX, društvo s ograničenom odgovornošću, za trgovinu i usluge, OIB 71142152777</item>
      <item>HP - Hrvatska pošta d.d., OIB 87311810356</item>
      <item>Financijska agencija, OIB 85821130368</item>
      <item>NIKOLA LACMANOVIĆ, OIB 50670282682</item>
      <item>HEP-Operator distribucijskog sustava d.o.o. za distribuciju i opskrbu električne energije, OIB 46830600751</item>
      <item>VODOVOD I KANALIZACIJA, društvo s ograničenom odgovornošću za vodoopskrbu, odvodnju i pročišćavanje otpadnih voda, OIB 56826138353</item>
      <item>JELKOM, društvo s ograničenom odgovornošću za komunalnu djelatnost, OIB 92345732468</item>
      <item>DALMACIJAVINO d.d. za proizvodnju i promet alkoholnih i bezalkoholnih pića "u stečaju", OIB 07837847925</item>
      <item>EUROLEASING d.o.o., OIB 48922277230</item>
      <item>Rino Barbić, odvjetnik, OIB 04402974520</item>
      <item>HVARSKI VODOVOD d.o.o., OIB 96577868636</item>
      <item>IVAN MILAT, OIB 89865160390</item>
      <item>DIONOVA - DIONA d.o.o., OIB 41112127430</item>
      <item>TEHNOPLAST d.o.o. za građevinarstvo, trgovinu, ugostiteljstvo, turizam i uslužne djelatnosti, OIB 70676517267</item>
      <item>VIPnet, društvo s ograničenom odgovornošću za usluge javnih telekomunikacija, OIB 29524210204</item>
      <item>BILIĆ-ERIĆ d.o.o. za privatnu zaštitu, OIB 68580128211</item>
      <item>DALMACIJAVINO - ZAGREB društvo sograničenom odgovornošću za trgovinu, ugostiteljstvo i prijevoz, OIB 93269876765</item>
      <item>GRAD DRNIŠ, OIB 38309740312</item>
      <item>Vetropack Straža tvornica stakla d.d. Hum na Sutli, OIB 74210066591</item>
      <item>CAPRICORNO, društvo s ograničenom odgovornošću za trgovinu, OIB 09517317411</item>
      <item>PELJEŠKI VRHOVI, POLJOPRIVREDNA ZADRUGA, OIB 49398931487</item>
      <item>Toma Šurjak, OIB 66049692921</item>
      <item>Jakov Peronja, OIB 07373599239</item>
      <item>TIGAR d.o.o. za usluge, OIB 65051360088</item>
      <item>POREZNA UPRAVA Područni ured Split, OIB 18683136487</item>
      <item>BURA I TRAMUNTANA d.o.o. za trgovinu i usluge, OIB 78359961331</item>
      <item>TRAST međunarodno otpremništvo, dioničko društvo, OIB 93225891495</item>
      <item>CHROMOS AGRO dioničko društvo proizvodnja sredstava za zaštitu bilja, OIB 82790074844</item>
      <item>VODOVOD I KANALIZACIJA, društvo s ograničenom odgovornošću za vodoopskrbu, odvodnju i pročišćavanje otpadnih voda, OIB 56826138353</item>
      <item>AUTOTRANS d. o. o. za javni prijevoz putnika u cestovonom prometu, trgovinu, usluge i turistička agencija, OIB 19819724166</item>
      <item>BRTVILA BREZIĆ d.o.o. za proizvodnju brtvila, trgovinu i zastupanje, OIB 47897946377</item>
      <item>IREKS AROMA društvo s ograničenom odgovornošću, OIB 36709757659</item>
      <item>Marin Mileteta, odvjetnik, OIB 37476644793</item>
      <item>HEP - Opskrba d.o.o. za opskrbu potrošača električnom, toplinskom energijom i plinom, OIB 63073332379</item>
      <item>ING-ATEST d.o.o. za trgovinu i usluge, OIB 21777333810</item>
      <item>Hrvatske vode, pravna osoba za upravljanje vodama, OIB 28921383001</item>
      <item>BASLER OSIGURANJE ZAGREB dioničko društvo za osiguranje, OIB 59706054982</item>
      <item>NARODNI TRGOVAČKI LANAC d.o.o. za trgovinu i usluge, OIB 78344221376</item>
      <item>MANTIS, d.o.o. za trgovinu i usluge, OIB 41274793973</item>
      <item>Vinko Paina, OIB 51203688235</item>
      <item>TRANSADRIA, međunarodna špedicija d. d. u stečaju, OIB 47965841018</item>
      <item>Hrvatska radiotelevizija, OIB 68419124305</item>
      <item>BRODOMERKUR trgovina i usluge, dioničko društvo, OIB 33956120458</item>
      <item>ZAGREBAČKI HOLDING, društvo s ograničenom odgovornošću za javni prijevoz, opskrbu vodom, održavanje čistoće, putnička a, OIB 85584865987</item>
      <item>NASTAVNI ZAVOD ZA JAVNO ZDRAVSTVO SPLITSKO-DALMATINSKE ŽUPANIJE, OIB 54948902275</item>
      <item>BRODOSPLIT-BRODOGRADILIŠTE društvo s ograničenom odgovornošću, OIB 05532178397</item>
      <item>COPAN ZAGREB društvo s ograničenom odgovornošću za trgovinu i zastupanje, OIB 43698579132</item>
      <item>DUHAN društvo s ograničenom odgovornošću, OIB 84143469050</item>
      <item>Ivica Maleš vl. autoservis "UNO", OIB 89917595934</item>
      <item>Teo Palaversić, OIB 21074825891</item>
      <item>HRVATSKA POŠTANSKA BANKA, dioničko društvo, OIB 87939104217</item>
      <item>OTIS DIZALA, društvo s ograničenom odgovornošću za proizvodnju, montažu, remont i održavanje dizala, OIB 76080865307</item>
      <item>Fabijan Roić, OIB 55646544786</item>
      <item>Ivo Družević, OIB 59608054089</item>
      <item>Ivo Roić, OIB 73872839985</item>
      <item>Josip Kovačević, OIB 24407104693</item>
      <item>Tedi-Tadija Maroević, OIB 75901351091</item>
      <item>Jakica Lupi, OIB 73236308888</item>
      <item>Joza Bratanić, OIB 08011374888</item>
      <item>Antun Pavičić, OIB 65866256737</item>
      <item>Juraj Pavičić, OIB 09529542053</item>
      <item>Cvjetko Matković, OIB 10443683019</item>
      <item>Katica Kovačević, OIB 33120980772</item>
      <item>Nikša Dužević, OIB 66241675982</item>
      <item>Milovan Kombura, OIB 30770175855</item>
      <item>Jelisava Pavičić, OIB 83980708087</item>
      <item>Matko Carić, OIB 35189247498</item>
      <item>Marinko Dužević, OIB 12242231071</item>
      <item>Margarita Radonić, OIB 28025722533</item>
      <item>Dinko Pavičić Tribunol, OIB 99243667034</item>
      <item>Tonči Šurjak, OIB 60785268681</item>
      <item>Duško Pavičić Ivelja, OIB 25982798589</item>
      <item>Pero Dulčić Sušak, OIB 55533277123</item>
      <item>Ivan Tadić, OIB 00384008152</item>
      <item>Ivica Pavičić, OIB 72332556277</item>
      <item>Mihovil-Mile Pavičić, OIB 24835949834</item>
      <item>Tomi Moscatello, OIB 28508820612</item>
      <item>Nikola Vodanović, OIB 74845370223</item>
      <item>Margarita Marica Stančić, OIB 08101100980</item>
      <item>Vjekoslav Radonić, OIB 33204721839</item>
      <item>Marinko Sanseović, OIB 45513941394</item>
      <item>Tadija Moškatelo, OIB 31188799731</item>
      <item>Damir Petrić, OIB 86091667582</item>
      <item>Louis Petrić, OIB 16074465250</item>
      <item>Ivica Ljubić, OIB 56655610557</item>
      <item>Vinko Lupi, OIB 35451219902</item>
      <item>Ivan Tadić Šilo, OIB 70114227603</item>
      <item>Ivan Tadić, OIB 70114227603</item>
      <item>Vinko Maroević, OIB 76848533915</item>
      <item>Ivan Buratović, OIB 47859397279</item>
      <item>Mijo Mili Pavičić, OIB 88915921313</item>
      <item>Marija Vodanović, OIB 55757464937</item>
      <item>Jakov Fredotović, OIB 46839149373</item>
      <item>Miljenko Srhoj, OIB 83488729434</item>
      <item>Nikola Haladić, OIB 44890767273</item>
      <item>Janez Jelušić, OIB 53424861114</item>
      <item>Nikola Sansević, OIB 77925554696</item>
      <item>Nikola Buratović, OIB 63461897206</item>
      <item>Cvjetko Buratović, OIB 68271062216</item>
      <item>Nikola Buratović, OIB 83296807791</item>
      <item>Nikola Stipišić, OIB 40730811746</item>
      <item>Prošper Moškatelo, OIB 30735770287</item>
      <item>Tonko Maroević, OIB 09539101243</item>
      <item>Ivo Pavičić, OIB 10571584537</item>
      <item>Pavao Čubre, OIB 53903728630</item>
      <item>Luka Šurjak, OIB 94878152360</item>
      <item>Luka Franetović, OIB 70961784599</item>
      <item>Ivan Miloš Mile, OIB 62291039145</item>
      <item>Jure Moškatelo, OIB 82967525191</item>
      <item>Vjekoslav Bogdanić, OIB 94391191426</item>
      <item>Petro Šoljan, OIB 76350894229</item>
      <item>Juraj Dužević, OIB 99909425440</item>
      <item>Damir Šurjak, OIB 27457530614</item>
      <item>Jakov Tresić, OIB 60663993622</item>
      <item>Juraj Moškatelo Stariji, OIB 12577877147</item>
      <item>Ruža Roić, OIB 27524265061</item>
      <item>Rade Čavić, OIB 74420229729</item>
      <item>Matilda Buratović, OIB 24198956638</item>
      <item>Ivo Šurjak, OIB 90776404563</item>
      <item>Dražica Matković Ljubo, OIB 38484140872</item>
      <item>Dinko Račić, OIB 02437704848</item>
      <item>Mila Franetović Dužević, OIB 02539671010</item>
      <item>Luka Stančić, OIB 91475365556</item>
      <item>Meri Petrić, OIB 49953370209</item>
      <item>Ivan Moškatelo, OIB 16048013538</item>
      <item>Vinko Moškatelo, OIB 57771107058</item>
      <item>Nikola Šimunović, OIB 24630749503</item>
      <item>Mirko Radonić, OIB 28025722533</item>
      <item>Antun Sansević, OIB 80183811492</item>
      <item>Nikša Moškatelo, OIB 98307576243</item>
      <item>Antun Vodanović Stariji, OIB 43563335947</item>
      <item>Ivo Bojanić, OIB 00897882683</item>
      <item>Cvjetko Miličić, OIB 44230808110</item>
      <item>Marija Trbuhović, OIB 38712300010</item>
      <item>Neno Šoljan, OIB 04419572654</item>
      <item>Juraj Tomi Moškatelo, OIB 80968217347</item>
      <item>Ivo Račić Kapetanić, OIB 70008404713</item>
      <item>Đuro Caratan, OIB 81898965125</item>
      <item>Ante Tonči Drinković, OIB 92836065068</item>
      <item>Kata Duboković, OIB 93006547119</item>
      <item>Boris Carić, OIB 46466426123</item>
      <item>Tonko Ivčević Bakulić, OIB 62293366608</item>
      <item>Marko Huljić, OIB 99873701212</item>
      <item>Lenka Roić, OIB 57371012596</item>
      <item>Stjepan Jerković, OIB 25876380285</item>
      <item>Boris Borović, OIB 51193036454</item>
      <item>Niko Salamunić, OIB 76231208532</item>
      <item>File Vranković, OIB 44132340384</item>
      <item>Juraj Šperka, OIB 79176257167</item>
      <item>Mili Razović, OIB 03291272208</item>
      <item>Ante Mihojević, OIB 08852465695</item>
      <item>Ljubica Stipišić, OIB 53136752678</item>
      <item>Stjepan Hujo Huljić, OIB 06947019866</item>
      <item>Nikola Grgičević, OIB 72806517394</item>
      <item>Tonči Gurdulić, OIB 88962507191</item>
      <item>Prošperino Milevčić, OIB 45533211549</item>
      <item>Boris Rubinić, OIB 69242251733</item>
      <item>Jakov Račić, OIB 31621777587</item>
      <item>Jakša Radonić, OIB 11727504421</item>
      <item>Vinko Palaversić, OIB 66878442541</item>
      <item>Fabijan Kunčić, OIB 51005536058</item>
      <item>Dušan Salamunić, OIB 67690387290</item>
      <item>Margarita Stančić, OIB 77283348907</item>
      <item>Josip Crnčić, OIB 78272535399</item>
      <item>Luka Moškatelo, OIB 37611216898</item>
      <item>Lucija Milatić-Bričolić, OIB 72454967005</item>
      <item>Fabijan Dužević, OIB 65516171063</item>
      <item>Vjeko Jakas, OIB 99530955280</item>
      <item>Pavo Bunčuga, OIB 76824484181</item>
      <item>Marko Buratović, OIB 96637597848</item>
      <item>Antun Lučić, OIB 23239072373</item>
      <item>Marin Parun Barbić, OIB 39599282196</item>
      <item>Stjepan Tomislav Huljić, OIB 97499130016</item>
      <item>Cvjetka Cvita Milevčić, OIB 75708915913</item>
      <item>Marinko Radonić, OIB 89514038279</item>
      <item>Antun Gurdulić, OIB 55215862622</item>
      <item>Blaženko Jakas, OIB 38730295070</item>
      <item>Braco Jakas, OIB 76920975322</item>
      <item>Ivan Makjanić, OIB 86091321106</item>
      <item>Ante Rubinić, OIB 15201258693</item>
      <item>Dražica Vicenca Matković, OIB 67149132840</item>
      <item>Jakov Radonić, OIB 93729454627</item>
      <item>Slobodan Radičić, OIB 46777889915</item>
      <item>Jurko Lučić, OIB 16439489089</item>
      <item>Mate Antičević, OIB 55268785640</item>
      <item>Josip Franičević, OIB 43547284113</item>
      <item>Asija Bojanić, OIB 14798986072</item>
      <item>Milivoj Vidas vl. Servisa instrumenata, mjerne i regulacione opreme, OIB 56342789123</item>
      <item>BURA l d.o.o. za trgovinu i usluge - u stečaju, OIB 79000721319</item>
      <item>NET MEDIA SISTEMI d.o.o. za informatički inženjering, OIB 03380490457</item>
      <item>Financijska agencija, OIB 85821130368</item>
      <item>Hrvatski registar brodova, OIB 04601923208</item>
      <item>Nenad Ševo, OIB 88234857624</item>
      <item>Meri Stipinović, OIB 64965084141</item>
      <item>Fond za zaštitu okoliša i energetsku učinkovitost, OIB 85828625994</item>
      <item>Zlatko Balić, OIB 07837847925</item>
      <item>Galić Ante, OIB 90017639391</item>
      <item>Dean Prelević, odvjetnik, OIB 10098946497</item>
      <item>Želimir Miletić, OIB 86888847404</item>
      <item>Luči Roić, OIB 24743587539</item>
      <item>Nade Pavičić-ivelja, OIB 33508911717</item>
      <item>Dujko Čubre, OIB 91478009603</item>
      <item>Antun Bratanić, OIB 52392458213</item>
      <item>Andrija Matković, OIB 72332556277</item>
      <item>Antun Vune Bratanić, OIB 44890767273</item>
      <item>Dinko Lušić, OIB 23131390669</item>
      <item>Nikica Nikola Matijević, OIB 21094494613</item>
      <item>Ivan Sanseović, OIB 08563467932</item>
      <item>Marija Kovačević Lolotović, OIB 69060952354</item>
      <item>Petar Zlatan Vodanović, OIB 11403397863</item>
      <item>Ivan Stančić, OIB 31497688270</item>
      <item>Stjepan Moškatelo, OIB 92020885489</item>
      <item>Toma Dužević, OIB 08830644469</item>
      <item>Ivica Račić, OIB 28123794048</item>
      <item>Kuzma Pavičić Aleluja, OIB 33120197409</item>
      <item>Vinka Salamunić, OIB 91445751353</item>
      <item>Teo Huljić, OIB 56034797647</item>
      <item>Dejan Šperka, OIB 10054205030</item>
      <item>Juraj Caratan, OIB 29357565225</item>
      <item>Matko Antičević, OIB 42034643125</item>
      <item>Dinko Rubinić ( Vjera ), OIB 69863599942</item>
      <item>Vjera Rubinić, OIB 98825603309</item>
      <item>Abraham Bojanić, OIB 79576557482</item>
      <item>Vedran Nevešćanin, OIB 34969575575</item>
      <item>Marija Pjevac, OIB 82096480140</item>
      <item>Carinska uprava, OIB 18683136487</item>
      <item>Općinski sud u Starom Gradu - ZK odjel</item>
      <item>Nada Akrap, OIB 50608806627</item>
      <item>Jasminka Antunović, OIB 74697035343</item>
      <item>Nediljka Armanda, OIB 09033661295</item>
      <item>Ana Babić, OIB 99777361372</item>
      <item>Gordana Babić</item>
      <item>Ivan Babić, OIB 39364629552</item>
      <item>Katica Babić, OIB 49371248632</item>
      <item>Jure Bacelj, OIB 68175280792</item>
      <item>Ana Bačić, OIB 18080781553</item>
      <item>Nediljka Bajić, OIB 00893712988</item>
      <item>Žarka Bakotić, OIB 36917498674</item>
      <item>Marko Baković, OIB 05569494546</item>
      <item>Ivica Ban, OIB 07285230342</item>
      <item>Srđanka Banovac, OIB 50974371502</item>
      <item>Božidar Barać, OIB 80639746410</item>
      <item>Vedran Barbarić, OIB 18526555730</item>
      <item>Marija Barbir, OIB 43799885260</item>
      <item>Petar Barbir, OIB 94965914070</item>
      <item>Anica Baričević, OIB 06811970314</item>
      <item>Damira Barišić, OIB 88385690941</item>
      <item>Ivan Barišić, OIB 38311171100</item>
      <item>Manda Bašić, OIB 23944179531</item>
      <item>Aleksandar Bauk, OIB 97860316263</item>
      <item>Marina Zečić, OIB 62683960216</item>
      <item>Ivo Bavčević, OIB 18609350440</item>
      <item>Nataša Bazina, OIB 67925940620</item>
      <item>Mirjana Begonja, OIB 73001510209</item>
      <item>Jelena Belić, OIB 77723253899</item>
      <item>Niko Belić, OIB 18977071620</item>
      <item>Jagoda Bešker, OIB 29966440390</item>
      <item>Nedo Bešker, OIB 56588665795</item>
      <item>Zorica Bilić, OIB 99810426480</item>
      <item>Sanja Bilić-pavlinović, OIB 45845212026</item>
      <item>Jela Bilobrk, OIB 63402483386</item>
      <item>Antun Blažević, OIB 90714609552</item>
      <item>Hrvoje Blažević, OIB 12287964630</item>
      <item>Damir Bojčić, OIB 41258960204</item>
      <item>Željko Bojčić, OIB 09291034408</item>
      <item>Denis Boljat, OIB 33725767264</item>
      <item>Srećko Boras, OIB 94339540336</item>
      <item>Robert Borić, OIB 38057391892</item>
      <item>Goran Bosančić, OIB 33007404175</item>
      <item>Pava Botić, OIB 34296544282</item>
      <item>Ljuba Božanić, OIB 04083001132</item>
      <item>Anka Božić, OIB 84941173128</item>
      <item>Anica Božić-Bakušić, OIB 89654935153</item>
      <item>Ivica Bratić, OIB 86080104106</item>
      <item>Nikša Bratić, OIB 49290967945</item>
      <item>Vencislav Brizić, OIB 29265973045</item>
      <item>Zlata Brizić, OIB 73389614517</item>
      <item>Mate Brstilo, OIB 97701748344</item>
      <item>Zora Budimir, OIB 65069642793</item>
      <item>Miranda Budiša, OIB 35557811513</item>
      <item>Nediljko Bugarin, OIB 69239215555</item>
      <item>Željka Vučemilović-šimunović, OIB 19390672750</item>
      <item>Gordana Buljević, OIB 32937631192</item>
      <item>Marina Burić, OIB 93570683955</item>
      <item>Mario Buzov, OIB 93519007247</item>
      <item>Đuro Caratan, OIB 81898965125</item>
      <item>Toni Caratan, OIB 68762006562</item>
      <item>Boris Carić, OIB 46466426123</item>
      <item>Paulo Carić, OIB 15402538356</item>
      <item>Dinka Cezareo, OIB 08033901183</item>
      <item>Nevenka Cukrov, OIB 17311242164</item>
      <item>Dijana Czwik, OIB 09675579569</item>
      <item>Vinka Čavala, OIB 72189149878</item>
      <item>Silva Černak Lojić, OIB 21589065823</item>
      <item>Diana Čović, OIB 59401221926</item>
      <item>Ante Čulo, OIB 58219699024</item>
      <item>Blaž Ćapin, OIB 67223092915</item>
      <item>Filip Delać, OIB 82167098700</item>
      <item>Ankica Delić, OIB 80719299509</item>
      <item>Marko Delić, OIB 05763270433</item>
      <item>Nediljka Delić, OIB 99568210497</item>
      <item>Gordana Didak, OIB 78878339902</item>
      <item>Mili Divić, OIB 35555990248</item>
      <item>Ljiljana Dragan Jelušić, OIB 50973171038</item>
      <item>Milka Drlje, OIB 15738553325</item>
      <item>Mato Drmić, OIB 39636384582</item>
      <item>Jozo Družianić, OIB 63604163211</item>
      <item>Stanko Duvančić, OIB 41476060687</item>
      <item>Damir Duvnjak, OIB 63781484968</item>
      <item>Nives Džanko, OIB 90598357164</item>
      <item>Ante Đurđević, OIB 72594587030</item>
      <item>Ljubica Elez, OIB 71000445833</item>
      <item>Ankica Ezgeta, OIB 18659409558</item>
      <item>Lenka Franić, OIB 62951288048</item>
      <item>Ivica Gabelić, OIB 70468304794</item>
      <item>Marija Galešić, OIB 47387004597</item>
      <item>Petar Galić, OIB 09903259382</item>
      <item>Silvana Galić, OIB 02726524452</item>
      <item>Kazimir Garić, OIB 83662319172</item>
      <item>Vencel Gašpar, OIB 46863766369</item>
      <item>Vinko Gašpar, OIB 21657975586</item>
      <item>Ana Goreta, OIB 91749079767</item>
      <item>Zorka Goreta, OIB 78206251147</item>
      <item>Josip Gotovac, OIB 16838023061</item>
      <item>Vjekoslav Grbčić, OIB 00132520638</item>
      <item>Divna Grbeša, OIB 74813693236</item>
      <item>Ana Grubišić, OIB 49854875039</item>
      <item>Gordana Grubišić, OIB 49873220891</item>
      <item>Nikola Grubišić, OIB 97693442104</item>
      <item>Sanja Grubišić, OIB 26638303946</item>
      <item>Antonio Gudelj, OIB 83686976296</item>
      <item>Kata Gugić, OIB 97696546556</item>
      <item>Mirjana Gugić, OIB 69438273166</item>
      <item>Ivica Hajder, OIB 67907347725</item>
      <item>Željko Hajder, OIB 70330715284</item>
      <item>Silvana Hajduk, OIB 33507058945</item>
      <item>Tomislav Herceg, OIB 78714538239</item>
      <item>Mira Ikica, OIB 11849010850</item>
      <item>Franjo Ivčević, OIB 49917991796</item>
      <item>Jelena Ivčević, OIB 74901888496</item>
      <item>Damir Jakus, OIB 87272819238</item>
      <item>Gospova Jakus, OIB 04209324873</item>
      <item>Marica Jakus, OIB 74750176046</item>
      <item>Petar Jakus, OIB 67345729042</item>
      <item>Marko Janković, OIB 19997991153</item>
      <item>Matija Jeličić, OIB 98976446888</item>
      <item>Ante Jeličić, OIB 91949654327</item>
      <item>Marija Jocić, OIB 87687857774</item>
      <item>Ante Jolić, OIB 30924166560</item>
      <item>Marica Jukić, OIB 19856164686</item>
      <item>Marko Jukić, OIB 72590351524</item>
      <item>Renata Jukić, OIB 09827250222</item>
      <item>Jadranka Jurić, OIB 52705592800</item>
      <item>Marija Jurić, OIB 31016018881</item>
      <item>Ankica Kainić, OIB 80409745726</item>
      <item>Jelena Kalinić, OIB 02401555720</item>
      <item>Petar Kalinić, OIB 76156352997</item>
      <item>Anamarija Kalinić Radović, OIB 92738597282</item>
      <item>Stipan Kamber, OIB 84681628783</item>
      <item>Đuro Kapoši, OIB 55675650848</item>
      <item>Željko Karin, OIB 70824276539</item>
      <item>Marijana Karin Prnjak, OIB 61576258120</item>
      <item>Neda Kasalo, OIB 11081458098</item>
      <item>Zvonimir Kasalo, OIB 07885551191</item>
      <item>Suzana Kašić, OIB 59974477956</item>
      <item>Ivana Katalinić Jerčić, OIB 27192920551</item>
      <item>Josip Katušić, OIB 17394409236</item>
      <item>Ljiljana Kegalj, OIB 44567225674</item>
      <item>Ante Kekez, OIB 82341180529</item>
      <item>Ivanko Kekez, OIB 69257203171</item>
      <item>Petrica Kekez, OIB 01138031201</item>
      <item>Boško Kevo, OIB 58881798829</item>
      <item>Antiša Kliškinić, OIB 54591476829</item>
      <item>Veljko Knezović, OIB 29953576092</item>
      <item>Stjepan Kokeza, OIB 45375542461</item>
      <item>Petar Kolega, OIB 41344179016</item>
      <item>Daniela Kovač, OIB 73917202839</item>
      <item>Željka Kovač, OIB 49269171098</item>
      <item>Ivan Kraljić, OIB 34937918610</item>
      <item>Inga Krnjaić, OIB 00968558935</item>
      <item>Anka Krstić, OIB 50194808421</item>
      <item>Ivan Kundid, OIB 95397541786</item>
      <item>Ivana Kundid, OIB 65152954463</item>
      <item>Ružica Kundid, OIB 62510013110</item>
      <item>Deni Kuvačić, OIB 86909984538</item>
      <item>Anka Landikušić, OIB 18023655586</item>
      <item>Ivan Lasić, OIB 23248459290</item>
      <item>Dražen Lazić, OIB 10307450473</item>
      <item>Nenad Leskur, OIB 79369933858</item>
      <item>Ivana Lilić, OIB 24212828078</item>
      <item>Ivo Lipanović, OIB 56508525212</item>
      <item>Marko Lojić, OIB 38337274260</item>
      <item>Mile Lovrić, OIB 87317474850</item>
      <item>Ana Lovrinčević, OIB 37389823251</item>
      <item>Dejan Lukavac, OIB 85205650926</item>
      <item>Nela Madžar, OIB 92085359240</item>
      <item>Alenka Malinić, OIB 44061509536</item>
      <item>Pavao Marasović, OIB 32681502260</item>
      <item>Anto Marijan, OIB 32989170521</item>
      <item>Cvita Marijanović, OIB 33573858243</item>
      <item>Dobrinka Marijanović, OIB 03673706981</item>
      <item>Tomislav Marijanović, OIB 87726686946</item>
      <item>Jasna Marin, OIB 24544706980</item>
      <item>Marina Marin, OIB 96155411085</item>
      <item>Željko Marinac, OIB 53959056974</item>
      <item>Božidar Marinković, OIB 12351935621</item>
      <item>Jakov Mateta, OIB 14390943845</item>
      <item>Ivan Matić, OIB 23355936969</item>
      <item>Ružica Matić, OIB 42779808936</item>
      <item>Slavko Matić, OIB 28602503915</item>
      <item>Željko Matić, OIB 66582117749</item>
      <item>Marija Matković, OIB 79153132638</item>
      <item>Ivan Melvan, OIB 80843491669</item>
      <item>Nikola Midenjak, OIB 88248589366</item>
      <item>Pere Mihanović, OIB 49545684243</item>
      <item>Ana Mikulić, OIB 54712970747</item>
      <item>Mate Mikulić, OIB 87811623322</item>
      <item>Ivan Milaković, OIB 91056811857</item>
      <item>Ivan Milanović, OIB 75286000064</item>
      <item>Zorka Miletić, OIB 48042737399</item>
      <item>Milan Miljuš, OIB 35675614034</item>
      <item>Đorđe Mirčetić, OIB 27370139872</item>
      <item>Tonči Mišković, OIB 74628173475</item>
      <item>Ana Moro, OIB 64571848035</item>
      <item>Slavko Moro, OIB 30868427553</item>
      <item>Tomi Moscatello, OIB 28508820612</item>
      <item>Marija Munitić, OIB 68535764041</item>
      <item>Ljubomir Muslim, OIB 17589644925</item>
      <item>Mijo Nožina, OIB 79046275268</item>
      <item>Jurica Oman, OIB 78517901315</item>
      <item>Mirko Oman, OIB 68766264149</item>
      <item>Janja Orošnjak, OIB 49619386391</item>
      <item>Mila Palada, OIB 10163841708</item>
      <item>Ivan Pandža, OIB 63327603131</item>
      <item>Asija Papić, OIB 36844611036</item>
      <item>Mijo Papić, OIB 90436045680</item>
      <item>Tereza Papić, OIB 79546057657</item>
      <item>Rajko Parać, OIB 14695878450</item>
      <item>Tatjana Parać, OIB 45662446398</item>
      <item>Đurđica Parat, OIB 21781090554</item>
      <item>Ivan Pastuović, OIB 39126309445</item>
      <item>Jurica Pavela, OIB 06763759506</item>
      <item>Roki Pavičić, OIB 01089958101</item>
      <item>Ivan Pažanin, OIB 47030103613</item>
      <item>Luka Peko, OIB 89771272445</item>
      <item>Neda Penga, OIB 76197116887</item>
      <item>Ante Perko, OIB 58528189918</item>
      <item>Ivana Perko, OIB 72532024891</item>
      <item>Gordana Perković, OIB 48186805492</item>
      <item>Marica Perković, OIB 69926366099</item>
      <item>Nediljko Perković, OIB 66481146396</item>
      <item>Nila Peroš, OIB 48544328267</item>
      <item>Dragica Peša, OIB 47913512214</item>
      <item>Iris Peša, OIB 06010961010</item>
      <item>Nikša Petrić, OIB 98862228387</item>
      <item>Matko Pezo, OIB 51619560640</item>
      <item>Zlatko Piperković, OIB 91173398058</item>
      <item>Joško Pivac, OIB 34978148355</item>
      <item>Luka Pjevac, OIB 52683808409</item>
      <item>Anka Plazonja, OIB 92736733656</item>
      <item>Robert Plazonja, OIB 75774016292</item>
      <item>Gordan Poparić, OIB 98826275620</item>
      <item>Ante Popović, OIB 03185976635</item>
      <item>Milanka Pranić, OIB 03263396290</item>
      <item>Miroslav Primorac, OIB 42998076332</item>
      <item>Iva Punda, OIB 03796593117</item>
      <item>Drago Radić, OIB 29691845355</item>
      <item>Mladen Radmilović, OIB 32330076899</item>
      <item>Petar Radonić, OIB 09324740808</item>
      <item>Jagoda Radošević, OIB 26353444269</item>
      <item>Ante Rajčić, OIB 16954022739</item>
      <item>Marko Ralica, OIB 43858024645</item>
      <item>Ivan Raos, OIB 51516687457</item>
      <item>Zdenka Razlog, OIB 03030085275</item>
      <item>Mila Rebić, OIB 40304138585</item>
      <item>Marija Reljanović, OIB 34147480025</item>
      <item>Mara Režić, OIB 03502691709</item>
      <item>Marija Rizvan, OIB 81852427870</item>
      <item>Anđelko Rogulj, OIB 86920054956</item>
      <item>Berislava Roša, OIB 03031267329</item>
      <item>Sofija Ruić, OIB 32252086462</item>
      <item>Ana Runjić, OIB 01784422133</item>
      <item>Gordan Ruščić, OIB 53119078542</item>
      <item>Sanja Ružić, OIB 04871127862</item>
      <item>Svjetlana Samac, OIB 00231948560</item>
      <item>Miljenko Samardžić, OIB 48154982931</item>
      <item>Dinka Sanseović, OIB 27313861620</item>
      <item>Ante Sarić, OIB 37671686952</item>
      <item>Ivan Sarić, OIB 25772566590</item>
      <item>Marija Sedlar, OIB 77476367069</item>
      <item>Ljubica Sekelez, OIB 37811046307</item>
      <item>Kristina Serdarević, OIB 96208368856</item>
      <item>Aleksandra Sever-Muhar, OIB 46981853030</item>
      <item>Boško Sikavica, OIB 62904573776</item>
      <item>Snježana Sikavica, OIB 04571043319</item>
      <item>Dragan Simić, OIB 11440453978</item>
      <item>Tanja Sinovčić, OIB 15724160128</item>
      <item>Ljiljana Sirić, OIB 13682411690</item>
      <item>Dijana Skelin, OIB 67771387421</item>
      <item>Kata Sočo, OIB 12244754061</item>
      <item>Marija Stančić, OIB 24488999707</item>
      <item>Đani Stanić, OIB 01952579328</item>
      <item>Danica Stipović, OIB 14428054555</item>
      <item>Milorad Stojsavljević, OIB 70694448376</item>
      <item>Petar Strinić, OIB 82064030568</item>
      <item>Luca Strunje, OIB 39917579317</item>
      <item>Slavka Svalina, OIB 20916812996</item>
      <item>Marijan Šamija, OIB 81559542363</item>
      <item>Marinka Šamija, OIB 26187211202</item>
      <item>Katica Šeparović, OIB 89096228977</item>
      <item>Nenad Ševo, OIB 88234857624</item>
      <item>Krasna Šiklić, OIB 53374014167</item>
      <item>Mili Šimig, OIB 94704411458</item>
      <item>Vesna Škare, OIB 71821692373</item>
      <item>Ljubica Škopljanac, OIB 09408788504</item>
      <item>Milica Špar, OIB 07038339077</item>
      <item>Eleana Šubat, OIB 38900880602</item>
      <item>Ivan Šuljug, OIB 45192577645</item>
      <item>Vesna Šunjić, OIB 05247958818</item>
      <item>Ljubica Tarle, OIB 28166909018</item>
      <item>Nada Teklić, OIB 80645998554</item>
      <item>Lada Terzić, OIB 31496851195</item>
      <item>Ivan Tomić, OIB 55633242961</item>
      <item>Ivan Topić, OIB 63353072185</item>
      <item>Jelica Topić, OIB 84009834780</item>
      <item>Tvrtko Topić, OIB 15832739048</item>
      <item>Anđelka Torlak, OIB 94366468246</item>
      <item>Ivan Torlak, OIB 36758209001</item>
      <item>Marko Torlak, OIB 25141930670</item>
      <item>Damir Tot, OIB 97869422869</item>
      <item>Anka Treskavica, OIB 89998355619</item>
      <item>Anka Tukić, OIB 95095320611</item>
      <item>Nediljko Ugrin, OIB 61713318858</item>
      <item>Marinko Uvodić, OIB 86857726322</item>
      <item>Nedjeljka Uvodić, OIB 30483848227</item>
      <item>Marko Validžić, OIB 09167064985</item>
      <item>Ivanka Varnica, OIB 95864491355</item>
      <item>Milica Varvodić, OIB 73723486062</item>
      <item>Kristina Velić, OIB 77384310693</item>
      <item>Ljiljana Vesković, OIB 43910221929</item>
      <item>Milka Veštić, OIB 06357620254</item>
      <item>Ante Vidan, OIB 08079634276</item>
      <item>Marko Vidović, OIB 01091360979</item>
      <item>Matko Vidović, OIB 91655777185</item>
      <item>Nevenka Vidović, OIB 50708267696</item>
      <item>Ankica Vilibić, OIB 41935131740</item>
      <item>Anđelko Vilić, OIB 46303939151</item>
      <item>Normela Visković, OIB 93848978885</item>
      <item>Tonči Visković, OIB 57207922181</item>
      <item>Marica Vlaić, OIB 45120406456</item>
      <item>Dubravka Vlainić, OIB 89412859402</item>
      <item>Ivo Vodanović, OIB 61288856543</item>
      <item>Josip Vogleš, OIB 78979895187</item>
      <item>Vinko Vranković, OIB 28469423878</item>
      <item>Ivan Vrdoljak, OIB 58654492314</item>
      <item>Mirjana Vrdoljak, OIB 00849791179</item>
      <item>Marija Vrgoč</item>
      <item>Bože Vuco, OIB 57170132138</item>
      <item>Mirjana Vučković, OIB 77198987590</item>
      <item>Višnja Vučković, OIB 65331626489</item>
      <item>Ivan Vugdelija, OIB 84315022246</item>
      <item>Dubravka Vukas, OIB 08519715626</item>
      <item>Anđelka Vukičević, OIB 72508288201</item>
      <item>Zora Vuković, OIB 33099880685</item>
      <item>Ivan Vukušić, OIB 52615536531</item>
      <item>Jadran Vukušić, OIB 16315354223</item>
      <item>Nevenka Vukušić, OIB 24889115799</item>
      <item>Vjera Vukušić, OIB 63442370123</item>
      <item>Zvonimir Vukušić, OIB 28097018986</item>
      <item>Nevenka Vuleta, OIB 13567782306</item>
      <item>Vinka Zekić, OIB 91815577545</item>
      <item>Dinko Zenčić, OIB 65189931544</item>
      <item>Borislav Zokić, OIB 51253879731</item>
      <item>Dolina Zokić, OIB 75688399939</item>
      <item>Margita Zokić, OIB 85982645988</item>
      <item>Luca Zolota, OIB 57479376750</item>
      <item>Milan Žarković</item>
      <item>Nevenka Živko, OIB 40723467363</item>
      <item>Davorka Živković, OIB 80590033491</item>
      <item>Ivica Živković, OIB 18562262384</item>
      <item>Ivo Živković, OIB 81034283040</item>
      <item>Siniša Ivančić, OIB 26067778479</item>
      <item>Iva Jelić, OIB 44484653228</item>
      <item>Marko Kavelj, OIB 02369489649</item>
      <item>Ivan Koljanin, OIB 21918343692</item>
      <item>Željko Kovač, OIB 11925765994</item>
      <item>Zvonko Kruneš, OIB 55906727777</item>
      <item>Nikola Lacmanović, OIB 50670282682</item>
      <item>Vesna Lepetić, OIB 84143512273</item>
      <item>Jelica Ljubica, OIB 08611982578</item>
      <item>Darko Lulić, OIB 19997474853</item>
      <item>Vesna Lulić, OIB 31024530599</item>
      <item>Marija Mamić, OIB 82920304679</item>
      <item>Radojka Marijanović, OIB 75956845709</item>
      <item>Meri Cabadaj, OIB 90828303800</item>
      <item>Mate Markotić, OIB 40858158040</item>
      <item>Ante Marović, OIB 68871210232</item>
      <item>Ivan Marušić, OIB 38554028146</item>
      <item>Iva Melvan, OIB 03677154609</item>
      <item>Goran Merkel, OIB 20105696184</item>
      <item>Ivan Mornar, OIB 99253273877</item>
      <item>Miodrag Munjiza, OIB 45836749093</item>
      <item>Ante Nožina, OIB 63957170679</item>
      <item>Anica Pandža, OIB 13489275071</item>
      <item>Nikica Pavlović, OIB 49276013054</item>
      <item>Silvana Perić, OIB 13586987904</item>
      <item>Nediljka Perišić, OIB 60970664434</item>
      <item>Elvira Dračevac, OIB 02336991708</item>
      <item>Mara Dobrota, OIB 21943772484</item>
      <item>Neda-lidia Buljević, OIB 14338735105</item>
      <item>Ivan Bugarin, OIB 77317760491</item>
      <item>Maja Bučić, OIB 03739843191</item>
      <item>Mira Božić, OIB 22986331166</item>
      <item>Sandra Borić, OIB 36571760060</item>
      <item>Marija Davidović, OIB 45482063767</item>
      <item>Petar Adjanski, OIB 59639817186</item>
      <item>Ana Čatlak, OIB 78110711892</item>
      <item>Marinko Buškulić, OIB 08200114705</item>
      <item>Marinko Galić, OIB 96762020666</item>
      <item>Luca Gabela, OIB 68629820074</item>
      <item>Tomislav Frankić, OIB 69745327532</item>
      <item>Elias Erceg, OIB 27105475264</item>
      <item>Jakov Elez, OIB 36735285579</item>
      <item>Sretan Bajalo, OIB 77606115521</item>
      <item>Mario Tomić, OIB 12822553870</item>
      <item>Ranko Vuleta, OIB 75885216649</item>
      <item>Zlatko Balić, OIB 07556207031</item>
      <item>Boško Barać, OIB 00526661882</item>
      <item>Milan Vukić, OIB 34302227455</item>
      <item>Mara Vukorepa, OIB 56814423724</item>
      <item>Bare Vujina, OIB 23922325811</item>
      <item>Milenko Bašić, OIB 71120573278</item>
      <item>Diana Blažević, OIB 12578026353</item>
      <item>Jozo Bogić, OIB 35027187093</item>
      <item>Stjepko Bojanić, OIB 25751926536</item>
      <item>Miroslav Trečić, OIB 50880474980</item>
      <item>Neda Tukić, OIB 70924511514</item>
      <item>Vinka Ukić, OIB 42081497162</item>
      <item>Mira Velić, OIB 31812224044</item>
      <item>Ivan Vrdoljak, OIB 58654492314</item>
      <item>Iva Vrdoljak, OIB 63554079953</item>
      <item>Dražen Todorović, OIB 98584327843</item>
      <item>Dubravka Stojanovska, OIB 87171204134</item>
      <item>Josip Strniša, OIB 95889329970</item>
      <item>Ivica Sviličić, OIB 30978785630</item>
      <item>Ana Rogošić, OIB 63013573312</item>
      <item>Ivica Stipinović, OIB 04756380103</item>
      <item>Darko Topić, OIB 09297890199</item>
      <item>Marija Trečić, OIB 54951995215</item>
      <item>Milica Zorić, OIB 00140332153</item>
      <item>Ivo Rajčić, OIB 52467354389</item>
      <item>Ivan Radoš, OIB 36063141303</item>
      <item>Željka Vučemilović-šimunović, OIB 19390672750</item>
      <item>Slaven Tukić, OIB 33403885817</item>
      <item>Bartul Barišić, OIB 12686040110</item>
      <item>Tajana Domazet, OIB 31101575725</item>
      <item>Velinka Runjić, OIB 16188516711</item>
      <item>Niko Dujić, OIB 75216071342</item>
      <item>Teo Mandić, OIB 13212109596</item>
      <item>Mevlida Armanda, OIB 52353697771</item>
      <item>Renata Kalčić, OIB 57885132100</item>
      <item>Juraj Lešković, OIB 69602776663</item>
      <item>VRGORKA-VINARIJA dioničko društvo za proizvodnju pića, poljoprivredu i trgovinu, OIB 68329484134</item>
      <item>Milivoj Vidas, OIB 56342789123</item>
      <item>BURA l d.o.o. za trgovinu i usluge - u stečaju, OIB 79000721319</item>
      <item>AUTO CENTAR LOZIĆ d.o.o. trgovina vozilima u stečaju, OIB 30382973961</item>
      <item>NET MEDIA SISTEMI d.o.o. za informatički inženjering, OIB 03380490457</item>
      <item>BASLER OSIGURANJE ZAGREB dioničko društvo za osiguranje, OIB 59706054982</item>
      <item>NASTAVNI ZAVOD ZA JAVNO ZDRAVSTVO SPLITSKO-DALMATINSKE ŽUPANIJE, OIB 54948902275</item>
      <item>Joško Pavlov, OIB 35141086138</item>
      <item>Tina Trajković, OIB 65331410683</item>
      <item>Nada Dujmić, OIB 98309510309</item>
      <item>Nada Baković, OIB 16994220173</item>
      <item>Marija Duvančić, OIB 22739898593</item>
    </derivirana_varijabla>
  </DomainObject.Predmet.StrankaListNazivFormatedOIB>
  <DomainObject.Predmet.ProtuStrankaListFormated>
    <izvorni_sadrzaj>
      <item>DALMACIJAVINO d.d. za proizvodnju i promet alkoholnih i bezalkoholnih pića "u stečaju"</item>
    </izvorni_sadrzaj>
    <derivirana_varijabla naziv="DomainObject.Predmet.ProtuStrankaListFormated_1">
      <item>DALMACIJAVINO d.d. za proizvodnju i promet alkoholnih i bezalkoholnih pića "u stečaju"</item>
    </derivirana_varijabla>
  </DomainObject.Predmet.ProtuStrankaListFormated>
  <DomainObject.Predmet.ProtuStrankaListFormatedOIB>
    <izvorni_sadrzaj>
      <item>DALMACIJAVINO d.d. za proizvodnju i promet alkoholnih i bezalkoholnih pića "u stečaju", OIB 07837847925</item>
    </izvorni_sadrzaj>
    <derivirana_varijabla naziv="DomainObject.Predmet.ProtuStrankaListFormatedOIB_1">
      <item>DALMACIJAVINO d.d. za proizvodnju i promet alkoholnih i bezalkoholnih pića "u stečaju", OIB 07837847925</item>
    </derivirana_varijabla>
  </DomainObject.Predmet.ProtuStrankaListFormatedOIB>
  <DomainObject.Predmet.ProtuStrankaListFormatedWithAdress>
    <izvorni_sadrzaj>
      <item>DALMACIJAVINO d.d. za proizvodnju i promet alkoholnih i bezalkoholnih pića "u stečaju", Obala kneza Domagoja 15, 21000 Split</item>
    </izvorni_sadrzaj>
    <derivirana_varijabla naziv="DomainObject.Predmet.ProtuStrankaListFormatedWithAdress_1">
      <item>DALMACIJAVINO d.d. za proizvodnju i promet alkoholnih i bezalkoholnih pića "u stečaju", Obala kneza Domagoja 15, 21000 Split</item>
    </derivirana_varijabla>
  </DomainObject.Predmet.ProtuStrankaListFormatedWithAdress>
  <DomainObject.Predmet.ProtuStrankaListFormatedWithAdressOIB>
    <izvorni_sadrzaj>
      <item>DALMACIJAVINO d.d. za proizvodnju i promet alkoholnih i bezalkoholnih pića "u stečaju", OIB 07837847925, Obala kneza Domagoja 15, 21000 Split</item>
    </izvorni_sadrzaj>
    <derivirana_varijabla naziv="DomainObject.Predmet.ProtuStrankaListFormatedWithAdressOIB_1">
      <item>DALMACIJAVINO d.d. za proizvodnju i promet alkoholnih i bezalkoholnih pića "u stečaju", OIB 07837847925, Obala kneza Domagoja 15, 21000 Split</item>
    </derivirana_varijabla>
  </DomainObject.Predmet.ProtuStrankaListFormatedWithAdressOIB>
  <DomainObject.Predmet.ProtuStrankaListNazivFormated>
    <izvorni_sadrzaj>
      <item>DALMACIJAVINO d.d. za proizvodnju i promet alkoholnih i bezalkoholnih pića "u stečaju"</item>
    </izvorni_sadrzaj>
    <derivirana_varijabla naziv="DomainObject.Predmet.ProtuStrankaListNazivFormated_1">
      <item>DALMACIJAVINO d.d. za proizvodnju i promet alkoholnih i bezalkoholnih pića "u stečaju"</item>
    </derivirana_varijabla>
  </DomainObject.Predmet.ProtuStrankaListNazivFormated>
  <DomainObject.Predmet.ProtuStrankaListNazivFormatedOIB>
    <izvorni_sadrzaj>
      <item>DALMACIJAVINO d.d. za proizvodnju i promet alkoholnih i bezalkoholnih pića "u stečaju", OIB 07837847925</item>
    </izvorni_sadrzaj>
    <derivirana_varijabla naziv="DomainObject.Predmet.ProtuStrankaListNazivFormatedOIB_1">
      <item>DALMACIJAVINO d.d. za proizvodnju i promet alkoholnih i bezalkoholnih pića "u stečaju", OIB 07837847925</item>
    </derivirana_varijabla>
  </DomainObject.Predmet.ProtuStrankaListNazivFormatedOIB>
  <DomainObject.Predmet.OstaliListFormated>
    <izvorni_sadrzaj>
      <item>ŽUPANIJSKO DRŽAVNO ODVJETNIŠTVO U SPLITU punomoćnik sudionika u postupku REPUBLIKA HRVATSKA; MINISTARSTVO GOSPODARSTVA, RAVNETELJSTVO ZA ROBNE ZALIHE</item>
      <item>Ivan Matković</item>
      <item>Financijska agencija</item>
      <item>NARODNE NOVINE, dioničko društvo za izdavanje i tiskanje Službenog lista Republike Hrvatske, službenih i drugih obrazaca te </item>
      <item>Natalija Mladineo</item>
      <item>Dr. Silvio Ćurin</item>
      <item>Toni Vukičević</item>
      <item>Mijo Jeličić punomoćnik sudionika u postupku Mara Jukić; Ivica Bašić</item>
      <item>Damir Zagoršćak</item>
      <item>Grgić &amp; Partneri odvjetničko društvo j.t.d. punomoćnik sudionika u postupku JADRANSKO OSIGURANJE d.d.; EUROLEASING d.o.o.</item>
      <item>Antonio Zujić punomoćnik sudionika u postupku CITY EX d.o.o. za prijenos poslovne dokumentacije</item>
      <item>Anđelko Jureško</item>
      <item>PAVIŠA MAROVIĆ</item>
      <item>JADRANŠPED društvo s ograničenom odgovornošću za špediciju, trgovinu i usluge</item>
      <item>Lukica Bucat</item>
      <item>Miranda Budiša</item>
      <item>Nada Lović</item>
      <item>JADRANSKO OSIGURANJE dioničko društvo</item>
      <item>Zajednički odvjetnički ured VINKO LJUBIČIĆ, ŽELJKO VRDOL</item>
      <item>Jasmin Avdagić punomoćnik sudionika u postupku TISKARA MALENICA d.o.o.</item>
      <item>Odvjetnički ured Avdagić</item>
      <item>Ivica Crnogaća</item>
      <item>Zdravko Bojanić punomoćnik sudionika u postupku Ivan Marijan</item>
      <item>MAĐARIĆ &amp; LUI - odvjetničko društvo d.o.o. punomoćnik sudionika u postupku Zagrebačka burza d.d.</item>
      <item>HRVOJE LUI</item>
      <item>DARKO VARNICA</item>
      <item>ŽUPANIJSKO DRŽAVNO ODVJETNIŠTVO punomoćnik sudionika u postupku POREZNA UPRAVA Područni ured Split</item>
      <item>ANTE RAJČIĆ</item>
      <item>KRUNO PERONJA punomoćnik sudionika u postupku FABIJAN PERONJA</item>
      <item>Odvjetničko društvo Hanžeković &amp; Partneri društvo s ograničenom odgovornošću punomoćnik sudionika u postupku AMEROPA AG</item>
      <item>DORIS KOŠTA punomoćnik sudionika u postupku NIKOLA LACMANOVIĆ</item>
      <item>MIRJANA KATUNARIĆ MATKOVIĆ</item>
      <item>Rino Barbić punomoćnik sudionika u postupku HVARSKI VODOVOD d.o.o.</item>
      <item>Mr.sci.iur. Berigoj Vrsalović</item>
      <item>Odvjetničko društvo SURJAN I PARTNERI, odvjetnik Ivan Surjan</item>
      <item>Borko Bebić</item>
      <item>Matija Dorić</item>
      <item>MARKOVIĆ &amp; PLIŠO odvjetničko društvo d.o.o.</item>
      <item>Tamara Kranjec Malenica</item>
      <item>Rino Barbić punomoćnik sudionika u postupku Toma Šurjak; Jakov Peronja</item>
      <item>Zoran Iviš punomoćnik sudionika u postupku TIGAR d.o.o. za usluge</item>
      <item>VONČINA GRUBIŠIĆ LOVIĆ LALIĆ</item>
      <item>Marina Tončić-Bota punomoćnik sudionika u postupku TRAST međunarodno otpremništvo, dioničko društvo</item>
      <item>Dijana Britvić</item>
      <item>Zajednički odvjetički ured Vinko Ljubičić, Željko Vrdoljak</item>
      <item>Odvjetničko društvo GLAMUZINA &amp; GROŠETA punomoćnik sudionika u postupku IREKS AROMA društvo s ograničenom odgovornošću</item>
      <item>Antonia Selak punomoćnik sudionika u postupku Marin Mileteta, odvjetnik</item>
      <item>Odvjetničko društvo  Dragičević i partneri d.o.o.</item>
      <item>Vinko Radovani</item>
      <item>OPĆINSKI SUD U OSIJEKU</item>
      <item>Igor Radelić</item>
      <item>Ivo Staničić</item>
      <item>Odvjetničko društvo Stanić i partneri j.t.d.</item>
      <item>Odvjetničko društvo Hanžeković &amp; Partneri društvo s ograničenom odgovornošću</item>
      <item>Slavica Čupić</item>
      <item>Marko Ramljak</item>
      <item>Ivan Bilota dipl.ing.građ.</item>
      <item>BILOTA INŽENJERING d.o.o. za gradnju i turizam</item>
      <item>OPĆINSKI SUD U SPLITU</item>
      <item>OPĆINSKI SUD U KNINU Posbeni zemljišnoknjižni odjel sa sjedištem u Drnišu</item>
      <item>OPĆINSKI SUD U RIJECI Zemljišno-knjižni odjel</item>
      <item>Jelena Kalinić</item>
      <item>Trgovački sud Split, OVRŠNI ODJEL</item>
      <item>Trgovački sud Split OGLASNA PLOČA</item>
      <item>OPĆINSKI SUD ZADAR Zemljišno knjižni odjel</item>
      <item>TRGOVAČKI SUD ZADAR Stalna služba u Šibeniku</item>
      <item>OPĆINSKI GRAĐANSKI SUD ZAGREB</item>
      <item>Trgovački sud Split Računovodstvo</item>
      <item>Trgovački sud Split PISARNICA</item>
      <item>OPĆINSKI SUD STARI GRAD Zemljišno knjižni odjel</item>
      <item>OPĆINSKI SUD DRNIŠ</item>
      <item>OPĆINSKI SUD VUKOVAR Zemljišno knjižni odjel</item>
      <item>Josip Lončarić</item>
      <item>Uprava za zaštitu kulturne baštine konzervatorski odjel Trogir</item>
      <item>Ivica Nalis</item>
      <item>Visoki trgovački sud Republike Hrvatske</item>
      <item>Agencija za osiguranje radničkih potraživanja u slučaju stečaja poslodavca</item>
      <item>SOCIETE GENERALE-SPLITSKA BANKA dioničko društvo</item>
      <item>Općinski sud u Zadru, Zemljišno knjižni odjel</item>
      <item>Općinski sud Velika Gorica, Zemljišjno knjižni odjel</item>
      <item>Posebni zemljišno knjižni odjel Općinskog suda u Kninu sa sjedištem u Drnišu</item>
      <item>Agencija za upravljanje državnom imovinom</item>
      <item>Općinski sud u Splitu, Zemljišno knjižni odjel</item>
      <item>Alen Dumanić</item>
      <item>ADRIACINK d.d. za pocinčavanje, lijevanje i izradu čeličnih konstrukcija</item>
      <item>Tomislav Krka</item>
      <item>Porezna uprava Zadar</item>
      <item>Porezna uprava Drniš</item>
      <item>Porezna uprava Vukovar</item>
      <item>Porezna uprava Rijeka</item>
      <item>Porezna uprava Ispostava Hvar</item>
      <item>Porezna uprava Velika Gorica</item>
      <item>Porezna uprava Split</item>
      <item>Marija Brčić</item>
      <item>Milan Veić</item>
      <item>Lukrecija Benković Duboković</item>
      <item>GRAD SPLIT</item>
      <item>Županijsko državno odvjetništvo u Splitu Građansko upravni odjel</item>
      <item>Fond za zaštitu okoliša i energetsku učinkovitost</item>
      <item>REDOX  j.d.o.o. za usluge</item>
      <item>Ines Jurašin</item>
      <item>Centar za restrukturiranje i prodaju</item>
      <item>Mirjana Katunarić - Matković, odvjetnica</item>
      <item>Općinski sud u Splitu Zemljišno knjižni odjel Kaštel Lukšić</item>
      <item>Ured državne uprave u Splitsko-dalmatinskoj županiji Ispostava Kaštela</item>
      <item>GRAD KAŠTELA</item>
      <item>Centar za restrukturiranje i prodaju</item>
      <item>Financijska agencija REGIONALNI CENTAR SPLIT</item>
      <item>Alessandra Šimeta</item>
      <item>MINISTARSTVO PRAVOSUĐA Glavno tajništvo</item>
      <item>Jadranko Vidović punomoćnik sudionika u postupku Vedran Nevešćanin</item>
      <item>Anđa Šolić</item>
      <item>Hilda Aljinović</item>
      <item>Vinka Batalić</item>
      <item>Jadranka Jurjević</item>
      <item>Jerko Dugeč</item>
      <item>Mara Dobrota</item>
      <item>Marin Mladar</item>
      <item>Blaženka Mihanović</item>
      <item>Ljiljana Dadić</item>
      <item>Cvjetana Srbljin</item>
      <item>Mile Jerković</item>
      <item>Jurka Penić</item>
      <item>OŠTRC d.o.o.</item>
      <item>Ivan Mišetić</item>
      <item>Hrvatski fond za privatizaciju</item>
      <item>Viskoki trgovački sud RH</item>
      <item>Mario Tomić</item>
      <item>Marija Davidović</item>
      <item>Jere Brkan</item>
      <item>Andrija Klarić</item>
      <item>DRŽAVNI ZAVOD ZA INTELEKTUALNO VLASNIŠTVO</item>
      <item>Perica Mitrović</item>
    </izvorni_sadrzaj>
    <derivirana_varijabla naziv="DomainObject.Predmet.OstaliListFormated_1">
      <item>ŽUPANIJSKO DRŽAVNO ODVJETNIŠTVO U SPLITU punomoćnik sudionika u postupku REPUBLIKA HRVATSKA; MINISTARSTVO GOSPODARSTVA, RAVNETELJSTVO ZA ROBNE ZALIHE</item>
      <item>Ivan Matković</item>
      <item>Financijska agencija</item>
      <item>NARODNE NOVINE, dioničko društvo za izdavanje i tiskanje Službenog lista Republike Hrvatske, službenih i drugih obrazaca te </item>
      <item>Natalija Mladineo</item>
      <item>Dr. Silvio Ćurin</item>
      <item>Toni Vukičević</item>
      <item>Mijo Jeličić punomoćnik sudionika u postupku Mara Jukić; Ivica Bašić</item>
      <item>Damir Zagoršćak</item>
      <item>Grgić &amp; Partneri odvjetničko društvo j.t.d. punomoćnik sudionika u postupku JADRANSKO OSIGURANJE d.d.; EUROLEASING d.o.o.</item>
      <item>Antonio Zujić punomoćnik sudionika u postupku CITY EX d.o.o. za prijenos poslovne dokumentacije</item>
      <item>Anđelko Jureško</item>
      <item>PAVIŠA MAROVIĆ</item>
      <item>JADRANŠPED društvo s ograničenom odgovornošću za špediciju, trgovinu i usluge</item>
      <item>Lukica Bucat</item>
      <item>Miranda Budiša</item>
      <item>Nada Lović</item>
      <item>JADRANSKO OSIGURANJE dioničko društvo</item>
      <item>Zajednički odvjetnički ured VINKO LJUBIČIĆ, ŽELJKO VRDOL</item>
      <item>Jasmin Avdagić punomoćnik sudionika u postupku TISKARA MALENICA d.o.o.</item>
      <item>Odvjetnički ured Avdagić</item>
      <item>Ivica Crnogaća</item>
      <item>Zdravko Bojanić punomoćnik sudionika u postupku Ivan Marijan</item>
      <item>MAĐARIĆ &amp; LUI - odvjetničko društvo d.o.o. punomoćnik sudionika u postupku Zagrebačka burza d.d.</item>
      <item>HRVOJE LUI</item>
      <item>DARKO VARNICA</item>
      <item>ŽUPANIJSKO DRŽAVNO ODVJETNIŠTVO punomoćnik sudionika u postupku POREZNA UPRAVA Područni ured Split</item>
      <item>ANTE RAJČIĆ</item>
      <item>KRUNO PERONJA punomoćnik sudionika u postupku FABIJAN PERONJA</item>
      <item>Odvjetničko društvo Hanžeković &amp; Partneri društvo s ograničenom odgovornošću punomoćnik sudionika u postupku AMEROPA AG</item>
      <item>DORIS KOŠTA punomoćnik sudionika u postupku NIKOLA LACMANOVIĆ</item>
      <item>MIRJANA KATUNARIĆ MATKOVIĆ</item>
      <item>Rino Barbić punomoćnik sudionika u postupku HVARSKI VODOVOD d.o.o.</item>
      <item>Mr.sci.iur. Berigoj Vrsalović</item>
      <item>Odvjetničko društvo SURJAN I PARTNERI, odvjetnik Ivan Surjan</item>
      <item>Borko Bebić</item>
      <item>Matija Dorić</item>
      <item>MARKOVIĆ &amp; PLIŠO odvjetničko društvo d.o.o.</item>
      <item>Tamara Kranjec Malenica</item>
      <item>Rino Barbić punomoćnik sudionika u postupku Toma Šurjak; Jakov Peronja</item>
      <item>Zoran Iviš punomoćnik sudionika u postupku TIGAR d.o.o. za usluge</item>
      <item>VONČINA GRUBIŠIĆ LOVIĆ LALIĆ</item>
      <item>Marina Tončić-Bota punomoćnik sudionika u postupku TRAST međunarodno otpremništvo, dioničko društvo</item>
      <item>Dijana Britvić</item>
      <item>Zajednički odvjetički ured Vinko Ljubičić, Željko Vrdoljak</item>
      <item>Odvjetničko društvo GLAMUZINA &amp; GROŠETA punomoćnik sudionika u postupku IREKS AROMA društvo s ograničenom odgovornošću</item>
      <item>Antonia Selak punomoćnik sudionika u postupku Marin Mileteta, odvjetnik</item>
      <item>Odvjetničko društvo  Dragičević i partneri d.o.o.</item>
      <item>Vinko Radovani</item>
      <item>OPĆINSKI SUD U OSIJEKU</item>
      <item>Igor Radelić</item>
      <item>Ivo Staničić</item>
      <item>Odvjetničko društvo Stanić i partneri j.t.d.</item>
      <item>Odvjetničko društvo Hanžeković &amp; Partneri društvo s ograničenom odgovornošću</item>
      <item>Slavica Čupić</item>
      <item>Marko Ramljak</item>
      <item>Ivan Bilota dipl.ing.građ.</item>
      <item>BILOTA INŽENJERING d.o.o. za gradnju i turizam</item>
      <item>OPĆINSKI SUD U SPLITU</item>
      <item>OPĆINSKI SUD U KNINU Posbeni zemljišnoknjižni odjel sa sjedištem u Drnišu</item>
      <item>OPĆINSKI SUD U RIJECI Zemljišno-knjižni odjel</item>
      <item>Jelena Kalinić</item>
      <item>Trgovački sud Split, OVRŠNI ODJEL</item>
      <item>Trgovački sud Split OGLASNA PLOČA</item>
      <item>OPĆINSKI SUD ZADAR Zemljišno knjižni odjel</item>
      <item>TRGOVAČKI SUD ZADAR Stalna služba u Šibeniku</item>
      <item>OPĆINSKI GRAĐANSKI SUD ZAGREB</item>
      <item>Trgovački sud Split Računovodstvo</item>
      <item>Trgovački sud Split PISARNICA</item>
      <item>OPĆINSKI SUD STARI GRAD Zemljišno knjižni odjel</item>
      <item>OPĆINSKI SUD DRNIŠ</item>
      <item>OPĆINSKI SUD VUKOVAR Zemljišno knjižni odjel</item>
      <item>Josip Lončarić</item>
      <item>Uprava za zaštitu kulturne baštine konzervatorski odjel Trogir</item>
      <item>Ivica Nalis</item>
      <item>Visoki trgovački sud Republike Hrvatske</item>
      <item>Agencija za osiguranje radničkih potraživanja u slučaju stečaja poslodavca</item>
      <item>SOCIETE GENERALE-SPLITSKA BANKA dioničko društvo</item>
      <item>Općinski sud u Zadru, Zemljišno knjižni odjel</item>
      <item>Općinski sud Velika Gorica, Zemljišjno knjižni odjel</item>
      <item>Posebni zemljišno knjižni odjel Općinskog suda u Kninu sa sjedištem u Drnišu</item>
      <item>Agencija za upravljanje državnom imovinom</item>
      <item>Općinski sud u Splitu, Zemljišno knjižni odjel</item>
      <item>Alen Dumanić</item>
      <item>ADRIACINK d.d. za pocinčavanje, lijevanje i izradu čeličnih konstrukcija</item>
      <item>Tomislav Krka</item>
      <item>Porezna uprava Zadar</item>
      <item>Porezna uprava Drniš</item>
      <item>Porezna uprava Vukovar</item>
      <item>Porezna uprava Rijeka</item>
      <item>Porezna uprava Ispostava Hvar</item>
      <item>Porezna uprava Velika Gorica</item>
      <item>Porezna uprava Split</item>
      <item>Marija Brčić</item>
      <item>Milan Veić</item>
      <item>Lukrecija Benković Duboković</item>
      <item>GRAD SPLIT</item>
      <item>Županijsko državno odvjetništvo u Splitu Građansko upravni odjel</item>
      <item>Fond za zaštitu okoliša i energetsku učinkovitost</item>
      <item>REDOX  j.d.o.o. za usluge</item>
      <item>Ines Jurašin</item>
      <item>Centar za restrukturiranje i prodaju</item>
      <item>Mirjana Katunarić - Matković, odvjetnica</item>
      <item>Općinski sud u Splitu Zemljišno knjižni odjel Kaštel Lukšić</item>
      <item>Ured državne uprave u Splitsko-dalmatinskoj županiji Ispostava Kaštela</item>
      <item>GRAD KAŠTELA</item>
      <item>Centar za restrukturiranje i prodaju</item>
      <item>Financijska agencija REGIONALNI CENTAR SPLIT</item>
      <item>Alessandra Šimeta</item>
      <item>MINISTARSTVO PRAVOSUĐA Glavno tajništvo</item>
      <item>Jadranko Vidović punomoćnik sudionika u postupku Vedran Nevešćanin</item>
      <item>Anđa Šolić</item>
      <item>Hilda Aljinović</item>
      <item>Vinka Batalić</item>
      <item>Jadranka Jurjević</item>
      <item>Jerko Dugeč</item>
      <item>Mara Dobrota</item>
      <item>Marin Mladar</item>
      <item>Blaženka Mihanović</item>
      <item>Ljiljana Dadić</item>
      <item>Cvjetana Srbljin</item>
      <item>Mile Jerković</item>
      <item>Jurka Penić</item>
      <item>OŠTRC d.o.o.</item>
      <item>Ivan Mišetić</item>
      <item>Hrvatski fond za privatizaciju</item>
      <item>Viskoki trgovački sud RH</item>
      <item>Mario Tomić</item>
      <item>Marija Davidović</item>
      <item>Jere Brkan</item>
      <item>Andrija Klarić</item>
      <item>DRŽAVNI ZAVOD ZA INTELEKTUALNO VLASNIŠTVO</item>
      <item>Perica Mitrović</item>
    </derivirana_varijabla>
  </DomainObject.Predmet.OstaliListFormated>
  <DomainObject.Predmet.OstaliListFormatedOIB>
    <izvorni_sadrzaj>
      <item>ŽUPANIJSKO DRŽAVNO ODVJETNIŠTVO U SPLITU, OIB 70793241859 punomoćnik sudionika u postupku REPUBLIKA HRVATSKA; MINISTARSTVO GOSPODARSTVA, RAVNETELJSTVO ZA ROBNE ZALIHE</item>
      <item>Ivan Matković</item>
      <item>Financijska agencija, OIB 85821130368</item>
      <item>NARODNE NOVINE, dioničko društvo za izdavanje i tiskanje Službenog lista Republike Hrvatske, službenih i drugih obrazaca te , OIB 64546066176</item>
      <item>Natalija Mladineo, OIB 62875698528</item>
      <item>Dr. Silvio Ćurin, OIB 42669674962</item>
      <item>Toni Vukičević</item>
      <item>Mijo Jeličić, OIB 71855290129 punomoćnik sudionika u postupku Mara Jukić; Ivica Bašić</item>
      <item>Damir Zagoršćak, OIB 30993782023</item>
      <item>Grgić &amp; Partneri odvjetničko društvo j.t.d., OIB 16457179668 punomoćnik sudionika u postupku JADRANSKO OSIGURANJE d.d.; EUROLEASING d.o.o.</item>
      <item>Antonio Zujić punomoćnik sudionika u postupku CITY EX d.o.o. za prijenos poslovne dokumentacije</item>
      <item>Anđelko Jureško, OIB 77082063693</item>
      <item>PAVIŠA MAROVIĆ</item>
      <item>JADRANŠPED društvo s ograničenom odgovornošću za špediciju, trgovinu i usluge, OIB 01049951500</item>
      <item>Lukica Bucat, OIB 91720486742</item>
      <item>Miranda Budiša, OIB 35557811513</item>
      <item>Nada Lović, OIB 30557474014</item>
      <item>JADRANSKO OSIGURANJE dioničko društvo, OIB 94472454976</item>
      <item>Zajednički odvjetnički ured VINKO LJUBIČIĆ, ŽELJKO VRDOL</item>
      <item>Jasmin Avdagić punomoćnik sudionika u postupku TISKARA MALENICA d.o.o.</item>
      <item>Odvjetnički ured Avdagić</item>
      <item>Ivica Crnogaća</item>
      <item>Zdravko Bojanić punomoćnik sudionika u postupku Ivan Marijan</item>
      <item>MAĐARIĆ &amp; LUI - odvjetničko društvo d.o.o., OIB 27355904472 punomoćnik sudionika u postupku Zagrebačka burza d.d.</item>
      <item>HRVOJE LUI</item>
      <item>DARKO VARNICA</item>
      <item>ŽUPANIJSKO DRŽAVNO ODVJETNIŠTVO, OIB 70793241859 punomoćnik sudionika u postupku POREZNA UPRAVA Područni ured Split</item>
      <item>ANTE RAJČIĆ</item>
      <item>KRUNO PERONJA punomoćnik sudionika u postupku FABIJAN PERONJA</item>
      <item>Odvjetničko društvo Hanžeković &amp; Partneri društvo s ograničenom odgovornošću, OIB 85127306373 punomoćnik sudionika u postupku AMEROPA AG</item>
      <item>DORIS KOŠTA, OIB 50670282682 punomoćnik sudionika u postupku NIKOLA LACMANOVIĆ</item>
      <item>MIRJANA KATUNARIĆ MATKOVIĆ</item>
      <item>Rino Barbić punomoćnik sudionika u postupku HVARSKI VODOVOD d.o.o.</item>
      <item>Mr.sci.iur. Berigoj Vrsalović, OIB 35894904443</item>
      <item>Odvjetničko društvo SURJAN I PARTNERI, odvjetnik Ivan Surjan</item>
      <item>Borko Bebić</item>
      <item>Matija Dorić</item>
      <item>MARKOVIĆ &amp; PLIŠO odvjetničko društvo d.o.o., OIB 82282572283</item>
      <item>Tamara Kranjec Malenica</item>
      <item>Rino Barbić punomoćnik sudionika u postupku Toma Šurjak; Jakov Peronja</item>
      <item>Zoran Iviš punomoćnik sudionika u postupku TIGAR d.o.o. za usluge</item>
      <item>VONČINA GRUBIŠIĆ LOVIĆ LALIĆ</item>
      <item>Marina Tončić-Bota punomoćnik sudionika u postupku TRAST međunarodno otpremništvo, dioničko društvo</item>
      <item>Dijana Britvić, OIB 82319776508</item>
      <item>Zajednički odvjetički ured Vinko Ljubičić, Željko Vrdoljak</item>
      <item>Odvjetničko društvo GLAMUZINA &amp; GROŠETA, OIB 69402757072 punomoćnik sudionika u postupku IREKS AROMA društvo s ograničenom odgovornošću</item>
      <item>Antonia Selak punomoćnik sudionika u postupku Marin Mileteta, odvjetnik</item>
      <item>Odvjetničko društvo  Dragičević i partneri d.o.o.</item>
      <item>Vinko Radovani</item>
      <item>OPĆINSKI SUD U OSIJEKU, OIB 38625793303</item>
      <item>Igor Radelić</item>
      <item>Ivo Staničić</item>
      <item>Odvjetničko društvo Stanić i partneri j.t.d.</item>
      <item>Odvjetničko društvo Hanžeković &amp; Partneri društvo s ograničenom odgovornošću, OIB 85127306373</item>
      <item>Slavica Čupić</item>
      <item>Marko Ramljak</item>
      <item>Ivan Bilota dipl.ing.građ., OIB 56287080453</item>
      <item>BILOTA INŽENJERING d.o.o. za gradnju i turizam, OIB 56075169776</item>
      <item>OPĆINSKI SUD U SPLITU, OIB 61980608934</item>
      <item>OPĆINSKI SUD U KNINU Posbeni zemljišnoknjižni odjel sa sjedištem u Drnišu, OIB 41941343564</item>
      <item>OPĆINSKI SUD U RIJECI Zemljišno-knjižni odjel, OIB 54566384631</item>
      <item>Jelena Kalinić</item>
      <item>Trgovački sud Split, OVRŠNI ODJEL</item>
      <item>Trgovački sud Split OGLASNA PLOČA</item>
      <item>OPĆINSKI SUD ZADAR Zemljišno knjižni odjel</item>
      <item>TRGOVAČKI SUD ZADAR Stalna služba u Šibeniku, OIB 97465301721</item>
      <item>OPĆINSKI GRAĐANSKI SUD ZAGREB, OIB 01252163117</item>
      <item>Trgovački sud Split Računovodstvo, OIB 30842297926</item>
      <item>Trgovački sud Split PISARNICA, OIB 30842297926</item>
      <item>OPĆINSKI SUD STARI GRAD Zemljišno knjižni odjel, OIB 61980608934</item>
      <item>OPĆINSKI SUD DRNIŠ</item>
      <item>OPĆINSKI SUD VUKOVAR Zemljišno knjižni odjel, OIB 69370038985</item>
      <item>Josip Lončarić</item>
      <item>Uprava za zaštitu kulturne baštine konzervatorski odjel Trogir</item>
      <item>Ivica Nalis, OIB 03828238106</item>
      <item>Visoki trgovački sud Republike Hrvatske, OIB 97349366519</item>
      <item>Agencija za osiguranje radničkih potraživanja u slučaju stečaja poslodavca, OIB 04323472109</item>
      <item>SOCIETE GENERALE-SPLITSKA BANKA dioničko društvo, OIB 69326397242</item>
      <item>Općinski sud u Zadru, Zemljišno knjižni odjel, OIB 78866932443</item>
      <item>Općinski sud Velika Gorica, Zemljišjno knjižni odjel, OIB 32284739479</item>
      <item>Posebni zemljišno knjižni odjel Općinskog suda u Kninu sa sjedištem u Drnišu, OIB 41941343564</item>
      <item>Agencija za upravljanje državnom imovinom, OIB 75666130770</item>
      <item>Općinski sud u Splitu, Zemljišno knjižni odjel, OIB 61980608934</item>
      <item>Alen Dumanić, OIB 96821083726</item>
      <item>ADRIACINK d.d. za pocinčavanje, lijevanje i izradu čeličnih konstrukcija, OIB 29615199749</item>
      <item>Tomislav Krka</item>
      <item>Porezna uprava Zadar, OIB 18683136487</item>
      <item>Porezna uprava Drniš, OIB 18683136487</item>
      <item>Porezna uprava Vukovar, OIB 18683136487</item>
      <item>Porezna uprava Rijeka, OIB 18683136487</item>
      <item>Porezna uprava Ispostava Hvar, OIB 18683136487</item>
      <item>Porezna uprava Velika Gorica, OIB 18683136487</item>
      <item>Porezna uprava Split, OIB 18683136487</item>
      <item>Marija Brčić</item>
      <item>Milan Veić</item>
      <item>Lukrecija Benković Duboković, OIB 23379427545</item>
      <item>GRAD SPLIT</item>
      <item>Županijsko državno odvjetništvo u Splitu Građansko upravni odjel, OIB 70793241859</item>
      <item>Fond za zaštitu okoliša i energetsku učinkovitost</item>
      <item>REDOX  j.d.o.o. za usluge, OIB 55472425213</item>
      <item>Ines Jurašin</item>
      <item>Centar za restrukturiranje i prodaju, OIB 38083028711</item>
      <item>Mirjana Katunarić - Matković, odvjetnica, OIB 19345128906</item>
      <item>Općinski sud u Splitu Zemljišno knjižni odjel Kaštel Lukšić, OIB 61980608934</item>
      <item>Ured državne uprave u Splitsko-dalmatinskoj županiji Ispostava Kaštela</item>
      <item>GRAD KAŠTELA</item>
      <item>Centar za restrukturiranje i prodaju, OIB 38083028711</item>
      <item>Financijska agencija REGIONALNI CENTAR SPLIT, OIB 85821130368</item>
      <item>Alessandra Šimeta, OIB 12919457160</item>
      <item>MINISTARSTVO PRAVOSUĐA Glavno tajništvo, OIB 26635293339</item>
      <item>Jadranko Vidović, OIB 59002364613 punomoćnik sudionika u postupku Vedran Nevešćanin</item>
      <item>Anđa Šolić, OIB 19915712920</item>
      <item>Hilda Aljinović, OIB 29776220525</item>
      <item>Vinka Batalić, OIB 93618932042</item>
      <item>Jadranka Jurjević, OIB 81391207997</item>
      <item>Jerko Dugeč, OIB 57017761001</item>
      <item>Mara Dobrota, OIB 21943772484</item>
      <item>Marin Mladar, OIB 17080094552</item>
      <item>Blaženka Mihanović, OIB 68180763414</item>
      <item>Ljiljana Dadić, OIB 34453706637</item>
      <item>Cvjetana Srbljin, OIB 66904421085</item>
      <item>Mile Jerković, OIB 47281082801</item>
      <item>Jurka Penić, OIB 45519634047</item>
      <item>OŠTRC d.o.o., OIB 74171273839</item>
      <item>Ivan Mišetić</item>
      <item>Hrvatski fond za privatizaciju</item>
      <item>Viskoki trgovački sud RH</item>
      <item>Mario Tomić, OIB 12822553870</item>
      <item>Marija Davidović</item>
      <item>Jere Brkan</item>
      <item>Andrija Klarić, OIB 18697161464</item>
      <item>DRŽAVNI ZAVOD ZA INTELEKTUALNO VLASNIŠTVO, OIB 89755384389</item>
      <item>Perica Mitrović, OIB 29538074286</item>
    </izvorni_sadrzaj>
    <derivirana_varijabla naziv="DomainObject.Predmet.OstaliListFormatedOIB_1">
      <item>ŽUPANIJSKO DRŽAVNO ODVJETNIŠTVO U SPLITU, OIB 70793241859 punomoćnik sudionika u postupku REPUBLIKA HRVATSKA; MINISTARSTVO GOSPODARSTVA, RAVNETELJSTVO ZA ROBNE ZALIHE</item>
      <item>Ivan Matković</item>
      <item>Financijska agencija, OIB 85821130368</item>
      <item>NARODNE NOVINE, dioničko društvo za izdavanje i tiskanje Službenog lista Republike Hrvatske, službenih i drugih obrazaca te , OIB 64546066176</item>
      <item>Natalija Mladineo, OIB 62875698528</item>
      <item>Dr. Silvio Ćurin, OIB 42669674962</item>
      <item>Toni Vukičević</item>
      <item>Mijo Jeličić, OIB 71855290129 punomoćnik sudionika u postupku Mara Jukić; Ivica Bašić</item>
      <item>Damir Zagoršćak, OIB 30993782023</item>
      <item>Grgić &amp; Partneri odvjetničko društvo j.t.d., OIB 16457179668 punomoćnik sudionika u postupku JADRANSKO OSIGURANJE d.d.; EUROLEASING d.o.o.</item>
      <item>Antonio Zujić punomoćnik sudionika u postupku CITY EX d.o.o. za prijenos poslovne dokumentacije</item>
      <item>Anđelko Jureško, OIB 77082063693</item>
      <item>PAVIŠA MAROVIĆ</item>
      <item>JADRANŠPED društvo s ograničenom odgovornošću za špediciju, trgovinu i usluge, OIB 01049951500</item>
      <item>Lukica Bucat, OIB 91720486742</item>
      <item>Miranda Budiša, OIB 35557811513</item>
      <item>Nada Lović, OIB 30557474014</item>
      <item>JADRANSKO OSIGURANJE dioničko društvo, OIB 94472454976</item>
      <item>Zajednički odvjetnički ured VINKO LJUBIČIĆ, ŽELJKO VRDOL</item>
      <item>Jasmin Avdagić punomoćnik sudionika u postupku TISKARA MALENICA d.o.o.</item>
      <item>Odvjetnički ured Avdagić</item>
      <item>Ivica Crnogaća</item>
      <item>Zdravko Bojanić punomoćnik sudionika u postupku Ivan Marijan</item>
      <item>MAĐARIĆ &amp; LUI - odvjetničko društvo d.o.o., OIB 27355904472 punomoćnik sudionika u postupku Zagrebačka burza d.d.</item>
      <item>HRVOJE LUI</item>
      <item>DARKO VARNICA</item>
      <item>ŽUPANIJSKO DRŽAVNO ODVJETNIŠTVO, OIB 70793241859 punomoćnik sudionika u postupku POREZNA UPRAVA Područni ured Split</item>
      <item>ANTE RAJČIĆ</item>
      <item>KRUNO PERONJA punomoćnik sudionika u postupku FABIJAN PERONJA</item>
      <item>Odvjetničko društvo Hanžeković &amp; Partneri društvo s ograničenom odgovornošću, OIB 85127306373 punomoćnik sudionika u postupku AMEROPA AG</item>
      <item>DORIS KOŠTA, OIB 50670282682 punomoćnik sudionika u postupku NIKOLA LACMANOVIĆ</item>
      <item>MIRJANA KATUNARIĆ MATKOVIĆ</item>
      <item>Rino Barbić punomoćnik sudionika u postupku HVARSKI VODOVOD d.o.o.</item>
      <item>Mr.sci.iur. Berigoj Vrsalović, OIB 35894904443</item>
      <item>Odvjetničko društvo SURJAN I PARTNERI, odvjetnik Ivan Surjan</item>
      <item>Borko Bebić</item>
      <item>Matija Dorić</item>
      <item>MARKOVIĆ &amp; PLIŠO odvjetničko društvo d.o.o., OIB 82282572283</item>
      <item>Tamara Kranjec Malenica</item>
      <item>Rino Barbić punomoćnik sudionika u postupku Toma Šurjak; Jakov Peronja</item>
      <item>Zoran Iviš punomoćnik sudionika u postupku TIGAR d.o.o. za usluge</item>
      <item>VONČINA GRUBIŠIĆ LOVIĆ LALIĆ</item>
      <item>Marina Tončić-Bota punomoćnik sudionika u postupku TRAST međunarodno otpremništvo, dioničko društvo</item>
      <item>Dijana Britvić, OIB 82319776508</item>
      <item>Zajednički odvjetički ured Vinko Ljubičić, Željko Vrdoljak</item>
      <item>Odvjetničko društvo GLAMUZINA &amp; GROŠETA, OIB 69402757072 punomoćnik sudionika u postupku IREKS AROMA društvo s ograničenom odgovornošću</item>
      <item>Antonia Selak punomoćnik sudionika u postupku Marin Mileteta, odvjetnik</item>
      <item>Odvjetničko društvo  Dragičević i partneri d.o.o.</item>
      <item>Vinko Radovani</item>
      <item>OPĆINSKI SUD U OSIJEKU, OIB 38625793303</item>
      <item>Igor Radelić</item>
      <item>Ivo Staničić</item>
      <item>Odvjetničko društvo Stanić i partneri j.t.d.</item>
      <item>Odvjetničko društvo Hanžeković &amp; Partneri društvo s ograničenom odgovornošću, OIB 85127306373</item>
      <item>Slavica Čupić</item>
      <item>Marko Ramljak</item>
      <item>Ivan Bilota dipl.ing.građ., OIB 56287080453</item>
      <item>BILOTA INŽENJERING d.o.o. za gradnju i turizam, OIB 56075169776</item>
      <item>OPĆINSKI SUD U SPLITU, OIB 61980608934</item>
      <item>OPĆINSKI SUD U KNINU Posbeni zemljišnoknjižni odjel sa sjedištem u Drnišu, OIB 41941343564</item>
      <item>OPĆINSKI SUD U RIJECI Zemljišno-knjižni odjel, OIB 54566384631</item>
      <item>Jelena Kalinić</item>
      <item>Trgovački sud Split, OVRŠNI ODJEL</item>
      <item>Trgovački sud Split OGLASNA PLOČA</item>
      <item>OPĆINSKI SUD ZADAR Zemljišno knjižni odjel</item>
      <item>TRGOVAČKI SUD ZADAR Stalna služba u Šibeniku, OIB 97465301721</item>
      <item>OPĆINSKI GRAĐANSKI SUD ZAGREB, OIB 01252163117</item>
      <item>Trgovački sud Split Računovodstvo, OIB 30842297926</item>
      <item>Trgovački sud Split PISARNICA, OIB 30842297926</item>
      <item>OPĆINSKI SUD STARI GRAD Zemljišno knjižni odjel, OIB 61980608934</item>
      <item>OPĆINSKI SUD DRNIŠ</item>
      <item>OPĆINSKI SUD VUKOVAR Zemljišno knjižni odjel, OIB 69370038985</item>
      <item>Josip Lončarić</item>
      <item>Uprava za zaštitu kulturne baštine konzervatorski odjel Trogir</item>
      <item>Ivica Nalis, OIB 03828238106</item>
      <item>Visoki trgovački sud Republike Hrvatske, OIB 97349366519</item>
      <item>Agencija za osiguranje radničkih potraživanja u slučaju stečaja poslodavca, OIB 04323472109</item>
      <item>SOCIETE GENERALE-SPLITSKA BANKA dioničko društvo, OIB 69326397242</item>
      <item>Općinski sud u Zadru, Zemljišno knjižni odjel, OIB 78866932443</item>
      <item>Općinski sud Velika Gorica, Zemljišjno knjižni odjel, OIB 32284739479</item>
      <item>Posebni zemljišno knjižni odjel Općinskog suda u Kninu sa sjedištem u Drnišu, OIB 41941343564</item>
      <item>Agencija za upravljanje državnom imovinom, OIB 75666130770</item>
      <item>Općinski sud u Splitu, Zemljišno knjižni odjel, OIB 61980608934</item>
      <item>Alen Dumanić, OIB 96821083726</item>
      <item>ADRIACINK d.d. za pocinčavanje, lijevanje i izradu čeličnih konstrukcija, OIB 29615199749</item>
      <item>Tomislav Krka</item>
      <item>Porezna uprava Zadar, OIB 18683136487</item>
      <item>Porezna uprava Drniš, OIB 18683136487</item>
      <item>Porezna uprava Vukovar, OIB 18683136487</item>
      <item>Porezna uprava Rijeka, OIB 18683136487</item>
      <item>Porezna uprava Ispostava Hvar, OIB 18683136487</item>
      <item>Porezna uprava Velika Gorica, OIB 18683136487</item>
      <item>Porezna uprava Split, OIB 18683136487</item>
      <item>Marija Brčić</item>
      <item>Milan Veić</item>
      <item>Lukrecija Benković Duboković, OIB 23379427545</item>
      <item>GRAD SPLIT</item>
      <item>Županijsko državno odvjetništvo u Splitu Građansko upravni odjel, OIB 70793241859</item>
      <item>Fond za zaštitu okoliša i energetsku učinkovitost</item>
      <item>REDOX  j.d.o.o. za usluge, OIB 55472425213</item>
      <item>Ines Jurašin</item>
      <item>Centar za restrukturiranje i prodaju, OIB 38083028711</item>
      <item>Mirjana Katunarić - Matković, odvjetnica, OIB 19345128906</item>
      <item>Općinski sud u Splitu Zemljišno knjižni odjel Kaštel Lukšić, OIB 61980608934</item>
      <item>Ured državne uprave u Splitsko-dalmatinskoj županiji Ispostava Kaštela</item>
      <item>GRAD KAŠTELA</item>
      <item>Centar za restrukturiranje i prodaju, OIB 38083028711</item>
      <item>Financijska agencija REGIONALNI CENTAR SPLIT, OIB 85821130368</item>
      <item>Alessandra Šimeta, OIB 12919457160</item>
      <item>MINISTARSTVO PRAVOSUĐA Glavno tajništvo, OIB 26635293339</item>
      <item>Jadranko Vidović, OIB 59002364613 punomoćnik sudionika u postupku Vedran Nevešćanin</item>
      <item>Anđa Šolić, OIB 19915712920</item>
      <item>Hilda Aljinović, OIB 29776220525</item>
      <item>Vinka Batalić, OIB 93618932042</item>
      <item>Jadranka Jurjević, OIB 81391207997</item>
      <item>Jerko Dugeč, OIB 57017761001</item>
      <item>Mara Dobrota, OIB 21943772484</item>
      <item>Marin Mladar, OIB 17080094552</item>
      <item>Blaženka Mihanović, OIB 68180763414</item>
      <item>Ljiljana Dadić, OIB 34453706637</item>
      <item>Cvjetana Srbljin, OIB 66904421085</item>
      <item>Mile Jerković, OIB 47281082801</item>
      <item>Jurka Penić, OIB 45519634047</item>
      <item>OŠTRC d.o.o., OIB 74171273839</item>
      <item>Ivan Mišetić</item>
      <item>Hrvatski fond za privatizaciju</item>
      <item>Viskoki trgovački sud RH</item>
      <item>Mario Tomić, OIB 12822553870</item>
      <item>Marija Davidović</item>
      <item>Jere Brkan</item>
      <item>Andrija Klarić, OIB 18697161464</item>
      <item>DRŽAVNI ZAVOD ZA INTELEKTUALNO VLASNIŠTVO, OIB 89755384389</item>
      <item>Perica Mitrović, OIB 29538074286</item>
    </derivirana_varijabla>
  </DomainObject.Predmet.OstaliListFormatedOIB>
  <DomainObject.Predmet.OstaliListFormatedWithAdress>
    <izvorni_sadrzaj>
      <item>ŽUPANIJSKO DRŽAVNO ODVJETNIŠTVO U SPLITU, Gundulićeva 29, 21000 Split punomoćnik sudionika u postupku REPUBLIKA HRVATSKA; MINISTARSTVO GOSPODARSTVA, RAVNETELJSTVO ZA ROBNE ZALIHE</item>
      <item>Ivan Matković, Jurja Šižgorića 20, 21000 Split</item>
      <item>Financijska agencija, Vrtni put 3, 10000 Zagreb</item>
      <item>NARODNE NOVINE, dioničko društvo za izdavanje i tiskanje Službenog lista Republike Hrvatske, službenih i drugih obrazaca te , Savski Gaj XIII. put 6, 10000 Zagreb</item>
      <item>Natalija Mladineo, Viška 24, 21000 Split</item>
      <item>Dr. Silvio Ćurin, Domovinskog rata 27/I, 21000 Split</item>
      <item>Toni Vukičević, Gorička 6 a, 21000 Split</item>
      <item>Mijo Jeličić, Kliška 29, 21000 Split punomoćnik sudionika u postupku Mara Jukić; Ivica Bašić</item>
      <item>Damir Zagoršćak, I. Gundulića 36 b, 31000 Osijek</item>
      <item>Grgić &amp; Partneri odvjetničko društvo j.t.d., Ulica grada Vukovara 282, 10000 Zagreb punomoćnik sudionika u postupku JADRANSKO OSIGURANJE d.d.; EUROLEASING d.o.o.</item>
      <item>Antonio Zujić, Arnoldova 4, 10000 Zagreb punomoćnik sudionika u postupku CITY EX d.o.o. za prijenos poslovne dokumentacije</item>
      <item>Anđelko Jureško, Radnički dol 23, 10000 Zagreb</item>
      <item>PAVIŠA MAROVIĆ, Bosanska 11/III, 21000 Split</item>
      <item>JADRANŠPED društvo s ograničenom odgovornošću za špediciju, trgovinu i usluge, Kopilica 47 b, Split</item>
      <item>Lukica Bucat, Milna 2014, Milna</item>
      <item>Miranda Budiša, Ulica Kralja Zvonimira 18, 22320 Drniš</item>
      <item>Nada Lović, Pujanke 1, 21000 Split</item>
      <item>JADRANSKO OSIGURANJE dioničko društvo, Listopadska 2, 10000 Zagreb</item>
      <item>Zajednički odvjetnički ured VINKO LJUBIČIĆ, ŽELJKO VRDOL, Sukojišanska 4, 21000 Split</item>
      <item>Jasmin Avdagić, Kralja Zvonimira 44, 22000 Šibenik punomoćnik sudionika u postupku TISKARA MALENICA d.o.o.</item>
      <item>Odvjetnički ured Avdagić, Kralja Zvonimira 44, 22000 Šibenik</item>
      <item>Ivica Crnogaća, Kralja Zvonimira 44, 22000 Šibenik</item>
      <item>Zdravko Bojanić, P. Scutteri 7, 21460 STARI GRAD, Otok Hvar punomoćnik sudionika u postupku Ivan Marijan</item>
      <item>MAĐARIĆ &amp; LUI - odvjetničko društvo d.o.o., Ilica 191F, 10000 Zagreb punomoćnik sudionika u postupku Zagrebačka burza d.d.</item>
      <item>HRVOJE LUI, Ilica 191 F, 10000 Zagreb</item>
      <item>DARKO VARNICA, F.Tuđmana 632, 21214 Kaštel Kambelovac</item>
      <item>ŽUPANIJSKO DRŽAVNO ODVJETNIŠTVO, Gundulićeva 29 a, 21000 Split punomoćnik sudionika u postupku POREZNA UPRAVA Područni ured Split</item>
      <item>ANTE RAJČIĆ, Sukoišanska 23, 21000 Split</item>
      <item>KRUNO PERONJA, Domovinskog rata 29 b/V, 21000 Split punomoćnik sudionika u postupku FABIJAN PERONJA</item>
      <item>Odvjetničko društvo Hanžeković &amp; Partneri društvo s ograničenom odgovornošću, Radnička Cesta 22, 10000 Zagreb punomoćnik sudionika u postupku AMEROPA AG</item>
      <item>DORIS KOŠTA, Ulica Domovinskog rata 21, 21000 Split punomoćnik sudionika u postupku NIKOLA LACMANOVIĆ</item>
      <item>MIRJANA KATUNARIĆ MATKOVIĆ, Matoševa 24, 21000 Split</item>
      <item>Rino Barbić, Vrsina bb, 21465 Jelsa punomoćnik sudionika u postupku HVARSKI VODOVOD d.o.o.</item>
      <item>Mr.sci.iur. Berigoj Vrsalović, Trg Mihovila Pavlinovića 3, 21000 Split</item>
      <item>Odvjetničko društvo SURJAN I PARTNERI, odvjetnik Ivan Surjan, Martićeva 10/II, 10000 Zagreb</item>
      <item>Borko Bebić, Kneza Višeslava 16, 21000 Split</item>
      <item>Matija Dorić, Švarcova 2, 10000 Zagreb</item>
      <item>MARKOVIĆ &amp; PLIŠO odvjetničko društvo d.o.o., Ilica 1A, 10000 Zagreb</item>
      <item>Tamara Kranjec Malenica, Predovečka 11, 10000 Zagreb</item>
      <item>Rino Barbić, Vrsina bb, 21465 Jelsa punomoćnik sudionika u postupku Toma Šurjak; Jakov Peronja</item>
      <item>Zoran Iviš, Put Supavla 1/I, 21000 Split punomoćnik sudionika u postupku TIGAR d.o.o. za usluge</item>
      <item>VONČINA GRUBIŠIĆ LOVIĆ LALIĆ, Preradovićeva 13, 10000 Zagreb</item>
      <item>Marina Tončić-Bota, Nikole Tesle 3/II, 10000 Zagreb punomoćnik sudionika u postupku TRAST međunarodno otpremništvo, dioničko društvo</item>
      <item>Dijana Britvić, Ćiril Metodova 38, 21000 Split</item>
      <item>Zajednički odvjetički ured Vinko Ljubičić, Željko Vrdoljak, Sukoišanska 4, 21000 Split</item>
      <item>Odvjetničko društvo GLAMUZINA &amp; GROŠETA, Krajiška 27, 10000 Zagreb punomoćnik sudionika u postupku IREKS AROMA društvo s ograničenom odgovornošću</item>
      <item>Antonia Selak, Gorjanska 26/III, 10000 Zagreb punomoćnik sudionika u postupku Marin Mileteta, odvjetnik</item>
      <item>Odvjetničko društvo  Dragičević i partneri d.o.o., Palmotićeva 60, 10000 Zagreb</item>
      <item>Vinko Radovani, Hrvatske mornarice 1 J, 21000 Split</item>
      <item>OPĆINSKI SUD U OSIJEKU, Europska avenija 7, 31000 Osijek</item>
      <item>Igor Radelić, Kornatska 1, 10000 Zagreb</item>
      <item>Ivo Staničić, I. Gundulića  16 A, 21000 Split</item>
      <item>Odvjetničko društvo Stanić i partneri j.t.d., Riva 4, 51000 Rijeka</item>
      <item>Odvjetničko društvo Hanžeković &amp; Partneri društvo s ograničenom odgovornošću, Radnička Cesta 22, 10000 Zagreb</item>
      <item>Slavica Čupić, Bihačka 2 A/IV, 21000 Split</item>
      <item>Marko Ramljak, Prilaz Gjure Deželića 57, 10000 Zagreb</item>
      <item>Ivan Bilota dipl.ing.građ., Ulica Hrvatskih Žrtava 130, 21220 Seget Donji</item>
      <item>BILOTA INŽENJERING d.o.o. za gradnju i turizam, Hrvatskih žrtava 130, Seget Donji</item>
      <item>OPĆINSKI SUD U SPLITU, Dračevac, Bivša Vojarna Sveti Križ, 21000 Split</item>
      <item>OPĆINSKI SUD U KNINU Posbeni zemljišnoknjižni odjel sa sjedištem u Drnišu, Trg kralja Tomislava 2, 22320 Drniš</item>
      <item>OPĆINSKI SUD U RIJECI Zemljišno-knjižni odjel, Zadarska 1, 51000 Rijeka</item>
      <item>Jelena Kalinić, Raosa Ivana 15, 21000 Split</item>
      <item>Trgovački sud Split, OVRŠNI ODJEL, Sukoišanska 6, 21000 Split</item>
      <item>Trgovački sud Split OGLASNA PLOČA, Sukoišanska 6, 21000 Split</item>
      <item>OPĆINSKI SUD ZADAR Zemljišno knjižni odjel, Borelli 9, 23 000 Zadar</item>
      <item>TRGOVAČKI SUD ZADAR Stalna služba u Šibeniku, Stjepana Radića 81, 22000 Šibenik</item>
      <item>OPĆINSKI GRAĐANSKI SUD ZAGREB, Ulica grada Vukovara 84, 10000 Zagreb</item>
      <item>Trgovački sud Split Računovodstvo, Sukoišanska 6, 21000 Split</item>
      <item>Trgovački sud Split PISARNICA, Sukoišanska 6, 21000 Split</item>
      <item>OPĆINSKI SUD STARI GRAD Zemljišno knjižni odjel, Zbora narodne garde 9, 21460 Stari Grad</item>
      <item>OPĆINSKI SUD DRNIŠ, Trg kralja Tomislava 2, 22320 Drniš</item>
      <item>OPĆINSKI SUD VUKOVAR Zemljišno knjižni odjel, Županijska ulica br. 31, 32000 Vukovar</item>
      <item>Josip Lončarić, Kosirnikova 9, 10000 Zagreb</item>
      <item>Uprava za zaštitu kulturne baštine konzervatorski odjel Trogir, Gradska 4, Trogir</item>
      <item>Ivica Nalis, Ulica Zrinjskih I Frankopana 15, 20350 Metković</item>
      <item>Visoki trgovački sud Republike Hrvatske, Berislavićeva 11, 10000 Zagreb</item>
      <item>Agencija za osiguranje radničkih potraživanja u slučaju stečaja poslodavca, Frankopanska 11, 10000 Zagreb</item>
      <item>SOCIETE GENERALE-SPLITSKA BANKA dioničko društvo, Ruđera Boškovića 16, Split</item>
      <item>Općinski sud u Zadru, Zemljišno knjižni odjel, Borelli 9, 23000 Zadar</item>
      <item>Općinski sud Velika Gorica, Zemljišjno knjižni odjel, Trg kralja Tomislava 36, 10150 Velika Gorica</item>
      <item>Posebni zemljišno knjižni odjel Općinskog suda u Kninu sa sjedištem u Drnišu, Trg kralja Tomislava 2, 22320 Drniš</item>
      <item>Agencija za upravljanje državnom imovinom, Ivana Lučića 6, 10000 Zagreb</item>
      <item>Općinski sud u Splitu, Zemljišno knjižni odjel, Gundulićeva  29, 21000 Split</item>
      <item>Alen Dumanić, Put Skalica 16, 21000 Split</item>
      <item>ADRIACINK d.d. za pocinčavanje, lijevanje i izradu čeličnih konstrukcija, Stinice 12, Split</item>
      <item>Tomislav Krka, Starčevićeva 13, Split</item>
      <item>Porezna uprava Zadar, Ante Starčevića 9, 23000 Zadar</item>
      <item>Porezna uprava Drniš, Kardinala A. Stepinca 4, 22320 Drniš</item>
      <item>Porezna uprava Vukovar, Trg dr. Franje Tuđmana 1, 32000 Vukovar</item>
      <item>Porezna uprava Rijeka, Riva 16, 51000 Rijeka</item>
      <item>Porezna uprava Ispostava Hvar, Fabrika bb, 21450 Hvar</item>
      <item>Porezna uprava Velika Gorica, Trg kralja Tomislava 34, 10410 Velika Gorica</item>
      <item>Porezna uprava Split, Trg dr. Franje Tuđmana 4, 21000 Split</item>
      <item>Marija Brčić, Put Plokita 3, 21000 Split</item>
      <item>Milan Veić, Istarska 11, 21000 Split</item>
      <item>Lukrecija Benković Duboković, Put Firula 19, 21000 Split</item>
      <item>GRAD SPLIT, OBALAK.BRANIMIRA 14, 21000 Split</item>
      <item>Županijsko državno odvjetništvo u Splitu Građansko upravni odjel, Gundulićeva 29 a, 21000 Split</item>
      <item>Fond za zaštitu okoliša i energetsku učinkovitost, Ksaver 208, 10000 Zagreb</item>
      <item>REDOX  j.d.o.o. za usluge, Imotska 61, Split</item>
      <item>Ines Jurašin, Gundulićeva 26, 21000 Split</item>
      <item>Centar za restrukturiranje i prodaju, Ivana Lučića 6, 10000 Zagreb</item>
      <item>Mirjana Katunarić - Matković, odvjetnica, Andrićeva 3, 21000 Split</item>
      <item>Općinski sud u Splitu Zemljišno knjižni odjel Kaštel Lukšić, Obala kralja Tomislava 2, 21214 Kaštel Lukšić</item>
      <item>Ured državne uprave u Splitsko-dalmatinskoj županiji Ispostava Kaštela, Braće Radić 1, 21212 Kaštel Sućurac</item>
      <item>GRAD KAŠTELA, Ulica Braće Radić 1, 21212 Kaštel Sućurac</item>
      <item>Centar za restrukturiranje i prodaju, Ivana Lučića 6, 10000 Zagreb</item>
      <item>Financijska agencija REGIONALNI CENTAR SPLIT, Mažuranićevo šetalište 24 b, 21000 Split</item>
      <item>Alessandra Šimeta, Via Motta 34, 6906 Lugano</item>
      <item>MINISTARSTVO PRAVOSUĐA Glavno tajništvo, Ulica grada Vukovara 49, 10000 Zagreb</item>
      <item>Jadranko Vidović, Mažuranićevo šetalište 55, 21000 Split punomoćnik sudionika u postupku Vedran Nevešćanin</item>
      <item>Anđa Šolić, Držićeva 15, 21210 Solin</item>
      <item>Hilda Aljinović, I. Paštrića Poljičanina 18, 21311 Podstrana</item>
      <item>Vinka Batalić, Kukuljevićeva 3, 21000 Split</item>
      <item>Jadranka Jurjević, Hercegovačka 30, 21000 Split</item>
      <item>Jerko Dugeč, Marina Getaldića 31, 21000 Split</item>
      <item>Mara Dobrota, Trondheimska 9, 21000 Split</item>
      <item>Marin Mladar, PLEMENŠČINA 8 (ranije: KAŠTEL SUĆURAC, CESTA KAŠTEL SUĆURAC, 120), 21212 Kaštel Sućurac</item>
      <item>Blaženka Mihanović, Radičinka 12, 21311 Žrnovnica</item>
      <item>Ljiljana Dadić, Jurja Plančića 8, 21000 Split</item>
      <item>Cvjetana Srbljin, Rendićeva 7, 21000 Split</item>
      <item>Mile Jerković, Pujanke 71, 21000 Split</item>
      <item>Jurka Penić, ULICA MATE RADELJKOVIĆA 7 (ranije: KAŠTEL ŠTAFILIĆ, PUT RESNIKA, 0), 21217 Kaštel Štafilić</item>
      <item>OŠTRC d.o.o., Dežmanova 5, 10000 Zagreb</item>
      <item>Ivan Mišetić, Mihanovićeva 20, 10000 Zagreb</item>
      <item>Hrvatski fond za privatizaciju, I. Lučića 6-8, 10000 Zagreb</item>
      <item>Viskoki trgovački sud RH, Berislavićeva 11, 10000 Zagreb</item>
      <item>Mario Tomić, Ulica Svetega Križica 26, 21450 Hvar</item>
      <item>Marija Davidović, Listešići 11, 21231 Klis</item>
      <item>Jere Brkan, Vukovarska 127, 21000 Split</item>
      <item>Andrija Klarić, Hruševečka Ulica 3, 10000 Zagreb</item>
      <item>DRŽAVNI ZAVOD ZA INTELEKTUALNO VLASNIŠTVO, Ulica Grada Vukovara 78, 10000 Zagreb</item>
      <item>Perica Mitrović, Bjelolasička 23, 31000 Osijek</item>
    </izvorni_sadrzaj>
    <derivirana_varijabla naziv="DomainObject.Predmet.OstaliListFormatedWithAdress_1">
      <item>ŽUPANIJSKO DRŽAVNO ODVJETNIŠTVO U SPLITU, Gundulićeva 29, 21000 Split punomoćnik sudionika u postupku REPUBLIKA HRVATSKA; MINISTARSTVO GOSPODARSTVA, RAVNETELJSTVO ZA ROBNE ZALIHE</item>
      <item>Ivan Matković, Jurja Šižgorića 20, 21000 Split</item>
      <item>Financijska agencija, Vrtni put 3, 10000 Zagreb</item>
      <item>NARODNE NOVINE, dioničko društvo za izdavanje i tiskanje Službenog lista Republike Hrvatske, službenih i drugih obrazaca te , Savski Gaj XIII. put 6, 10000 Zagreb</item>
      <item>Natalija Mladineo, Viška 24, 21000 Split</item>
      <item>Dr. Silvio Ćurin, Domovinskog rata 27/I, 21000 Split</item>
      <item>Toni Vukičević, Gorička 6 a, 21000 Split</item>
      <item>Mijo Jeličić, Kliška 29, 21000 Split punomoćnik sudionika u postupku Mara Jukić; Ivica Bašić</item>
      <item>Damir Zagoršćak, I. Gundulića 36 b, 31000 Osijek</item>
      <item>Grgić &amp; Partneri odvjetničko društvo j.t.d., Ulica grada Vukovara 282, 10000 Zagreb punomoćnik sudionika u postupku JADRANSKO OSIGURANJE d.d.; EUROLEASING d.o.o.</item>
      <item>Antonio Zujić, Arnoldova 4, 10000 Zagreb punomoćnik sudionika u postupku CITY EX d.o.o. za prijenos poslovne dokumentacije</item>
      <item>Anđelko Jureško, Radnički dol 23, 10000 Zagreb</item>
      <item>PAVIŠA MAROVIĆ, Bosanska 11/III, 21000 Split</item>
      <item>JADRANŠPED društvo s ograničenom odgovornošću za špediciju, trgovinu i usluge, Kopilica 47 b, Split</item>
      <item>Lukica Bucat, Milna 2014, Milna</item>
      <item>Miranda Budiša, Ulica Kralja Zvonimira 18, 22320 Drniš</item>
      <item>Nada Lović, Pujanke 1, 21000 Split</item>
      <item>JADRANSKO OSIGURANJE dioničko društvo, Listopadska 2, 10000 Zagreb</item>
      <item>Zajednički odvjetnički ured VINKO LJUBIČIĆ, ŽELJKO VRDOL, Sukojišanska 4, 21000 Split</item>
      <item>Jasmin Avdagić, Kralja Zvonimira 44, 22000 Šibenik punomoćnik sudionika u postupku TISKARA MALENICA d.o.o.</item>
      <item>Odvjetnički ured Avdagić, Kralja Zvonimira 44, 22000 Šibenik</item>
      <item>Ivica Crnogaća, Kralja Zvonimira 44, 22000 Šibenik</item>
      <item>Zdravko Bojanić, P. Scutteri 7, 21460 STARI GRAD, Otok Hvar punomoćnik sudionika u postupku Ivan Marijan</item>
      <item>MAĐARIĆ &amp; LUI - odvjetničko društvo d.o.o., Ilica 191F, 10000 Zagreb punomoćnik sudionika u postupku Zagrebačka burza d.d.</item>
      <item>HRVOJE LUI, Ilica 191 F, 10000 Zagreb</item>
      <item>DARKO VARNICA, F.Tuđmana 632, 21214 Kaštel Kambelovac</item>
      <item>ŽUPANIJSKO DRŽAVNO ODVJETNIŠTVO, Gundulićeva 29 a, 21000 Split punomoćnik sudionika u postupku POREZNA UPRAVA Područni ured Split</item>
      <item>ANTE RAJČIĆ, Sukoišanska 23, 21000 Split</item>
      <item>KRUNO PERONJA, Domovinskog rata 29 b/V, 21000 Split punomoćnik sudionika u postupku FABIJAN PERONJA</item>
      <item>Odvjetničko društvo Hanžeković &amp; Partneri društvo s ograničenom odgovornošću, Radnička Cesta 22, 10000 Zagreb punomoćnik sudionika u postupku AMEROPA AG</item>
      <item>DORIS KOŠTA, Ulica Domovinskog rata 21, 21000 Split punomoćnik sudionika u postupku NIKOLA LACMANOVIĆ</item>
      <item>MIRJANA KATUNARIĆ MATKOVIĆ, Matoševa 24, 21000 Split</item>
      <item>Rino Barbić, Vrsina bb, 21465 Jelsa punomoćnik sudionika u postupku HVARSKI VODOVOD d.o.o.</item>
      <item>Mr.sci.iur. Berigoj Vrsalović, Trg Mihovila Pavlinovića 3, 21000 Split</item>
      <item>Odvjetničko društvo SURJAN I PARTNERI, odvjetnik Ivan Surjan, Martićeva 10/II, 10000 Zagreb</item>
      <item>Borko Bebić, Kneza Višeslava 16, 21000 Split</item>
      <item>Matija Dorić, Švarcova 2, 10000 Zagreb</item>
      <item>MARKOVIĆ &amp; PLIŠO odvjetničko društvo d.o.o., Ilica 1A, 10000 Zagreb</item>
      <item>Tamara Kranjec Malenica, Predovečka 11, 10000 Zagreb</item>
      <item>Rino Barbić, Vrsina bb, 21465 Jelsa punomoćnik sudionika u postupku Toma Šurjak; Jakov Peronja</item>
      <item>Zoran Iviš, Put Supavla 1/I, 21000 Split punomoćnik sudionika u postupku TIGAR d.o.o. za usluge</item>
      <item>VONČINA GRUBIŠIĆ LOVIĆ LALIĆ, Preradovićeva 13, 10000 Zagreb</item>
      <item>Marina Tončić-Bota, Nikole Tesle 3/II, 10000 Zagreb punomoćnik sudionika u postupku TRAST međunarodno otpremništvo, dioničko društvo</item>
      <item>Dijana Britvić, Ćiril Metodova 38, 21000 Split</item>
      <item>Zajednički odvjetički ured Vinko Ljubičić, Željko Vrdoljak, Sukoišanska 4, 21000 Split</item>
      <item>Odvjetničko društvo GLAMUZINA &amp; GROŠETA, Krajiška 27, 10000 Zagreb punomoćnik sudionika u postupku IREKS AROMA društvo s ograničenom odgovornošću</item>
      <item>Antonia Selak, Gorjanska 26/III, 10000 Zagreb punomoćnik sudionika u postupku Marin Mileteta, odvjetnik</item>
      <item>Odvjetničko društvo  Dragičević i partneri d.o.o., Palmotićeva 60, 10000 Zagreb</item>
      <item>Vinko Radovani, Hrvatske mornarice 1 J, 21000 Split</item>
      <item>OPĆINSKI SUD U OSIJEKU, Europska avenija 7, 31000 Osijek</item>
      <item>Igor Radelić, Kornatska 1, 10000 Zagreb</item>
      <item>Ivo Staničić, I. Gundulića  16 A, 21000 Split</item>
      <item>Odvjetničko društvo Stanić i partneri j.t.d., Riva 4, 51000 Rijeka</item>
      <item>Odvjetničko društvo Hanžeković &amp; Partneri društvo s ograničenom odgovornošću, Radnička Cesta 22, 10000 Zagreb</item>
      <item>Slavica Čupić, Bihačka 2 A/IV, 21000 Split</item>
      <item>Marko Ramljak, Prilaz Gjure Deželića 57, 10000 Zagreb</item>
      <item>Ivan Bilota dipl.ing.građ., Ulica Hrvatskih Žrtava 130, 21220 Seget Donji</item>
      <item>BILOTA INŽENJERING d.o.o. za gradnju i turizam, Hrvatskih žrtava 130, Seget Donji</item>
      <item>OPĆINSKI SUD U SPLITU, Dračevac, Bivša Vojarna Sveti Križ, 21000 Split</item>
      <item>OPĆINSKI SUD U KNINU Posbeni zemljišnoknjižni odjel sa sjedištem u Drnišu, Trg kralja Tomislava 2, 22320 Drniš</item>
      <item>OPĆINSKI SUD U RIJECI Zemljišno-knjižni odjel, Zadarska 1, 51000 Rijeka</item>
      <item>Jelena Kalinić, Raosa Ivana 15, 21000 Split</item>
      <item>Trgovački sud Split, OVRŠNI ODJEL, Sukoišanska 6, 21000 Split</item>
      <item>Trgovački sud Split OGLASNA PLOČA, Sukoišanska 6, 21000 Split</item>
      <item>OPĆINSKI SUD ZADAR Zemljišno knjižni odjel, Borelli 9, 23 000 Zadar</item>
      <item>TRGOVAČKI SUD ZADAR Stalna služba u Šibeniku, Stjepana Radića 81, 22000 Šibenik</item>
      <item>OPĆINSKI GRAĐANSKI SUD ZAGREB, Ulica grada Vukovara 84, 10000 Zagreb</item>
      <item>Trgovački sud Split Računovodstvo, Sukoišanska 6, 21000 Split</item>
      <item>Trgovački sud Split PISARNICA, Sukoišanska 6, 21000 Split</item>
      <item>OPĆINSKI SUD STARI GRAD Zemljišno knjižni odjel, Zbora narodne garde 9, 21460 Stari Grad</item>
      <item>OPĆINSKI SUD DRNIŠ, Trg kralja Tomislava 2, 22320 Drniš</item>
      <item>OPĆINSKI SUD VUKOVAR Zemljišno knjižni odjel, Županijska ulica br. 31, 32000 Vukovar</item>
      <item>Josip Lončarić, Kosirnikova 9, 10000 Zagreb</item>
      <item>Uprava za zaštitu kulturne baštine konzervatorski odjel Trogir, Gradska 4, Trogir</item>
      <item>Ivica Nalis, Ulica Zrinjskih I Frankopana 15, 20350 Metković</item>
      <item>Visoki trgovački sud Republike Hrvatske, Berislavićeva 11, 10000 Zagreb</item>
      <item>Agencija za osiguranje radničkih potraživanja u slučaju stečaja poslodavca, Frankopanska 11, 10000 Zagreb</item>
      <item>SOCIETE GENERALE-SPLITSKA BANKA dioničko društvo, Ruđera Boškovića 16, Split</item>
      <item>Općinski sud u Zadru, Zemljišno knjižni odjel, Borelli 9, 23000 Zadar</item>
      <item>Općinski sud Velika Gorica, Zemljišjno knjižni odjel, Trg kralja Tomislava 36, 10150 Velika Gorica</item>
      <item>Posebni zemljišno knjižni odjel Općinskog suda u Kninu sa sjedištem u Drnišu, Trg kralja Tomislava 2, 22320 Drniš</item>
      <item>Agencija za upravljanje državnom imovinom, Ivana Lučića 6, 10000 Zagreb</item>
      <item>Općinski sud u Splitu, Zemljišno knjižni odjel, Gundulićeva  29, 21000 Split</item>
      <item>Alen Dumanić, Put Skalica 16, 21000 Split</item>
      <item>ADRIACINK d.d. za pocinčavanje, lijevanje i izradu čeličnih konstrukcija, Stinice 12, Split</item>
      <item>Tomislav Krka, Starčevićeva 13, Split</item>
      <item>Porezna uprava Zadar, Ante Starčevića 9, 23000 Zadar</item>
      <item>Porezna uprava Drniš, Kardinala A. Stepinca 4, 22320 Drniš</item>
      <item>Porezna uprava Vukovar, Trg dr. Franje Tuđmana 1, 32000 Vukovar</item>
      <item>Porezna uprava Rijeka, Riva 16, 51000 Rijeka</item>
      <item>Porezna uprava Ispostava Hvar, Fabrika bb, 21450 Hvar</item>
      <item>Porezna uprava Velika Gorica, Trg kralja Tomislava 34, 10410 Velika Gorica</item>
      <item>Porezna uprava Split, Trg dr. Franje Tuđmana 4, 21000 Split</item>
      <item>Marija Brčić, Put Plokita 3, 21000 Split</item>
      <item>Milan Veić, Istarska 11, 21000 Split</item>
      <item>Lukrecija Benković Duboković, Put Firula 19, 21000 Split</item>
      <item>GRAD SPLIT, OBALAK.BRANIMIRA 14, 21000 Split</item>
      <item>Županijsko državno odvjetništvo u Splitu Građansko upravni odjel, Gundulićeva 29 a, 21000 Split</item>
      <item>Fond za zaštitu okoliša i energetsku učinkovitost, Ksaver 208, 10000 Zagreb</item>
      <item>REDOX  j.d.o.o. za usluge, Imotska 61, Split</item>
      <item>Ines Jurašin, Gundulićeva 26, 21000 Split</item>
      <item>Centar za restrukturiranje i prodaju, Ivana Lučića 6, 10000 Zagreb</item>
      <item>Mirjana Katunarić - Matković, odvjetnica, Andrićeva 3, 21000 Split</item>
      <item>Općinski sud u Splitu Zemljišno knjižni odjel Kaštel Lukšić, Obala kralja Tomislava 2, 21214 Kaštel Lukšić</item>
      <item>Ured državne uprave u Splitsko-dalmatinskoj županiji Ispostava Kaštela, Braće Radić 1, 21212 Kaštel Sućurac</item>
      <item>GRAD KAŠTELA, Ulica Braće Radić 1, 21212 Kaštel Sućurac</item>
      <item>Centar za restrukturiranje i prodaju, Ivana Lučića 6, 10000 Zagreb</item>
      <item>Financijska agencija REGIONALNI CENTAR SPLIT, Mažuranićevo šetalište 24 b, 21000 Split</item>
      <item>Alessandra Šimeta, Via Motta 34, 6906 Lugano</item>
      <item>MINISTARSTVO PRAVOSUĐA Glavno tajništvo, Ulica grada Vukovara 49, 10000 Zagreb</item>
      <item>Jadranko Vidović, Mažuranićevo šetalište 55, 21000 Split punomoćnik sudionika u postupku Vedran Nevešćanin</item>
      <item>Anđa Šolić, Držićeva 15, 21210 Solin</item>
      <item>Hilda Aljinović, I. Paštrića Poljičanina 18, 21311 Podstrana</item>
      <item>Vinka Batalić, Kukuljevićeva 3, 21000 Split</item>
      <item>Jadranka Jurjević, Hercegovačka 30, 21000 Split</item>
      <item>Jerko Dugeč, Marina Getaldića 31, 21000 Split</item>
      <item>Mara Dobrota, Trondheimska 9, 21000 Split</item>
      <item>Marin Mladar, PLEMENŠČINA 8 (ranije: KAŠTEL SUĆURAC, CESTA KAŠTEL SUĆURAC, 120), 21212 Kaštel Sućurac</item>
      <item>Blaženka Mihanović, Radičinka 12, 21311 Žrnovnica</item>
      <item>Ljiljana Dadić, Jurja Plančića 8, 21000 Split</item>
      <item>Cvjetana Srbljin, Rendićeva 7, 21000 Split</item>
      <item>Mile Jerković, Pujanke 71, 21000 Split</item>
      <item>Jurka Penić, ULICA MATE RADELJKOVIĆA 7 (ranije: KAŠTEL ŠTAFILIĆ, PUT RESNIKA, 0), 21217 Kaštel Štafilić</item>
      <item>OŠTRC d.o.o., Dežmanova 5, 10000 Zagreb</item>
      <item>Ivan Mišetić, Mihanovićeva 20, 10000 Zagreb</item>
      <item>Hrvatski fond za privatizaciju, I. Lučića 6-8, 10000 Zagreb</item>
      <item>Viskoki trgovački sud RH, Berislavićeva 11, 10000 Zagreb</item>
      <item>Mario Tomić, Ulica Svetega Križica 26, 21450 Hvar</item>
      <item>Marija Davidović, Listešići 11, 21231 Klis</item>
      <item>Jere Brkan, Vukovarska 127, 21000 Split</item>
      <item>Andrija Klarić, Hruševečka Ulica 3, 10000 Zagreb</item>
      <item>DRŽAVNI ZAVOD ZA INTELEKTUALNO VLASNIŠTVO, Ulica Grada Vukovara 78, 10000 Zagreb</item>
      <item>Perica Mitrović, Bjelolasička 23, 31000 Osijek</item>
    </derivirana_varijabla>
  </DomainObject.Predmet.OstaliListFormatedWithAdress>
  <DomainObject.Predmet.OstaliListFormatedWithAdressOIB>
    <izvorni_sadrzaj>
      <item>ŽUPANIJSKO DRŽAVNO ODVJETNIŠTVO U SPLITU, OIB 70793241859, Gundulićeva 29, 21000 Split punomoćnik sudionika u postupku REPUBLIKA HRVATSKA; MINISTARSTVO GOSPODARSTVA, RAVNETELJSTVO ZA ROBNE ZALIHE</item>
      <item>Ivan Matković, Jurja Šižgorića 20, 21000 Split</item>
      <item>Financijska agencija, OIB 85821130368, Vrtni put 3, 10000 Zagreb</item>
      <item>NARODNE NOVINE, dioničko društvo za izdavanje i tiskanje Službenog lista Republike Hrvatske, službenih i drugih obrazaca te , OIB 64546066176, Savski Gaj XIII. put 6, 10000 Zagreb</item>
      <item>Natalija Mladineo, OIB 62875698528, Viška 24, 21000 Split</item>
      <item>Dr. Silvio Ćurin, OIB 42669674962, Domovinskog rata 27/I, 21000 Split</item>
      <item>Toni Vukičević, Gorička 6 a, 21000 Split</item>
      <item>Mijo Jeličić, OIB 71855290129, Kliška 29, 21000 Split punomoćnik sudionika u postupku Mara Jukić; Ivica Bašić</item>
      <item>Damir Zagoršćak, OIB 30993782023, I. Gundulića 36 b, 31000 Osijek</item>
      <item>Grgić &amp; Partneri odvjetničko društvo j.t.d., OIB 16457179668, Ulica grada Vukovara 282, 10000 Zagreb punomoćnik sudionika u postupku JADRANSKO OSIGURANJE d.d.; EUROLEASING d.o.o.</item>
      <item>Antonio Zujić, Arnoldova 4, 10000 Zagreb punomoćnik sudionika u postupku CITY EX d.o.o. za prijenos poslovne dokumentacije</item>
      <item>Anđelko Jureško, OIB 77082063693, Radnički dol 23, 10000 Zagreb</item>
      <item>PAVIŠA MAROVIĆ, Bosanska 11/III, 21000 Split</item>
      <item>JADRANŠPED društvo s ograničenom odgovornošću za špediciju, trgovinu i usluge, OIB 01049951500, Kopilica 47 b, Split</item>
      <item>Lukica Bucat, OIB 91720486742, Milna 2014, Milna</item>
      <item>Miranda Budiša, OIB 35557811513, Ulica Kralja Zvonimira 18, 22320 Drniš</item>
      <item>Nada Lović, OIB 30557474014, Pujanke 1, 21000 Split</item>
      <item>JADRANSKO OSIGURANJE dioničko društvo, OIB 94472454976, Listopadska 2, 10000 Zagreb</item>
      <item>Zajednički odvjetnički ured VINKO LJUBIČIĆ, ŽELJKO VRDOL, Sukojišanska 4, 21000 Split</item>
      <item>Jasmin Avdagić, Kralja Zvonimira 44, 22000 Šibenik punomoćnik sudionika u postupku TISKARA MALENICA d.o.o.</item>
      <item>Odvjetnički ured Avdagić, Kralja Zvonimira 44, 22000 Šibenik</item>
      <item>Ivica Crnogaća, Kralja Zvonimira 44, 22000 Šibenik</item>
      <item>Zdravko Bojanić, P. Scutteri 7, 21460 STARI GRAD, Otok Hvar punomoćnik sudionika u postupku Ivan Marijan</item>
      <item>MAĐARIĆ &amp; LUI - odvjetničko društvo d.o.o., OIB 27355904472, Ilica 191F, 10000 Zagreb punomoćnik sudionika u postupku Zagrebačka burza d.d.</item>
      <item>HRVOJE LUI, Ilica 191 F, 10000 Zagreb</item>
      <item>DARKO VARNICA, F.Tuđmana 632, 21214 Kaštel Kambelovac</item>
      <item>ŽUPANIJSKO DRŽAVNO ODVJETNIŠTVO, OIB 70793241859, Gundulićeva 29 a, 21000 Split punomoćnik sudionika u postupku POREZNA UPRAVA Područni ured Split</item>
      <item>ANTE RAJČIĆ, Sukoišanska 23, 21000 Split</item>
      <item>KRUNO PERONJA, Domovinskog rata 29 b/V, 21000 Split punomoćnik sudionika u postupku FABIJAN PERONJA</item>
      <item>Odvjetničko društvo Hanžeković &amp; Partneri društvo s ograničenom odgovornošću, OIB 85127306373, Radnička Cesta 22, 10000 Zagreb punomoćnik sudionika u postupku AMEROPA AG</item>
      <item>DORIS KOŠTA, OIB 50670282682, Ulica Domovinskog rata 21, 21000 Split punomoćnik sudionika u postupku NIKOLA LACMANOVIĆ</item>
      <item>MIRJANA KATUNARIĆ MATKOVIĆ, Matoševa 24, 21000 Split</item>
      <item>Rino Barbić, Vrsina bb, 21465 Jelsa punomoćnik sudionika u postupku HVARSKI VODOVOD d.o.o.</item>
      <item>Mr.sci.iur. Berigoj Vrsalović, OIB 35894904443, Trg Mihovila Pavlinovića 3, 21000 Split</item>
      <item>Odvjetničko društvo SURJAN I PARTNERI, odvjetnik Ivan Surjan, Martićeva 10/II, 10000 Zagreb</item>
      <item>Borko Bebić, Kneza Višeslava 16, 21000 Split</item>
      <item>Matija Dorić, Švarcova 2, 10000 Zagreb</item>
      <item>MARKOVIĆ &amp; PLIŠO odvjetničko društvo d.o.o., OIB 82282572283, Ilica 1A, 10000 Zagreb</item>
      <item>Tamara Kranjec Malenica, Predovečka 11, 10000 Zagreb</item>
      <item>Rino Barbić, Vrsina bb, 21465 Jelsa punomoćnik sudionika u postupku Toma Šurjak; Jakov Peronja</item>
      <item>Zoran Iviš, Put Supavla 1/I, 21000 Split punomoćnik sudionika u postupku TIGAR d.o.o. za usluge</item>
      <item>VONČINA GRUBIŠIĆ LOVIĆ LALIĆ, Preradovićeva 13, 10000 Zagreb</item>
      <item>Marina Tončić-Bota, Nikole Tesle 3/II, 10000 Zagreb punomoćnik sudionika u postupku TRAST međunarodno otpremništvo, dioničko društvo</item>
      <item>Dijana Britvić, OIB 82319776508, Ćiril Metodova 38, 21000 Split</item>
      <item>Zajednički odvjetički ured Vinko Ljubičić, Željko Vrdoljak, Sukoišanska 4, 21000 Split</item>
      <item>Odvjetničko društvo GLAMUZINA &amp; GROŠETA, OIB 69402757072, Krajiška 27, 10000 Zagreb punomoćnik sudionika u postupku IREKS AROMA društvo s ograničenom odgovornošću</item>
      <item>Antonia Selak, Gorjanska 26/III, 10000 Zagreb punomoćnik sudionika u postupku Marin Mileteta, odvjetnik</item>
      <item>Odvjetničko društvo  Dragičević i partneri d.o.o., Palmotićeva 60, 10000 Zagreb</item>
      <item>Vinko Radovani, Hrvatske mornarice 1 J, 21000 Split</item>
      <item>OPĆINSKI SUD U OSIJEKU, OIB 38625793303, Europska avenija 7, 31000 Osijek</item>
      <item>Igor Radelić, Kornatska 1, 10000 Zagreb</item>
      <item>Ivo Staničić, I. Gundulića  16 A, 21000 Split</item>
      <item>Odvjetničko društvo Stanić i partneri j.t.d., Riva 4, 51000 Rijeka</item>
      <item>Odvjetničko društvo Hanžeković &amp; Partneri društvo s ograničenom odgovornošću, OIB 85127306373, Radnička Cesta 22, 10000 Zagreb</item>
      <item>Slavica Čupić, Bihačka 2 A/IV, 21000 Split</item>
      <item>Marko Ramljak, Prilaz Gjure Deželića 57, 10000 Zagreb</item>
      <item>Ivan Bilota dipl.ing.građ., OIB 56287080453, Ulica Hrvatskih Žrtava 130, 21220 Seget Donji</item>
      <item>BILOTA INŽENJERING d.o.o. za gradnju i turizam, OIB 56075169776, Hrvatskih žrtava 130, Seget Donji</item>
      <item>OPĆINSKI SUD U SPLITU, OIB 61980608934, Dračevac, Bivša Vojarna Sveti Križ, 21000 Split</item>
      <item>OPĆINSKI SUD U KNINU Posbeni zemljišnoknjižni odjel sa sjedištem u Drnišu, OIB 41941343564, Trg kralja Tomislava 2, 22320 Drniš</item>
      <item>OPĆINSKI SUD U RIJECI Zemljišno-knjižni odjel, OIB 54566384631, Zadarska 1, 51000 Rijeka</item>
      <item>Jelena Kalinić, Raosa Ivana 15, 21000 Split</item>
      <item>Trgovački sud Split, OVRŠNI ODJEL, Sukoišanska 6, 21000 Split</item>
      <item>Trgovački sud Split OGLASNA PLOČA, Sukoišanska 6, 21000 Split</item>
      <item>OPĆINSKI SUD ZADAR Zemljišno knjižni odjel, Borelli 9, 23 000 Zadar</item>
      <item>TRGOVAČKI SUD ZADAR Stalna služba u Šibeniku, OIB 97465301721, Stjepana Radića 81, 22000 Šibenik</item>
      <item>OPĆINSKI GRAĐANSKI SUD ZAGREB, OIB 01252163117, Ulica grada Vukovara 84, 10000 Zagreb</item>
      <item>Trgovački sud Split Računovodstvo, OIB 30842297926, Sukoišanska 6, 21000 Split</item>
      <item>Trgovački sud Split PISARNICA, OIB 30842297926, Sukoišanska 6, 21000 Split</item>
      <item>OPĆINSKI SUD STARI GRAD Zemljišno knjižni odjel, OIB 61980608934, Zbora narodne garde 9, 21460 Stari Grad</item>
      <item>OPĆINSKI SUD DRNIŠ, Trg kralja Tomislava 2, 22320 Drniš</item>
      <item>OPĆINSKI SUD VUKOVAR Zemljišno knjižni odjel, OIB 69370038985, Županijska ulica br. 31, 32000 Vukovar</item>
      <item>Josip Lončarić, Kosirnikova 9, 10000 Zagreb</item>
      <item>Uprava za zaštitu kulturne baštine konzervatorski odjel Trogir, Gradska 4, Trogir</item>
      <item>Ivica Nalis, OIB 03828238106, Ulica Zrinjskih I Frankopana 15, 20350 Metković</item>
      <item>Visoki trgovački sud Republike Hrvatske, OIB 97349366519, Berislavićeva 11, 10000 Zagreb</item>
      <item>Agencija za osiguranje radničkih potraživanja u slučaju stečaja poslodavca, OIB 04323472109, Frankopanska 11, 10000 Zagreb</item>
      <item>SOCIETE GENERALE-SPLITSKA BANKA dioničko društvo, OIB 69326397242, Ruđera Boškovića 16, Split</item>
      <item>Općinski sud u Zadru, Zemljišno knjižni odjel, OIB 78866932443, Borelli 9, 23000 Zadar</item>
      <item>Općinski sud Velika Gorica, Zemljišjno knjižni odjel, OIB 32284739479, Trg kralja Tomislava 36, 10150 Velika Gorica</item>
      <item>Posebni zemljišno knjižni odjel Općinskog suda u Kninu sa sjedištem u Drnišu, OIB 41941343564, Trg kralja Tomislava 2, 22320 Drniš</item>
      <item>Agencija za upravljanje državnom imovinom, OIB 75666130770, Ivana Lučića 6, 10000 Zagreb</item>
      <item>Općinski sud u Splitu, Zemljišno knjižni odjel, OIB 61980608934, Gundulićeva  29, 21000 Split</item>
      <item>Alen Dumanić, OIB 96821083726, Put Skalica 16, 21000 Split</item>
      <item>ADRIACINK d.d. za pocinčavanje, lijevanje i izradu čeličnih konstrukcija, OIB 29615199749, Stinice 12, Split</item>
      <item>Tomislav Krka, Starčevićeva 13, Split</item>
      <item>Porezna uprava Zadar, OIB 18683136487, Ante Starčevića 9, 23000 Zadar</item>
      <item>Porezna uprava Drniš, OIB 18683136487, Kardinala A. Stepinca 4, 22320 Drniš</item>
      <item>Porezna uprava Vukovar, OIB 18683136487, Trg dr. Franje Tuđmana 1, 32000 Vukovar</item>
      <item>Porezna uprava Rijeka, OIB 18683136487, Riva 16, 51000 Rijeka</item>
      <item>Porezna uprava Ispostava Hvar, OIB 18683136487, Fabrika bb, 21450 Hvar</item>
      <item>Porezna uprava Velika Gorica, OIB 18683136487, Trg kralja Tomislava 34, 10410 Velika Gorica</item>
      <item>Porezna uprava Split, OIB 18683136487, Trg dr. Franje Tuđmana 4, 21000 Split</item>
      <item>Marija Brčić, Put Plokita 3, 21000 Split</item>
      <item>Milan Veić, Istarska 11, 21000 Split</item>
      <item>Lukrecija Benković Duboković, OIB 23379427545, Put Firula 19, 21000 Split</item>
      <item>GRAD SPLIT, OBALAK.BRANIMIRA 14, 21000 Split</item>
      <item>Županijsko državno odvjetništvo u Splitu Građansko upravni odjel, OIB 70793241859, Gundulićeva 29 a, 21000 Split</item>
      <item>Fond za zaštitu okoliša i energetsku učinkovitost, Ksaver 208, 10000 Zagreb</item>
      <item>REDOX  j.d.o.o. za usluge, OIB 55472425213, Imotska 61, Split</item>
      <item>Ines Jurašin, Gundulićeva 26, 21000 Split</item>
      <item>Centar za restrukturiranje i prodaju, OIB 38083028711, Ivana Lučića 6, 10000 Zagreb</item>
      <item>Mirjana Katunarić - Matković, odvjetnica, OIB 19345128906, Andrićeva 3, 21000 Split</item>
      <item>Općinski sud u Splitu Zemljišno knjižni odjel Kaštel Lukšić, OIB 61980608934, Obala kralja Tomislava 2, 21214 Kaštel Lukšić</item>
      <item>Ured državne uprave u Splitsko-dalmatinskoj županiji Ispostava Kaštela, Braće Radić 1, 21212 Kaštel Sućurac</item>
      <item>GRAD KAŠTELA, Ulica Braće Radić 1, 21212 Kaštel Sućurac</item>
      <item>Centar za restrukturiranje i prodaju, OIB 38083028711, Ivana Lučića 6, 10000 Zagreb</item>
      <item>Financijska agencija REGIONALNI CENTAR SPLIT, OIB 85821130368, Mažuranićevo šetalište 24 b, 21000 Split</item>
      <item>Alessandra Šimeta, OIB 12919457160, Via Motta 34, 6906 Lugano</item>
      <item>MINISTARSTVO PRAVOSUĐA Glavno tajništvo, OIB 26635293339, Ulica grada Vukovara 49, 10000 Zagreb</item>
      <item>Jadranko Vidović, OIB 59002364613, Mažuranićevo šetalište 55, 21000 Split punomoćnik sudionika u postupku Vedran Nevešćanin</item>
      <item>Anđa Šolić, OIB 19915712920, Držićeva 15, 21210 Solin</item>
      <item>Hilda Aljinović, OIB 29776220525, I. Paštrića Poljičanina 18, 21311 Podstrana</item>
      <item>Vinka Batalić, OIB 93618932042, Kukuljevićeva 3, 21000 Split</item>
      <item>Jadranka Jurjević, OIB 81391207997, Hercegovačka 30, 21000 Split</item>
      <item>Jerko Dugeč, OIB 57017761001, Marina Getaldića 31, 21000 Split</item>
      <item>Mara Dobrota, OIB 21943772484, Trondheimska 9, 21000 Split</item>
      <item>Marin Mladar, OIB 17080094552, PLEMENŠČINA 8 (ranije: KAŠTEL SUĆURAC, CESTA KAŠTEL SUĆURAC, 120), 21212 Kaštel Sućurac</item>
      <item>Blaženka Mihanović, OIB 68180763414, Radičinka 12, 21311 Žrnovnica</item>
      <item>Ljiljana Dadić, OIB 34453706637, Jurja Plančića 8, 21000 Split</item>
      <item>Cvjetana Srbljin, OIB 66904421085, Rendićeva 7, 21000 Split</item>
      <item>Mile Jerković, OIB 47281082801, Pujanke 71, 21000 Split</item>
      <item>Jurka Penić, OIB 45519634047, ULICA MATE RADELJKOVIĆA 7 (ranije: KAŠTEL ŠTAFILIĆ, PUT RESNIKA, 0), 21217 Kaštel Štafilić</item>
      <item>OŠTRC d.o.o., OIB 74171273839, Dežmanova 5, 10000 Zagreb</item>
      <item>Ivan Mišetić, Mihanovićeva 20, 10000 Zagreb</item>
      <item>Hrvatski fond za privatizaciju, I. Lučića 6-8, 10000 Zagreb</item>
      <item>Viskoki trgovački sud RH, Berislavićeva 11, 10000 Zagreb</item>
      <item>Mario Tomić, OIB 12822553870, Ulica Svetega Križica 26, 21450 Hvar</item>
      <item>Marija Davidović, Listešići 11, 21231 Klis</item>
      <item>Jere Brkan, Vukovarska 127, 21000 Split</item>
      <item>Andrija Klarić, OIB 18697161464, Hruševečka Ulica 3, 10000 Zagreb</item>
      <item>DRŽAVNI ZAVOD ZA INTELEKTUALNO VLASNIŠTVO, OIB 89755384389, Ulica Grada Vukovara 78, 10000 Zagreb</item>
      <item>Perica Mitrović, OIB 29538074286, Bjelolasička 23, 31000 Osijek</item>
    </izvorni_sadrzaj>
    <derivirana_varijabla naziv="DomainObject.Predmet.OstaliListFormatedWithAdressOIB_1">
      <item>ŽUPANIJSKO DRŽAVNO ODVJETNIŠTVO U SPLITU, OIB 70793241859, Gundulićeva 29, 21000 Split punomoćnik sudionika u postupku REPUBLIKA HRVATSKA; MINISTARSTVO GOSPODARSTVA, RAVNETELJSTVO ZA ROBNE ZALIHE</item>
      <item>Ivan Matković, Jurja Šižgorića 20, 21000 Split</item>
      <item>Financijska agencija, OIB 85821130368, Vrtni put 3, 10000 Zagreb</item>
      <item>NARODNE NOVINE, dioničko društvo za izdavanje i tiskanje Službenog lista Republike Hrvatske, službenih i drugih obrazaca te , OIB 64546066176, Savski Gaj XIII. put 6, 10000 Zagreb</item>
      <item>Natalija Mladineo, OIB 62875698528, Viška 24, 21000 Split</item>
      <item>Dr. Silvio Ćurin, OIB 42669674962, Domovinskog rata 27/I, 21000 Split</item>
      <item>Toni Vukičević, Gorička 6 a, 21000 Split</item>
      <item>Mijo Jeličić, OIB 71855290129, Kliška 29, 21000 Split punomoćnik sudionika u postupku Mara Jukić; Ivica Bašić</item>
      <item>Damir Zagoršćak, OIB 30993782023, I. Gundulića 36 b, 31000 Osijek</item>
      <item>Grgić &amp; Partneri odvjetničko društvo j.t.d., OIB 16457179668, Ulica grada Vukovara 282, 10000 Zagreb punomoćnik sudionika u postupku JADRANSKO OSIGURANJE d.d.; EUROLEASING d.o.o.</item>
      <item>Antonio Zujić, Arnoldova 4, 10000 Zagreb punomoćnik sudionika u postupku CITY EX d.o.o. za prijenos poslovne dokumentacije</item>
      <item>Anđelko Jureško, OIB 77082063693, Radnički dol 23, 10000 Zagreb</item>
      <item>PAVIŠA MAROVIĆ, Bosanska 11/III, 21000 Split</item>
      <item>JADRANŠPED društvo s ograničenom odgovornošću za špediciju, trgovinu i usluge, OIB 01049951500, Kopilica 47 b, Split</item>
      <item>Lukica Bucat, OIB 91720486742, Milna 2014, Milna</item>
      <item>Miranda Budiša, OIB 35557811513, Ulica Kralja Zvonimira 18, 22320 Drniš</item>
      <item>Nada Lović, OIB 30557474014, Pujanke 1, 21000 Split</item>
      <item>JADRANSKO OSIGURANJE dioničko društvo, OIB 94472454976, Listopadska 2, 10000 Zagreb</item>
      <item>Zajednički odvjetnički ured VINKO LJUBIČIĆ, ŽELJKO VRDOL, Sukojišanska 4, 21000 Split</item>
      <item>Jasmin Avdagić, Kralja Zvonimira 44, 22000 Šibenik punomoćnik sudionika u postupku TISKARA MALENICA d.o.o.</item>
      <item>Odvjetnički ured Avdagić, Kralja Zvonimira 44, 22000 Šibenik</item>
      <item>Ivica Crnogaća, Kralja Zvonimira 44, 22000 Šibenik</item>
      <item>Zdravko Bojanić, P. Scutteri 7, 21460 STARI GRAD, Otok Hvar punomoćnik sudionika u postupku Ivan Marijan</item>
      <item>MAĐARIĆ &amp; LUI - odvjetničko društvo d.o.o., OIB 27355904472, Ilica 191F, 10000 Zagreb punomoćnik sudionika u postupku Zagrebačka burza d.d.</item>
      <item>HRVOJE LUI, Ilica 191 F, 10000 Zagreb</item>
      <item>DARKO VARNICA, F.Tuđmana 632, 21214 Kaštel Kambelovac</item>
      <item>ŽUPANIJSKO DRŽAVNO ODVJETNIŠTVO, OIB 70793241859, Gundulićeva 29 a, 21000 Split punomoćnik sudionika u postupku POREZNA UPRAVA Područni ured Split</item>
      <item>ANTE RAJČIĆ, Sukoišanska 23, 21000 Split</item>
      <item>KRUNO PERONJA, Domovinskog rata 29 b/V, 21000 Split punomoćnik sudionika u postupku FABIJAN PERONJA</item>
      <item>Odvjetničko društvo Hanžeković &amp; Partneri društvo s ograničenom odgovornošću, OIB 85127306373, Radnička Cesta 22, 10000 Zagreb punomoćnik sudionika u postupku AMEROPA AG</item>
      <item>DORIS KOŠTA, OIB 50670282682, Ulica Domovinskog rata 21, 21000 Split punomoćnik sudionika u postupku NIKOLA LACMANOVIĆ</item>
      <item>MIRJANA KATUNARIĆ MATKOVIĆ, Matoševa 24, 21000 Split</item>
      <item>Rino Barbić, Vrsina bb, 21465 Jelsa punomoćnik sudionika u postupku HVARSKI VODOVOD d.o.o.</item>
      <item>Mr.sci.iur. Berigoj Vrsalović, OIB 35894904443, Trg Mihovila Pavlinovića 3, 21000 Split</item>
      <item>Odvjetničko društvo SURJAN I PARTNERI, odvjetnik Ivan Surjan, Martićeva 10/II, 10000 Zagreb</item>
      <item>Borko Bebić, Kneza Višeslava 16, 21000 Split</item>
      <item>Matija Dorić, Švarcova 2, 10000 Zagreb</item>
      <item>MARKOVIĆ &amp; PLIŠO odvjetničko društvo d.o.o., OIB 82282572283, Ilica 1A, 10000 Zagreb</item>
      <item>Tamara Kranjec Malenica, Predovečka 11, 10000 Zagreb</item>
      <item>Rino Barbić, Vrsina bb, 21465 Jelsa punomoćnik sudionika u postupku Toma Šurjak; Jakov Peronja</item>
      <item>Zoran Iviš, Put Supavla 1/I, 21000 Split punomoćnik sudionika u postupku TIGAR d.o.o. za usluge</item>
      <item>VONČINA GRUBIŠIĆ LOVIĆ LALIĆ, Preradovićeva 13, 10000 Zagreb</item>
      <item>Marina Tončić-Bota, Nikole Tesle 3/II, 10000 Zagreb punomoćnik sudionika u postupku TRAST međunarodno otpremništvo, dioničko društvo</item>
      <item>Dijana Britvić, OIB 82319776508, Ćiril Metodova 38, 21000 Split</item>
      <item>Zajednički odvjetički ured Vinko Ljubičić, Željko Vrdoljak, Sukoišanska 4, 21000 Split</item>
      <item>Odvjetničko društvo GLAMUZINA &amp; GROŠETA, OIB 69402757072, Krajiška 27, 10000 Zagreb punomoćnik sudionika u postupku IREKS AROMA društvo s ograničenom odgovornošću</item>
      <item>Antonia Selak, Gorjanska 26/III, 10000 Zagreb punomoćnik sudionika u postupku Marin Mileteta, odvjetnik</item>
      <item>Odvjetničko društvo  Dragičević i partneri d.o.o., Palmotićeva 60, 10000 Zagreb</item>
      <item>Vinko Radovani, Hrvatske mornarice 1 J, 21000 Split</item>
      <item>OPĆINSKI SUD U OSIJEKU, OIB 38625793303, Europska avenija 7, 31000 Osijek</item>
      <item>Igor Radelić, Kornatska 1, 10000 Zagreb</item>
      <item>Ivo Staničić, I. Gundulića  16 A, 21000 Split</item>
      <item>Odvjetničko društvo Stanić i partneri j.t.d., Riva 4, 51000 Rijeka</item>
      <item>Odvjetničko društvo Hanžeković &amp; Partneri društvo s ograničenom odgovornošću, OIB 85127306373, Radnička Cesta 22, 10000 Zagreb</item>
      <item>Slavica Čupić, Bihačka 2 A/IV, 21000 Split</item>
      <item>Marko Ramljak, Prilaz Gjure Deželića 57, 10000 Zagreb</item>
      <item>Ivan Bilota dipl.ing.građ., OIB 56287080453, Ulica Hrvatskih Žrtava 130, 21220 Seget Donji</item>
      <item>BILOTA INŽENJERING d.o.o. za gradnju i turizam, OIB 56075169776, Hrvatskih žrtava 130, Seget Donji</item>
      <item>OPĆINSKI SUD U SPLITU, OIB 61980608934, Dračevac, Bivša Vojarna Sveti Križ, 21000 Split</item>
      <item>OPĆINSKI SUD U KNINU Posbeni zemljišnoknjižni odjel sa sjedištem u Drnišu, OIB 41941343564, Trg kralja Tomislava 2, 22320 Drniš</item>
      <item>OPĆINSKI SUD U RIJECI Zemljišno-knjižni odjel, OIB 54566384631, Zadarska 1, 51000 Rijeka</item>
      <item>Jelena Kalinić, Raosa Ivana 15, 21000 Split</item>
      <item>Trgovački sud Split, OVRŠNI ODJEL, Sukoišanska 6, 21000 Split</item>
      <item>Trgovački sud Split OGLASNA PLOČA, Sukoišanska 6, 21000 Split</item>
      <item>OPĆINSKI SUD ZADAR Zemljišno knjižni odjel, Borelli 9, 23 000 Zadar</item>
      <item>TRGOVAČKI SUD ZADAR Stalna služba u Šibeniku, OIB 97465301721, Stjepana Radića 81, 22000 Šibenik</item>
      <item>OPĆINSKI GRAĐANSKI SUD ZAGREB, OIB 01252163117, Ulica grada Vukovara 84, 10000 Zagreb</item>
      <item>Trgovački sud Split Računovodstvo, OIB 30842297926, Sukoišanska 6, 21000 Split</item>
      <item>Trgovački sud Split PISARNICA, OIB 30842297926, Sukoišanska 6, 21000 Split</item>
      <item>OPĆINSKI SUD STARI GRAD Zemljišno knjižni odjel, OIB 61980608934, Zbora narodne garde 9, 21460 Stari Grad</item>
      <item>OPĆINSKI SUD DRNIŠ, Trg kralja Tomislava 2, 22320 Drniš</item>
      <item>OPĆINSKI SUD VUKOVAR Zemljišno knjižni odjel, OIB 69370038985, Županijska ulica br. 31, 32000 Vukovar</item>
      <item>Josip Lončarić, Kosirnikova 9, 10000 Zagreb</item>
      <item>Uprava za zaštitu kulturne baštine konzervatorski odjel Trogir, Gradska 4, Trogir</item>
      <item>Ivica Nalis, OIB 03828238106, Ulica Zrinjskih I Frankopana 15, 20350 Metković</item>
      <item>Visoki trgovački sud Republike Hrvatske, OIB 97349366519, Berislavićeva 11, 10000 Zagreb</item>
      <item>Agencija za osiguranje radničkih potraživanja u slučaju stečaja poslodavca, OIB 04323472109, Frankopanska 11, 10000 Zagreb</item>
      <item>SOCIETE GENERALE-SPLITSKA BANKA dioničko društvo, OIB 69326397242, Ruđera Boškovića 16, Split</item>
      <item>Općinski sud u Zadru, Zemljišno knjižni odjel, OIB 78866932443, Borelli 9, 23000 Zadar</item>
      <item>Općinski sud Velika Gorica, Zemljišjno knjižni odjel, OIB 32284739479, Trg kralja Tomislava 36, 10150 Velika Gorica</item>
      <item>Posebni zemljišno knjižni odjel Općinskog suda u Kninu sa sjedištem u Drnišu, OIB 41941343564, Trg kralja Tomislava 2, 22320 Drniš</item>
      <item>Agencija za upravljanje državnom imovinom, OIB 75666130770, Ivana Lučića 6, 10000 Zagreb</item>
      <item>Općinski sud u Splitu, Zemljišno knjižni odjel, OIB 61980608934, Gundulićeva  29, 21000 Split</item>
      <item>Alen Dumanić, OIB 96821083726, Put Skalica 16, 21000 Split</item>
      <item>ADRIACINK d.d. za pocinčavanje, lijevanje i izradu čeličnih konstrukcija, OIB 29615199749, Stinice 12, Split</item>
      <item>Tomislav Krka, Starčevićeva 13, Split</item>
      <item>Porezna uprava Zadar, OIB 18683136487, Ante Starčevića 9, 23000 Zadar</item>
      <item>Porezna uprava Drniš, OIB 18683136487, Kardinala A. Stepinca 4, 22320 Drniš</item>
      <item>Porezna uprava Vukovar, OIB 18683136487, Trg dr. Franje Tuđmana 1, 32000 Vukovar</item>
      <item>Porezna uprava Rijeka, OIB 18683136487, Riva 16, 51000 Rijeka</item>
      <item>Porezna uprava Ispostava Hvar, OIB 18683136487, Fabrika bb, 21450 Hvar</item>
      <item>Porezna uprava Velika Gorica, OIB 18683136487, Trg kralja Tomislava 34, 10410 Velika Gorica</item>
      <item>Porezna uprava Split, OIB 18683136487, Trg dr. Franje Tuđmana 4, 21000 Split</item>
      <item>Marija Brčić, Put Plokita 3, 21000 Split</item>
      <item>Milan Veić, Istarska 11, 21000 Split</item>
      <item>Lukrecija Benković Duboković, OIB 23379427545, Put Firula 19, 21000 Split</item>
      <item>GRAD SPLIT, OBALAK.BRANIMIRA 14, 21000 Split</item>
      <item>Županijsko državno odvjetništvo u Splitu Građansko upravni odjel, OIB 70793241859, Gundulićeva 29 a, 21000 Split</item>
      <item>Fond za zaštitu okoliša i energetsku učinkovitost, Ksaver 208, 10000 Zagreb</item>
      <item>REDOX  j.d.o.o. za usluge, OIB 55472425213, Imotska 61, Split</item>
      <item>Ines Jurašin, Gundulićeva 26, 21000 Split</item>
      <item>Centar za restrukturiranje i prodaju, OIB 38083028711, Ivana Lučića 6, 10000 Zagreb</item>
      <item>Mirjana Katunarić - Matković, odvjetnica, OIB 19345128906, Andrićeva 3, 21000 Split</item>
      <item>Općinski sud u Splitu Zemljišno knjižni odjel Kaštel Lukšić, OIB 61980608934, Obala kralja Tomislava 2, 21214 Kaštel Lukšić</item>
      <item>Ured državne uprave u Splitsko-dalmatinskoj županiji Ispostava Kaštela, Braće Radić 1, 21212 Kaštel Sućurac</item>
      <item>GRAD KAŠTELA, Ulica Braće Radić 1, 21212 Kaštel Sućurac</item>
      <item>Centar za restrukturiranje i prodaju, OIB 38083028711, Ivana Lučića 6, 10000 Zagreb</item>
      <item>Financijska agencija REGIONALNI CENTAR SPLIT, OIB 85821130368, Mažuranićevo šetalište 24 b, 21000 Split</item>
      <item>Alessandra Šimeta, OIB 12919457160, Via Motta 34, 6906 Lugano</item>
      <item>MINISTARSTVO PRAVOSUĐA Glavno tajništvo, OIB 26635293339, Ulica grada Vukovara 49, 10000 Zagreb</item>
      <item>Jadranko Vidović, OIB 59002364613, Mažuranićevo šetalište 55, 21000 Split punomoćnik sudionika u postupku Vedran Nevešćanin</item>
      <item>Anđa Šolić, OIB 19915712920, Držićeva 15, 21210 Solin</item>
      <item>Hilda Aljinović, OIB 29776220525, I. Paštrića Poljičanina 18, 21311 Podstrana</item>
      <item>Vinka Batalić, OIB 93618932042, Kukuljevićeva 3, 21000 Split</item>
      <item>Jadranka Jurjević, OIB 81391207997, Hercegovačka 30, 21000 Split</item>
      <item>Jerko Dugeč, OIB 57017761001, Marina Getaldića 31, 21000 Split</item>
      <item>Mara Dobrota, OIB 21943772484, Trondheimska 9, 21000 Split</item>
      <item>Marin Mladar, OIB 17080094552, PLEMENŠČINA 8 (ranije: KAŠTEL SUĆURAC, CESTA KAŠTEL SUĆURAC, 120), 21212 Kaštel Sućurac</item>
      <item>Blaženka Mihanović, OIB 68180763414, Radičinka 12, 21311 Žrnovnica</item>
      <item>Ljiljana Dadić, OIB 34453706637, Jurja Plančića 8, 21000 Split</item>
      <item>Cvjetana Srbljin, OIB 66904421085, Rendićeva 7, 21000 Split</item>
      <item>Mile Jerković, OIB 47281082801, Pujanke 71, 21000 Split</item>
      <item>Jurka Penić, OIB 45519634047, ULICA MATE RADELJKOVIĆA 7 (ranije: KAŠTEL ŠTAFILIĆ, PUT RESNIKA, 0), 21217 Kaštel Štafilić</item>
      <item>OŠTRC d.o.o., OIB 74171273839, Dežmanova 5, 10000 Zagreb</item>
      <item>Ivan Mišetić, Mihanovićeva 20, 10000 Zagreb</item>
      <item>Hrvatski fond za privatizaciju, I. Lučića 6-8, 10000 Zagreb</item>
      <item>Viskoki trgovački sud RH, Berislavićeva 11, 10000 Zagreb</item>
      <item>Mario Tomić, OIB 12822553870, Ulica Svetega Križica 26, 21450 Hvar</item>
      <item>Marija Davidović, Listešići 11, 21231 Klis</item>
      <item>Jere Brkan, Vukovarska 127, 21000 Split</item>
      <item>Andrija Klarić, OIB 18697161464, Hruševečka Ulica 3, 10000 Zagreb</item>
      <item>DRŽAVNI ZAVOD ZA INTELEKTUALNO VLASNIŠTVO, OIB 89755384389, Ulica Grada Vukovara 78, 10000 Zagreb</item>
      <item>Perica Mitrović, OIB 29538074286, Bjelolasička 23, 31000 Osijek</item>
    </derivirana_varijabla>
  </DomainObject.Predmet.OstaliListFormatedWithAdressOIB>
  <DomainObject.Predmet.OstaliListNazivFormated>
    <izvorni_sadrzaj>
      <item>ŽUPANIJSKO DRŽAVNO ODVJETNIŠTVO U SPLITU</item>
      <item>Ivan Matković</item>
      <item>Financijska agencija</item>
      <item>NARODNE NOVINE, dioničko društvo za izdavanje i tiskanje Službenog lista Republike Hrvatske, službenih i drugih obrazaca te </item>
      <item>Natalija Mladineo</item>
      <item>Dr. Silvio Ćurin</item>
      <item>Toni Vukičević</item>
      <item>Mijo Jeličić</item>
      <item>Damir Zagoršćak</item>
      <item>Grgić &amp; Partneri odvjetničko društvo j.t.d.</item>
      <item>Antonio Zujić</item>
      <item>Anđelko Jureško</item>
      <item>PAVIŠA MAROVIĆ</item>
      <item>JADRANŠPED društvo s ograničenom odgovornošću za špediciju, trgovinu i usluge</item>
      <item>Lukica Bucat</item>
      <item>Miranda Budiša</item>
      <item>Nada Lović</item>
      <item>JADRANSKO OSIGURANJE dioničko društvo</item>
      <item>Zajednički odvjetnički ured VINKO LJUBIČIĆ, ŽELJKO VRDOL</item>
      <item>Jasmin Avdagić</item>
      <item>Odvjetnički ured Avdagić</item>
      <item>Ivica Crnogaća</item>
      <item>Zdravko Bojanić</item>
      <item>MAĐARIĆ &amp; LUI - odvjetničko društvo d.o.o.</item>
      <item>HRVOJE LUI</item>
      <item>DARKO VARNICA</item>
      <item>ŽUPANIJSKO DRŽAVNO ODVJETNIŠTVO</item>
      <item>ANTE RAJČIĆ</item>
      <item>KRUNO PERONJA</item>
      <item>Odvjetničko društvo Hanžeković &amp; Partneri društvo s ograničenom odgovornošću</item>
      <item>DORIS KOŠTA</item>
      <item>MIRJANA KATUNARIĆ MATKOVIĆ</item>
      <item>Rino Barbić</item>
      <item>Mr.sci.iur. Berigoj Vrsalović</item>
      <item>Odvjetničko društvo SURJAN I PARTNERI, odvjetnik Ivan Surjan</item>
      <item>Borko Bebić</item>
      <item>Matija Dorić</item>
      <item>MARKOVIĆ &amp; PLIŠO odvjetničko društvo d.o.o.</item>
      <item>Tamara Kranjec Malenica</item>
      <item>Rino Barbić</item>
      <item>Zoran Iviš</item>
      <item>VONČINA GRUBIŠIĆ LOVIĆ LALIĆ</item>
      <item>Marina Tončić-Bota</item>
      <item>Dijana Britvić</item>
      <item>Zajednički odvjetički ured Vinko Ljubičić, Željko Vrdoljak</item>
      <item>Odvjetničko društvo GLAMUZINA &amp; GROŠETA</item>
      <item>Antonia Selak</item>
      <item>Odvjetničko društvo  Dragičević i partneri d.o.o.</item>
      <item>Vinko Radovani</item>
      <item>OPĆINSKI SUD U OSIJEKU</item>
      <item>Igor Radelić</item>
      <item>Ivo Staničić</item>
      <item>Odvjetničko društvo Stanić i partneri j.t.d.</item>
      <item>Odvjetničko društvo Hanžeković &amp; Partneri društvo s ograničenom odgovornošću</item>
      <item>Slavica Čupić</item>
      <item>Marko Ramljak</item>
      <item>Ivan Bilota dipl.ing.građ.</item>
      <item>BILOTA INŽENJERING d.o.o. za gradnju i turizam</item>
      <item>OPĆINSKI SUD U SPLITU</item>
      <item>OPĆINSKI SUD U KNINU Posbeni zemljišnoknjižni odjel sa sjedištem u Drnišu</item>
      <item>OPĆINSKI SUD U RIJECI Zemljišno-knjižni odjel</item>
      <item>Jelena Kalinić</item>
      <item>Trgovački sud Split, OVRŠNI ODJEL</item>
      <item>Trgovački sud Split OGLASNA PLOČA</item>
      <item>OPĆINSKI SUD ZADAR Zemljišno knjižni odjel</item>
      <item>TRGOVAČKI SUD ZADAR Stalna služba u Šibeniku</item>
      <item>OPĆINSKI GRAĐANSKI SUD ZAGREB</item>
      <item>Trgovački sud Split Računovodstvo</item>
      <item>Trgovački sud Split PISARNICA</item>
      <item>OPĆINSKI SUD STARI GRAD Zemljišno knjižni odjel</item>
      <item>OPĆINSKI SUD DRNIŠ</item>
      <item>OPĆINSKI SUD VUKOVAR Zemljišno knjižni odjel</item>
      <item>Josip Lončarić</item>
      <item>Uprava za zaštitu kulturne baštine konzervatorski odjel Trogir</item>
      <item>Ivica Nalis</item>
      <item>Visoki trgovački sud Republike Hrvatske</item>
      <item>Agencija za osiguranje radničkih potraživanja u slučaju stečaja poslodavca</item>
      <item>SOCIETE GENERALE-SPLITSKA BANKA dioničko društvo</item>
      <item>Općinski sud u Zadru, Zemljišno knjižni odjel</item>
      <item>Općinski sud Velika Gorica, Zemljišjno knjižni odjel</item>
      <item>Posebni zemljišno knjižni odjel Općinskog suda u Kninu sa sjedištem u Drnišu</item>
      <item>Agencija za upravljanje državnom imovinom</item>
      <item>Općinski sud u Splitu, Zemljišno knjižni odjel</item>
      <item>Alen Dumanić</item>
      <item>ADRIACINK d.d. za pocinčavanje, lijevanje i izradu čeličnih konstrukcija</item>
      <item>Tomislav Krka</item>
      <item>Porezna uprava Zadar</item>
      <item>Porezna uprava Drniš</item>
      <item>Porezna uprava Vukovar</item>
      <item>Porezna uprava Rijeka</item>
      <item>Porezna uprava Ispostava Hvar</item>
      <item>Porezna uprava Velika Gorica</item>
      <item>Porezna uprava Split</item>
      <item>Marija Brčić</item>
      <item>Milan Veić</item>
      <item>Lukrecija Benković Duboković</item>
      <item>GRAD SPLIT</item>
      <item>Županijsko državno odvjetništvo u Splitu Građansko upravni odjel</item>
      <item>Fond za zaštitu okoliša i energetsku učinkovitost</item>
      <item>REDOX  j.d.o.o. za usluge</item>
      <item>Ines Jurašin</item>
      <item>Centar za restrukturiranje i prodaju</item>
      <item>Mirjana Katunarić - Matković, odvjetnica</item>
      <item>Općinski sud u Splitu Zemljišno knjižni odjel Kaštel Lukšić</item>
      <item>Ured državne uprave u Splitsko-dalmatinskoj županiji Ispostava Kaštela</item>
      <item>GRAD KAŠTELA</item>
      <item>Centar za restrukturiranje i prodaju</item>
      <item>Financijska agencija REGIONALNI CENTAR SPLIT</item>
      <item>Alessandra Šimeta</item>
      <item>MINISTARSTVO PRAVOSUĐA Glavno tajništvo</item>
      <item>Jadranko Vidović</item>
      <item>Anđa Šolić</item>
      <item>Hilda Aljinović</item>
      <item>Vinka Batalić</item>
      <item>Jadranka Jurjević</item>
      <item>Jerko Dugeč</item>
      <item>Mara Dobrota</item>
      <item>Marin Mladar</item>
      <item>Blaženka Mihanović</item>
      <item>Ljiljana Dadić</item>
      <item>Cvjetana Srbljin</item>
      <item>Mile Jerković</item>
      <item>Jurka Penić</item>
      <item>OŠTRC d.o.o.</item>
      <item>Ivan Mišetić</item>
      <item>Hrvatski fond za privatizaciju</item>
      <item>Viskoki trgovački sud RH</item>
      <item>Mario Tomić</item>
      <item>Marija Davidović</item>
      <item>Jere Brkan</item>
      <item>Andrija Klarić</item>
      <item>DRŽAVNI ZAVOD ZA INTELEKTUALNO VLASNIŠTVO</item>
      <item>Perica Mitrović</item>
    </izvorni_sadrzaj>
    <derivirana_varijabla naziv="DomainObject.Predmet.OstaliListNazivFormated_1">
      <item>ŽUPANIJSKO DRŽAVNO ODVJETNIŠTVO U SPLITU</item>
      <item>Ivan Matković</item>
      <item>Financijska agencija</item>
      <item>NARODNE NOVINE, dioničko društvo za izdavanje i tiskanje Službenog lista Republike Hrvatske, službenih i drugih obrazaca te </item>
      <item>Natalija Mladineo</item>
      <item>Dr. Silvio Ćurin</item>
      <item>Toni Vukičević</item>
      <item>Mijo Jeličić</item>
      <item>Damir Zagoršćak</item>
      <item>Grgić &amp; Partneri odvjetničko društvo j.t.d.</item>
      <item>Antonio Zujić</item>
      <item>Anđelko Jureško</item>
      <item>PAVIŠA MAROVIĆ</item>
      <item>JADRANŠPED društvo s ograničenom odgovornošću za špediciju, trgovinu i usluge</item>
      <item>Lukica Bucat</item>
      <item>Miranda Budiša</item>
      <item>Nada Lović</item>
      <item>JADRANSKO OSIGURANJE dioničko društvo</item>
      <item>Zajednički odvjetnički ured VINKO LJUBIČIĆ, ŽELJKO VRDOL</item>
      <item>Jasmin Avdagić</item>
      <item>Odvjetnički ured Avdagić</item>
      <item>Ivica Crnogaća</item>
      <item>Zdravko Bojanić</item>
      <item>MAĐARIĆ &amp; LUI - odvjetničko društvo d.o.o.</item>
      <item>HRVOJE LUI</item>
      <item>DARKO VARNICA</item>
      <item>ŽUPANIJSKO DRŽAVNO ODVJETNIŠTVO</item>
      <item>ANTE RAJČIĆ</item>
      <item>KRUNO PERONJA</item>
      <item>Odvjetničko društvo Hanžeković &amp; Partneri društvo s ograničenom odgovornošću</item>
      <item>DORIS KOŠTA</item>
      <item>MIRJANA KATUNARIĆ MATKOVIĆ</item>
      <item>Rino Barbić</item>
      <item>Mr.sci.iur. Berigoj Vrsalović</item>
      <item>Odvjetničko društvo SURJAN I PARTNERI, odvjetnik Ivan Surjan</item>
      <item>Borko Bebić</item>
      <item>Matija Dorić</item>
      <item>MARKOVIĆ &amp; PLIŠO odvjetničko društvo d.o.o.</item>
      <item>Tamara Kranjec Malenica</item>
      <item>Rino Barbić</item>
      <item>Zoran Iviš</item>
      <item>VONČINA GRUBIŠIĆ LOVIĆ LALIĆ</item>
      <item>Marina Tončić-Bota</item>
      <item>Dijana Britvić</item>
      <item>Zajednički odvjetički ured Vinko Ljubičić, Željko Vrdoljak</item>
      <item>Odvjetničko društvo GLAMUZINA &amp; GROŠETA</item>
      <item>Antonia Selak</item>
      <item>Odvjetničko društvo  Dragičević i partneri d.o.o.</item>
      <item>Vinko Radovani</item>
      <item>OPĆINSKI SUD U OSIJEKU</item>
      <item>Igor Radelić</item>
      <item>Ivo Staničić</item>
      <item>Odvjetničko društvo Stanić i partneri j.t.d.</item>
      <item>Odvjetničko društvo Hanžeković &amp; Partneri društvo s ograničenom odgovornošću</item>
      <item>Slavica Čupić</item>
      <item>Marko Ramljak</item>
      <item>Ivan Bilota dipl.ing.građ.</item>
      <item>BILOTA INŽENJERING d.o.o. za gradnju i turizam</item>
      <item>OPĆINSKI SUD U SPLITU</item>
      <item>OPĆINSKI SUD U KNINU Posbeni zemljišnoknjižni odjel sa sjedištem u Drnišu</item>
      <item>OPĆINSKI SUD U RIJECI Zemljišno-knjižni odjel</item>
      <item>Jelena Kalinić</item>
      <item>Trgovački sud Split, OVRŠNI ODJEL</item>
      <item>Trgovački sud Split OGLASNA PLOČA</item>
      <item>OPĆINSKI SUD ZADAR Zemljišno knjižni odjel</item>
      <item>TRGOVAČKI SUD ZADAR Stalna služba u Šibeniku</item>
      <item>OPĆINSKI GRAĐANSKI SUD ZAGREB</item>
      <item>Trgovački sud Split Računovodstvo</item>
      <item>Trgovački sud Split PISARNICA</item>
      <item>OPĆINSKI SUD STARI GRAD Zemljišno knjižni odjel</item>
      <item>OPĆINSKI SUD DRNIŠ</item>
      <item>OPĆINSKI SUD VUKOVAR Zemljišno knjižni odjel</item>
      <item>Josip Lončarić</item>
      <item>Uprava za zaštitu kulturne baštine konzervatorski odjel Trogir</item>
      <item>Ivica Nalis</item>
      <item>Visoki trgovački sud Republike Hrvatske</item>
      <item>Agencija za osiguranje radničkih potraživanja u slučaju stečaja poslodavca</item>
      <item>SOCIETE GENERALE-SPLITSKA BANKA dioničko društvo</item>
      <item>Općinski sud u Zadru, Zemljišno knjižni odjel</item>
      <item>Općinski sud Velika Gorica, Zemljišjno knjižni odjel</item>
      <item>Posebni zemljišno knjižni odjel Općinskog suda u Kninu sa sjedištem u Drnišu</item>
      <item>Agencija za upravljanje državnom imovinom</item>
      <item>Općinski sud u Splitu, Zemljišno knjižni odjel</item>
      <item>Alen Dumanić</item>
      <item>ADRIACINK d.d. za pocinčavanje, lijevanje i izradu čeličnih konstrukcija</item>
      <item>Tomislav Krka</item>
      <item>Porezna uprava Zadar</item>
      <item>Porezna uprava Drniš</item>
      <item>Porezna uprava Vukovar</item>
      <item>Porezna uprava Rijeka</item>
      <item>Porezna uprava Ispostava Hvar</item>
      <item>Porezna uprava Velika Gorica</item>
      <item>Porezna uprava Split</item>
      <item>Marija Brčić</item>
      <item>Milan Veić</item>
      <item>Lukrecija Benković Duboković</item>
      <item>GRAD SPLIT</item>
      <item>Županijsko državno odvjetništvo u Splitu Građansko upravni odjel</item>
      <item>Fond za zaštitu okoliša i energetsku učinkovitost</item>
      <item>REDOX  j.d.o.o. za usluge</item>
      <item>Ines Jurašin</item>
      <item>Centar za restrukturiranje i prodaju</item>
      <item>Mirjana Katunarić - Matković, odvjetnica</item>
      <item>Općinski sud u Splitu Zemljišno knjižni odjel Kaštel Lukšić</item>
      <item>Ured državne uprave u Splitsko-dalmatinskoj županiji Ispostava Kaštela</item>
      <item>GRAD KAŠTELA</item>
      <item>Centar za restrukturiranje i prodaju</item>
      <item>Financijska agencija REGIONALNI CENTAR SPLIT</item>
      <item>Alessandra Šimeta</item>
      <item>MINISTARSTVO PRAVOSUĐA Glavno tajništvo</item>
      <item>Jadranko Vidović</item>
      <item>Anđa Šolić</item>
      <item>Hilda Aljinović</item>
      <item>Vinka Batalić</item>
      <item>Jadranka Jurjević</item>
      <item>Jerko Dugeč</item>
      <item>Mara Dobrota</item>
      <item>Marin Mladar</item>
      <item>Blaženka Mihanović</item>
      <item>Ljiljana Dadić</item>
      <item>Cvjetana Srbljin</item>
      <item>Mile Jerković</item>
      <item>Jurka Penić</item>
      <item>OŠTRC d.o.o.</item>
      <item>Ivan Mišetić</item>
      <item>Hrvatski fond za privatizaciju</item>
      <item>Viskoki trgovački sud RH</item>
      <item>Mario Tomić</item>
      <item>Marija Davidović</item>
      <item>Jere Brkan</item>
      <item>Andrija Klarić</item>
      <item>DRŽAVNI ZAVOD ZA INTELEKTUALNO VLASNIŠTVO</item>
      <item>Perica Mitrović</item>
    </derivirana_varijabla>
  </DomainObject.Predmet.OstaliListNazivFormated>
  <DomainObject.Predmet.OstaliListNazivFormatedOIB>
    <izvorni_sadrzaj>
      <item>ŽUPANIJSKO DRŽAVNO ODVJETNIŠTVO U SPLITU, OIB 70793241859</item>
      <item>Ivan Matković</item>
      <item>Financijska agencija, OIB 85821130368</item>
      <item>NARODNE NOVINE, dioničko društvo za izdavanje i tiskanje Službenog lista Republike Hrvatske, službenih i drugih obrazaca te , OIB 64546066176</item>
      <item>Natalija Mladineo, OIB 62875698528</item>
      <item>Dr. Silvio Ćurin, OIB 42669674962</item>
      <item>Toni Vukičević</item>
      <item>Mijo Jeličić, OIB 71855290129</item>
      <item>Damir Zagoršćak, OIB 30993782023</item>
      <item>Grgić &amp; Partneri odvjetničko društvo j.t.d., OIB 16457179668</item>
      <item>Antonio Zujić</item>
      <item>Anđelko Jureško, OIB 77082063693</item>
      <item>PAVIŠA MAROVIĆ</item>
      <item>JADRANŠPED društvo s ograničenom odgovornošću za špediciju, trgovinu i usluge, OIB 01049951500</item>
      <item>Lukica Bucat, OIB 91720486742</item>
      <item>Miranda Budiša, OIB 35557811513</item>
      <item>Nada Lović, OIB 30557474014</item>
      <item>JADRANSKO OSIGURANJE dioničko društvo, OIB 94472454976</item>
      <item>Zajednički odvjetnički ured VINKO LJUBIČIĆ, ŽELJKO VRDOL</item>
      <item>Jasmin Avdagić</item>
      <item>Odvjetnički ured Avdagić</item>
      <item>Ivica Crnogaća</item>
      <item>Zdravko Bojanić</item>
      <item>MAĐARIĆ &amp; LUI - odvjetničko društvo d.o.o., OIB 27355904472</item>
      <item>HRVOJE LUI</item>
      <item>DARKO VARNICA</item>
      <item>ŽUPANIJSKO DRŽAVNO ODVJETNIŠTVO, OIB 70793241859</item>
      <item>ANTE RAJČIĆ</item>
      <item>KRUNO PERONJA</item>
      <item>Odvjetničko društvo Hanžeković &amp; Partneri društvo s ograničenom odgovornošću, OIB 85127306373</item>
      <item>DORIS KOŠTA, OIB 50670282682</item>
      <item>MIRJANA KATUNARIĆ MATKOVIĆ</item>
      <item>Rino Barbić</item>
      <item>Mr.sci.iur. Berigoj Vrsalović, OIB 35894904443</item>
      <item>Odvjetničko društvo SURJAN I PARTNERI, odvjetnik Ivan Surjan</item>
      <item>Borko Bebić</item>
      <item>Matija Dorić</item>
      <item>MARKOVIĆ &amp; PLIŠO odvjetničko društvo d.o.o., OIB 82282572283</item>
      <item>Tamara Kranjec Malenica</item>
      <item>Rino Barbić</item>
      <item>Zoran Iviš</item>
      <item>VONČINA GRUBIŠIĆ LOVIĆ LALIĆ</item>
      <item>Marina Tončić-Bota</item>
      <item>Dijana Britvić, OIB 82319776508</item>
      <item>Zajednički odvjetički ured Vinko Ljubičić, Željko Vrdoljak</item>
      <item>Odvjetničko društvo GLAMUZINA &amp; GROŠETA, OIB 69402757072</item>
      <item>Antonia Selak</item>
      <item>Odvjetničko društvo  Dragičević i partneri d.o.o.</item>
      <item>Vinko Radovani</item>
      <item>OPĆINSKI SUD U OSIJEKU, OIB 38625793303</item>
      <item>Igor Radelić</item>
      <item>Ivo Staničić</item>
      <item>Odvjetničko društvo Stanić i partneri j.t.d.</item>
      <item>Odvjetničko društvo Hanžeković &amp; Partneri društvo s ograničenom odgovornošću, OIB 85127306373</item>
      <item>Slavica Čupić</item>
      <item>Marko Ramljak</item>
      <item>Ivan Bilota dipl.ing.građ., OIB 56287080453</item>
      <item>BILOTA INŽENJERING d.o.o. za gradnju i turizam, OIB 56075169776</item>
      <item>OPĆINSKI SUD U SPLITU, OIB 61980608934</item>
      <item>OPĆINSKI SUD U KNINU Posbeni zemljišnoknjižni odjel sa sjedištem u Drnišu, OIB 41941343564</item>
      <item>OPĆINSKI SUD U RIJECI Zemljišno-knjižni odjel, OIB 54566384631</item>
      <item>Jelena Kalinić</item>
      <item>Trgovački sud Split, OVRŠNI ODJEL</item>
      <item>Trgovački sud Split OGLASNA PLOČA</item>
      <item>OPĆINSKI SUD ZADAR Zemljišno knjižni odjel</item>
      <item>TRGOVAČKI SUD ZADAR Stalna služba u Šibeniku, OIB 97465301721</item>
      <item>OPĆINSKI GRAĐANSKI SUD ZAGREB, OIB 01252163117</item>
      <item>Trgovački sud Split Računovodstvo, OIB 30842297926</item>
      <item>Trgovački sud Split PISARNICA, OIB 30842297926</item>
      <item>OPĆINSKI SUD STARI GRAD Zemljišno knjižni odjel, OIB 61980608934</item>
      <item>OPĆINSKI SUD DRNIŠ</item>
      <item>OPĆINSKI SUD VUKOVAR Zemljišno knjižni odjel, OIB 69370038985</item>
      <item>Josip Lončarić</item>
      <item>Uprava za zaštitu kulturne baštine konzervatorski odjel Trogir</item>
      <item>Ivica Nalis, OIB 03828238106</item>
      <item>Visoki trgovački sud Republike Hrvatske, OIB 97349366519</item>
      <item>Agencija za osiguranje radničkih potraživanja u slučaju stečaja poslodavca, OIB 04323472109</item>
      <item>SOCIETE GENERALE-SPLITSKA BANKA dioničko društvo, OIB 69326397242</item>
      <item>Općinski sud u Zadru, Zemljišno knjižni odjel, OIB 78866932443</item>
      <item>Općinski sud Velika Gorica, Zemljišjno knjižni odjel, OIB 32284739479</item>
      <item>Posebni zemljišno knjižni odjel Općinskog suda u Kninu sa sjedištem u Drnišu, OIB 41941343564</item>
      <item>Agencija za upravljanje državnom imovinom, OIB 75666130770</item>
      <item>Općinski sud u Splitu, Zemljišno knjižni odjel, OIB 61980608934</item>
      <item>Alen Dumanić, OIB 96821083726</item>
      <item>ADRIACINK d.d. za pocinčavanje, lijevanje i izradu čeličnih konstrukcija, OIB 29615199749</item>
      <item>Tomislav Krka</item>
      <item>Porezna uprava Zadar, OIB 18683136487</item>
      <item>Porezna uprava Drniš, OIB 18683136487</item>
      <item>Porezna uprava Vukovar, OIB 18683136487</item>
      <item>Porezna uprava Rijeka, OIB 18683136487</item>
      <item>Porezna uprava Ispostava Hvar, OIB 18683136487</item>
      <item>Porezna uprava Velika Gorica, OIB 18683136487</item>
      <item>Porezna uprava Split, OIB 18683136487</item>
      <item>Marija Brčić</item>
      <item>Milan Veić</item>
      <item>Lukrecija Benković Duboković, OIB 23379427545</item>
      <item>GRAD SPLIT</item>
      <item>Županijsko državno odvjetništvo u Splitu Građansko upravni odjel, OIB 70793241859</item>
      <item>Fond za zaštitu okoliša i energetsku učinkovitost</item>
      <item>REDOX  j.d.o.o. za usluge, OIB 55472425213</item>
      <item>Ines Jurašin</item>
      <item>Centar za restrukturiranje i prodaju, OIB 38083028711</item>
      <item>Mirjana Katunarić - Matković, odvjetnica, OIB 19345128906</item>
      <item>Općinski sud u Splitu Zemljišno knjižni odjel Kaštel Lukšić, OIB 61980608934</item>
      <item>Ured državne uprave u Splitsko-dalmatinskoj županiji Ispostava Kaštela</item>
      <item>GRAD KAŠTELA</item>
      <item>Centar za restrukturiranje i prodaju, OIB 38083028711</item>
      <item>Financijska agencija REGIONALNI CENTAR SPLIT, OIB 85821130368</item>
      <item>Alessandra Šimeta, OIB 12919457160</item>
      <item>MINISTARSTVO PRAVOSUĐA Glavno tajništvo, OIB 26635293339</item>
      <item>Jadranko Vidović, OIB 59002364613</item>
      <item>Anđa Šolić, OIB 19915712920</item>
      <item>Hilda Aljinović, OIB 29776220525</item>
      <item>Vinka Batalić, OIB 93618932042</item>
      <item>Jadranka Jurjević, OIB 81391207997</item>
      <item>Jerko Dugeč, OIB 57017761001</item>
      <item>Mara Dobrota, OIB 21943772484</item>
      <item>Marin Mladar, OIB 17080094552</item>
      <item>Blaženka Mihanović, OIB 68180763414</item>
      <item>Ljiljana Dadić, OIB 34453706637</item>
      <item>Cvjetana Srbljin, OIB 66904421085</item>
      <item>Mile Jerković, OIB 47281082801</item>
      <item>Jurka Penić, OIB 45519634047</item>
      <item>OŠTRC d.o.o., OIB 74171273839</item>
      <item>Ivan Mišetić</item>
      <item>Hrvatski fond za privatizaciju</item>
      <item>Viskoki trgovački sud RH</item>
      <item>Mario Tomić, OIB 12822553870</item>
      <item>Marija Davidović</item>
      <item>Jere Brkan</item>
      <item>Andrija Klarić, OIB 18697161464</item>
      <item>DRŽAVNI ZAVOD ZA INTELEKTUALNO VLASNIŠTVO, OIB 89755384389</item>
      <item>Perica Mitrović, OIB 29538074286</item>
    </izvorni_sadrzaj>
    <derivirana_varijabla naziv="DomainObject.Predmet.OstaliListNazivFormatedOIB_1">
      <item>ŽUPANIJSKO DRŽAVNO ODVJETNIŠTVO U SPLITU, OIB 70793241859</item>
      <item>Ivan Matković</item>
      <item>Financijska agencija, OIB 85821130368</item>
      <item>NARODNE NOVINE, dioničko društvo za izdavanje i tiskanje Službenog lista Republike Hrvatske, službenih i drugih obrazaca te , OIB 64546066176</item>
      <item>Natalija Mladineo, OIB 62875698528</item>
      <item>Dr. Silvio Ćurin, OIB 42669674962</item>
      <item>Toni Vukičević</item>
      <item>Mijo Jeličić, OIB 71855290129</item>
      <item>Damir Zagoršćak, OIB 30993782023</item>
      <item>Grgić &amp; Partneri odvjetničko društvo j.t.d., OIB 16457179668</item>
      <item>Antonio Zujić</item>
      <item>Anđelko Jureško, OIB 77082063693</item>
      <item>PAVIŠA MAROVIĆ</item>
      <item>JADRANŠPED društvo s ograničenom odgovornošću za špediciju, trgovinu i usluge, OIB 01049951500</item>
      <item>Lukica Bucat, OIB 91720486742</item>
      <item>Miranda Budiša, OIB 35557811513</item>
      <item>Nada Lović, OIB 30557474014</item>
      <item>JADRANSKO OSIGURANJE dioničko društvo, OIB 94472454976</item>
      <item>Zajednički odvjetnički ured VINKO LJUBIČIĆ, ŽELJKO VRDOL</item>
      <item>Jasmin Avdagić</item>
      <item>Odvjetnički ured Avdagić</item>
      <item>Ivica Crnogaća</item>
      <item>Zdravko Bojanić</item>
      <item>MAĐARIĆ &amp; LUI - odvjetničko društvo d.o.o., OIB 27355904472</item>
      <item>HRVOJE LUI</item>
      <item>DARKO VARNICA</item>
      <item>ŽUPANIJSKO DRŽAVNO ODVJETNIŠTVO, OIB 70793241859</item>
      <item>ANTE RAJČIĆ</item>
      <item>KRUNO PERONJA</item>
      <item>Odvjetničko društvo Hanžeković &amp; Partneri društvo s ograničenom odgovornošću, OIB 85127306373</item>
      <item>DORIS KOŠTA, OIB 50670282682</item>
      <item>MIRJANA KATUNARIĆ MATKOVIĆ</item>
      <item>Rino Barbić</item>
      <item>Mr.sci.iur. Berigoj Vrsalović, OIB 35894904443</item>
      <item>Odvjetničko društvo SURJAN I PARTNERI, odvjetnik Ivan Surjan</item>
      <item>Borko Bebić</item>
      <item>Matija Dorić</item>
      <item>MARKOVIĆ &amp; PLIŠO odvjetničko društvo d.o.o., OIB 82282572283</item>
      <item>Tamara Kranjec Malenica</item>
      <item>Rino Barbić</item>
      <item>Zoran Iviš</item>
      <item>VONČINA GRUBIŠIĆ LOVIĆ LALIĆ</item>
      <item>Marina Tončić-Bota</item>
      <item>Dijana Britvić, OIB 82319776508</item>
      <item>Zajednički odvjetički ured Vinko Ljubičić, Željko Vrdoljak</item>
      <item>Odvjetničko društvo GLAMUZINA &amp; GROŠETA, OIB 69402757072</item>
      <item>Antonia Selak</item>
      <item>Odvjetničko društvo  Dragičević i partneri d.o.o.</item>
      <item>Vinko Radovani</item>
      <item>OPĆINSKI SUD U OSIJEKU, OIB 38625793303</item>
      <item>Igor Radelić</item>
      <item>Ivo Staničić</item>
      <item>Odvjetničko društvo Stanić i partneri j.t.d.</item>
      <item>Odvjetničko društvo Hanžeković &amp; Partneri društvo s ograničenom odgovornošću, OIB 85127306373</item>
      <item>Slavica Čupić</item>
      <item>Marko Ramljak</item>
      <item>Ivan Bilota dipl.ing.građ., OIB 56287080453</item>
      <item>BILOTA INŽENJERING d.o.o. za gradnju i turizam, OIB 56075169776</item>
      <item>OPĆINSKI SUD U SPLITU, OIB 61980608934</item>
      <item>OPĆINSKI SUD U KNINU Posbeni zemljišnoknjižni odjel sa sjedištem u Drnišu, OIB 41941343564</item>
      <item>OPĆINSKI SUD U RIJECI Zemljišno-knjižni odjel, OIB 54566384631</item>
      <item>Jelena Kalinić</item>
      <item>Trgovački sud Split, OVRŠNI ODJEL</item>
      <item>Trgovački sud Split OGLASNA PLOČA</item>
      <item>OPĆINSKI SUD ZADAR Zemljišno knjižni odjel</item>
      <item>TRGOVAČKI SUD ZADAR Stalna služba u Šibeniku, OIB 97465301721</item>
      <item>OPĆINSKI GRAĐANSKI SUD ZAGREB, OIB 01252163117</item>
      <item>Trgovački sud Split Računovodstvo, OIB 30842297926</item>
      <item>Trgovački sud Split PISARNICA, OIB 30842297926</item>
      <item>OPĆINSKI SUD STARI GRAD Zemljišno knjižni odjel, OIB 61980608934</item>
      <item>OPĆINSKI SUD DRNIŠ</item>
      <item>OPĆINSKI SUD VUKOVAR Zemljišno knjižni odjel, OIB 69370038985</item>
      <item>Josip Lončarić</item>
      <item>Uprava za zaštitu kulturne baštine konzervatorski odjel Trogir</item>
      <item>Ivica Nalis, OIB 03828238106</item>
      <item>Visoki trgovački sud Republike Hrvatske, OIB 97349366519</item>
      <item>Agencija za osiguranje radničkih potraživanja u slučaju stečaja poslodavca, OIB 04323472109</item>
      <item>SOCIETE GENERALE-SPLITSKA BANKA dioničko društvo, OIB 69326397242</item>
      <item>Općinski sud u Zadru, Zemljišno knjižni odjel, OIB 78866932443</item>
      <item>Općinski sud Velika Gorica, Zemljišjno knjižni odjel, OIB 32284739479</item>
      <item>Posebni zemljišno knjižni odjel Općinskog suda u Kninu sa sjedištem u Drnišu, OIB 41941343564</item>
      <item>Agencija za upravljanje državnom imovinom, OIB 75666130770</item>
      <item>Općinski sud u Splitu, Zemljišno knjižni odjel, OIB 61980608934</item>
      <item>Alen Dumanić, OIB 96821083726</item>
      <item>ADRIACINK d.d. za pocinčavanje, lijevanje i izradu čeličnih konstrukcija, OIB 29615199749</item>
      <item>Tomislav Krka</item>
      <item>Porezna uprava Zadar, OIB 18683136487</item>
      <item>Porezna uprava Drniš, OIB 18683136487</item>
      <item>Porezna uprava Vukovar, OIB 18683136487</item>
      <item>Porezna uprava Rijeka, OIB 18683136487</item>
      <item>Porezna uprava Ispostava Hvar, OIB 18683136487</item>
      <item>Porezna uprava Velika Gorica, OIB 18683136487</item>
      <item>Porezna uprava Split, OIB 18683136487</item>
      <item>Marija Brčić</item>
      <item>Milan Veić</item>
      <item>Lukrecija Benković Duboković, OIB 23379427545</item>
      <item>GRAD SPLIT</item>
      <item>Županijsko državno odvjetništvo u Splitu Građansko upravni odjel, OIB 70793241859</item>
      <item>Fond za zaštitu okoliša i energetsku učinkovitost</item>
      <item>REDOX  j.d.o.o. za usluge, OIB 55472425213</item>
      <item>Ines Jurašin</item>
      <item>Centar za restrukturiranje i prodaju, OIB 38083028711</item>
      <item>Mirjana Katunarić - Matković, odvjetnica, OIB 19345128906</item>
      <item>Općinski sud u Splitu Zemljišno knjižni odjel Kaštel Lukšić, OIB 61980608934</item>
      <item>Ured državne uprave u Splitsko-dalmatinskoj županiji Ispostava Kaštela</item>
      <item>GRAD KAŠTELA</item>
      <item>Centar za restrukturiranje i prodaju, OIB 38083028711</item>
      <item>Financijska agencija REGIONALNI CENTAR SPLIT, OIB 85821130368</item>
      <item>Alessandra Šimeta, OIB 12919457160</item>
      <item>MINISTARSTVO PRAVOSUĐA Glavno tajništvo, OIB 26635293339</item>
      <item>Jadranko Vidović, OIB 59002364613</item>
      <item>Anđa Šolić, OIB 19915712920</item>
      <item>Hilda Aljinović, OIB 29776220525</item>
      <item>Vinka Batalić, OIB 93618932042</item>
      <item>Jadranka Jurjević, OIB 81391207997</item>
      <item>Jerko Dugeč, OIB 57017761001</item>
      <item>Mara Dobrota, OIB 21943772484</item>
      <item>Marin Mladar, OIB 17080094552</item>
      <item>Blaženka Mihanović, OIB 68180763414</item>
      <item>Ljiljana Dadić, OIB 34453706637</item>
      <item>Cvjetana Srbljin, OIB 66904421085</item>
      <item>Mile Jerković, OIB 47281082801</item>
      <item>Jurka Penić, OIB 45519634047</item>
      <item>OŠTRC d.o.o., OIB 74171273839</item>
      <item>Ivan Mišetić</item>
      <item>Hrvatski fond za privatizaciju</item>
      <item>Viskoki trgovački sud RH</item>
      <item>Mario Tomić, OIB 12822553870</item>
      <item>Marija Davidović</item>
      <item>Jere Brkan</item>
      <item>Andrija Klarić, OIB 18697161464</item>
      <item>DRŽAVNI ZAVOD ZA INTELEKTUALNO VLASNIŠTVO, OIB 89755384389</item>
      <item>Perica Mitrović, OIB 29538074286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svibnja 2017.</izvorni_sadrzaj>
    <derivirana_varijabla naziv="DomainObject.Datum_1">16. svibnja 2017.</derivirana_varijabla>
  </DomainObject.Datum>
  <DomainObject.PoslovniBrojDokumenta>
    <izvorni_sadrzaj/>
    <derivirana_varijabla naziv="DomainObject.PoslovniBrojDokumenta_1"/>
  </DomainObject.PoslovniBrojDokumenta>
  <DomainObject.Predmet.StrankaIDrugi>
    <izvorni_sadrzaj>REPUBLIKA HRVATSKA i dr.</izvorni_sadrzaj>
    <derivirana_varijabla naziv="DomainObject.Predmet.StrankaIDrugi_1">REPUBLIKA HRVATSKA i dr.</derivirana_varijabla>
  </DomainObject.Predmet.StrankaIDrugi>
  <DomainObject.Predmet.ProtustrankaIDrugi>
    <izvorni_sadrzaj>DALMACIJAVINO d.d. za proizvodnju i promet alkoholnih i bezalkoholnih pića "u stečaju"</izvorni_sadrzaj>
    <derivirana_varijabla naziv="DomainObject.Predmet.ProtustrankaIDrugi_1">DALMACIJAVINO d.d. za proizvodnju i promet alkoholnih i bezalkoholnih pića "u stečaju"</derivirana_varijabla>
  </DomainObject.Predmet.ProtustrankaIDrugi>
  <DomainObject.Predmet.StrankaIDrugiAdressOIB>
    <izvorni_sadrzaj>REPUBLIKA HRVATSKA, OIB 18683136487 i dr.</izvorni_sadrzaj>
    <derivirana_varijabla naziv="DomainObject.Predmet.StrankaIDrugiAdressOIB_1">REPUBLIKA HRVATSKA, OIB 18683136487 i dr.</derivirana_varijabla>
  </DomainObject.Predmet.StrankaIDrugiAdressOIB>
  <DomainObject.Predmet.ProtustrankaIDrugiAdressOIB>
    <izvorni_sadrzaj>DALMACIJAVINO d.d. za proizvodnju i promet alkoholnih i bezalkoholnih pića "u stečaju", OIB 07837847925, Obala kneza Domagoja 15, 21000 Split</izvorni_sadrzaj>
    <derivirana_varijabla naziv="DomainObject.Predmet.ProtustrankaIDrugiAdressOIB_1">DALMACIJAVINO d.d. za proizvodnju i promet alkoholnih i bezalkoholnih pića "u stečaju", OIB 07837847925, Obala kneza Domagoja 15,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ŽUPANIJSKO DRŽAVNO ODVJETNIŠTVO U SPLITU</item>
      <item>REPUBLIKA HRVATSKA</item>
      <item>DALMACIJAVINO d.d. za proizvodnju i promet alkoholnih i bezalkoholnih pića "u stečaju"</item>
      <item>Ivan Matković</item>
      <item>Financijska agencija</item>
      <item>NARODNE NOVINE, dioničko društvo za izdavanje i tiskanje Službenog lista Republike Hrvatske, službenih i drugih obrazaca te </item>
      <item>Natalija Mladineo</item>
      <item>LUKA dioničko društvo</item>
      <item>RAD, d.o.o. za vodoopskrbu i ostale komunalne djelatnosti</item>
      <item>Dr. Silvio Ćurin</item>
      <item>Toni Vukičević</item>
      <item>HEP-Operator distribucijskog sustava d.o.o. za distribuciju i opskrbu električne energije ELEKTRA ŠIBENI</item>
      <item>Mara Jukić</item>
      <item>Ivica Bašić</item>
      <item>Mijo Jeličić</item>
      <item>GASTRO GRUPA d.o.o. za trgovinu i usluge</item>
      <item>Damir Zagoršćak</item>
      <item>AUTO HRVATSKA dioničko društvo</item>
      <item>JADRANSKO OSIGURANJE d.d.</item>
      <item>Grgić &amp; Partneri odvjetničko društvo j.t.d.</item>
      <item>CITY EX d.o.o. za prijenos poslovne dokumentacije</item>
      <item>Antonio Zujić</item>
      <item>Hrvatski Telekom d.d.</item>
      <item>CODEX SORTIUM društvo s ograničenom odgovornošću za pružanje kompleksnih konzalting usluga</item>
      <item>SUNCE osiguranje d.d.</item>
      <item>HRVATSKA IZVJEŠTAJNA NOVINSKA AGENCIJA</item>
      <item>ČISTOĆA d.o.o. za komunalnu djelatnost, održavanje čistoće i odlaganje komunalnog otpada</item>
      <item>Anđelko Jureško</item>
      <item>TEXT-PAPIR d.o.o. za trgovinu i usluge</item>
      <item>PAVIŠA MAROVIĆ</item>
      <item>SLOBODNA DALMACIJA izdavačka i tiskarska djelatnost, dioničko društvo</item>
      <item>ČISTOĆA društvo s ograničenom odgovornošću za obavljanje komunalnih djelatnosti održavanja čistoće i odlaganja komunaln</item>
      <item>JADRANŠPED društvo s ograničenom odgovornošću za špediciju, trgovinu i usluge</item>
      <item>Lukica Bucat</item>
      <item>Miranda Budiša</item>
      <item>Nada Lović</item>
      <item>JADRANSKO OSIGURANJE dioničko društvo</item>
      <item>OPĆINA JELSA Jedinstveni upravni odjel</item>
      <item>AUTOKUĆA BOSNIĆ d.o.o. za trgovinu, servis i remont</item>
      <item>Zajednički odvjetnički ured VINKO LJUBIČIĆ, ŽELJKO VRDOL</item>
      <item>Jasmin Avdagić</item>
      <item>TISKARA MALENICA d.o.o.</item>
      <item>Odvjetnički ured Avdagić</item>
      <item>Ivica Crnogaća</item>
      <item>Zdravko Bojanić</item>
      <item>Ivan Marijan</item>
      <item>HEP-Operator distribucijskog sustava d.o.o. za distribuciju i opskrbu električne energije</item>
      <item>Rikard Pavlović</item>
      <item>LUČKA UPRAVA SPLIT</item>
      <item>TINA ALATI društvo s ograničenom odgovorošću za trgovinu i usluge</item>
      <item>PLOVPUT trgovačko društvo s ograničenom odgovornošću za održavanje pomorskih plovnih putova i radijske službe</item>
      <item>Regionalna veletržnica Benkovac dioničko društvo za trgovinu i usluge "u stečaju"</item>
      <item>MESSER CROATIA PLIN Poduzeće za proizvodnju i prodaju tehničkih plinova d.o.o.</item>
      <item>ZAVOD ZA JAVNO ZDRAVSTVO DR. ANDRIJA ŠTAMPAR</item>
      <item>Zagrebačka burza d.d.</item>
      <item>MAĐARIĆ &amp; LUI - odvjetničko društvo d.o.o.</item>
      <item>HRVOJE LUI</item>
      <item>METRONET TELEKOMUNIKACIJE d.d. za telekomunikacijske usluge</item>
      <item>DARKO VARNICA</item>
      <item>RELAX, d.o.o. za proizvodnju i trgovinu</item>
      <item>MINISTARSTVO GOSPODARSTVA, RAVNETELJSTVO ZA ROBNE ZALIHE</item>
      <item>ŽUPANIJSKO DRŽAVNO ODVJETNIŠTVO</item>
      <item>PUĆO d.o.o. za trgovinu, ugostiteljstvo i cestovni prijevoz</item>
      <item>ITEM, d.o.o. informatičke usluge</item>
      <item>ANTE RAJČIĆ</item>
      <item>ŠKARE TRADE, d.o.o. za trgovinu i ugostiteljstvo</item>
      <item>CROATIA osiguranje d.d. FILIJALA SPLIT</item>
      <item>MIRJANA BARIĆ</item>
      <item>SREDIŠNJE KLIRINŠKO DEPOZITARNO DRUŠTVO, dioničko društvo</item>
      <item>MILENKO BUŠLJETA</item>
      <item>MILICA UGARKOVIĆ</item>
      <item>FABIJAN PERONJA</item>
      <item>Agencija za upravljanje državnom imovinom</item>
      <item>KRUNO PERONJA</item>
      <item>COMENG, društvo s ograničenom odgovornošću za informatički inženjering</item>
      <item>AMEROPA AG</item>
      <item>GRAFOPLEX, društvo s ograničenom odgovornošću, za trgovinu i usluge</item>
      <item>HP - Hrvatska pošta d.d.</item>
      <item>Odvjetničko društvo Hanžeković &amp; Partneri društvo s ograničenom odgovornošću</item>
      <item>Financijska agencija</item>
      <item>DORIS KOŠTA</item>
      <item>NIKOLA LACMANOVIĆ</item>
      <item>HEP-Operator distribucijskog sustava d.o.o. za distribuciju i opskrbu električne energije</item>
      <item>MIRJANA KATUNARIĆ MATKOVIĆ</item>
      <item>VODOVOD I KANALIZACIJA, društvo s ograničenom odgovornošću za vodoopskrbu, odvodnju i pročišćavanje otpadnih voda</item>
      <item>JELKOM, društvo s ograničenom odgovornošću za komunalnu djelatnost</item>
      <item>DALMACIJAVINO d.d. za proizvodnju i promet alkoholnih i bezalkoholnih pića "u stečaju"</item>
      <item>EUROLEASING d.o.o.</item>
      <item>Rino Barbić, odvjetnik</item>
      <item>HVARSKI VODOVOD d.o.o.</item>
      <item>Rino Barbić</item>
      <item>Mr.sci.iur. Berigoj Vrsalović</item>
      <item>Odvjetničko društvo SURJAN I PARTNERI, odvjetnik Ivan Surjan</item>
      <item>IVAN MILAT</item>
      <item>DIONOVA - DIONA d.o.o.</item>
      <item>TEHNOPLAST d.o.o. za građevinarstvo, trgovinu, ugostiteljstvo, turizam i uslužne djelatnosti</item>
      <item>Borko Bebić</item>
      <item>VIPnet, društvo s ograničenom odgovornošću za usluge javnih telekomunikacija</item>
      <item>BILIĆ-ERIĆ d.o.o. za privatnu zaštitu</item>
      <item>Matija Dorić</item>
      <item>DALMACIJAVINO - ZAGREB društvo sograničenom odgovornošću za trgovinu, ugostiteljstvo i prijevoz</item>
      <item>GRAD DRNIŠ</item>
      <item>Vetropack Straža tvornica stakla d.d. Hum na Sutli</item>
      <item>MARKOVIĆ &amp; PLIŠO odvjetničko društvo d.o.o.</item>
      <item>Tamara Kranjec Malenica</item>
      <item>CAPRICORNO, društvo s ograničenom odgovornošću za trgovinu</item>
      <item>PELJEŠKI VRHOVI, POLJOPRIVREDNA ZADRUGA</item>
      <item>Rino Barbić</item>
      <item>Toma Šurjak</item>
      <item>Jakov Peronja</item>
      <item>TIGAR d.o.o. za usluge</item>
      <item>Zoran Iviš</item>
      <item>POREZNA UPRAVA Područni ured Split</item>
      <item>BURA I TRAMUNTANA d.o.o. za trgovinu i usluge</item>
      <item>VONČINA GRUBIŠIĆ LOVIĆ LALIĆ</item>
      <item>Marina Tončić-Bota</item>
      <item>TRAST međunarodno otpremništvo, dioničko društvo</item>
      <item>CHROMOS AGRO dioničko društvo proizvodnja sredstava za zaštitu bilja</item>
      <item>VODOVOD I KANALIZACIJA, društvo s ograničenom odgovornošću za vodoopskrbu, odvodnju i pročišćavanje otpadnih voda</item>
      <item>AUTOTRANS d. o. o. za javni prijevoz putnika u cestovonom prometu, trgovinu, usluge i turistička agencija</item>
      <item>BRTVILA BREZIĆ d.o.o. za proizvodnju brtvila, trgovinu i zastupanje</item>
      <item>Dijana Britvić</item>
      <item>Zajednički odvjetički ured Vinko Ljubičić, Željko Vrdoljak</item>
      <item>Odvjetničko društvo GLAMUZINA &amp; GROŠETA</item>
      <item>IREKS AROMA društvo s ograničenom odgovornošću</item>
      <item>Antonia Selak</item>
      <item>Marin Mileteta, odvjetnik</item>
      <item>Odvjetničko društvo  Dragičević i partneri d.o.o.</item>
      <item>HEP - Opskrba d.o.o. za opskrbu potrošača električnom, toplinskom energijom i plinom</item>
      <item>ING-ATEST d.o.o. za trgovinu i usluge</item>
      <item>Vinko Radovani</item>
      <item>Hrvatske vode, pravna osoba za upravljanje vodama</item>
      <item>BASLER OSIGURANJE ZAGREB dioničko društvo za osiguranje</item>
      <item>NARODNI TRGOVAČKI LANAC d.o.o. za trgovinu i usluge</item>
      <item>MANTIS, d.o.o. za trgovinu i usluge</item>
      <item>OPĆINSKI SUD U OSIJEKU</item>
      <item>Vinko Paina</item>
      <item>TRANSADRIA, međunarodna špedicija d. d. u stečaju</item>
      <item>Hrvatska radiotelevizija</item>
      <item>BRODOMERKUR trgovina i usluge, dioničko društvo</item>
      <item>ZAGREBAČKI HOLDING, društvo s ograničenom odgovornošću za javni prijevoz, opskrbu vodom, održavanje čistoće, putnička a</item>
      <item>Igor Radelić</item>
      <item>Ivo Staničić</item>
      <item>Odvjetničko društvo Stanić i partneri j.t.d.</item>
      <item>Odvjetničko društvo Hanžeković &amp; Partneri društvo s ograničenom odgovornošću</item>
      <item>NASTAVNI ZAVOD ZA JAVNO ZDRAVSTVO SPLITSKO-DALMATINSKE ŽUPANIJE</item>
      <item>Slavica Čupić</item>
      <item>BRODOSPLIT-BRODOGRADILIŠTE društvo s ograničenom odgovornošću</item>
      <item>COPAN ZAGREB društvo s ograničenom odgovornošću za trgovinu i zastupanje</item>
      <item>DUHAN društvo s ograničenom odgovornošću</item>
      <item>Ivica Maleš vl. autoservis "UNO"</item>
      <item>Teo Palaversić</item>
      <item>HRVATSKA POŠTANSKA BANKA, dioničko društvo</item>
      <item>OTIS DIZALA, društvo s ograničenom odgovornošću za proizvodnju, montažu, remont i održavanje dizala</item>
      <item>Fabijan Roić</item>
      <item>Ivo Družević</item>
      <item>Ivo Roić</item>
      <item>Josip Kovačević</item>
      <item>Tedi-Tadija Maroević</item>
      <item>Jakica Lupi</item>
      <item>Joza Bratanić</item>
      <item>Antun Pavičić</item>
      <item>Juraj Pavičić</item>
      <item>Cvjetko Matković</item>
      <item>Katica Kovačević</item>
      <item>Nikša Dužević</item>
      <item>Milovan Kombura</item>
      <item>Jelisava Pavičić</item>
      <item>Matko Carić</item>
      <item>Marinko Dužević</item>
      <item>Margarita Radonić</item>
      <item>Dinko Pavičić Tribunol</item>
      <item>Tonči Šurjak</item>
      <item>Duško Pavičić Ivelja</item>
      <item>Pero Dulčić Sušak</item>
      <item>Ivan Tadić</item>
      <item>Ivica Pavičić</item>
      <item>Mihovil-Mile Pavičić</item>
      <item>Tomi Moscatello</item>
      <item>Nikola Vodanović</item>
      <item>Margarita Marica Stančić</item>
      <item>Vjekoslav Radonić</item>
      <item>Marinko Sanseović</item>
      <item>Tadija Moškatelo</item>
      <item>Damir Petrić</item>
      <item>Louis Petrić</item>
      <item>Ivica Ljubić</item>
      <item>Vinko Lupi</item>
      <item>Ivan Tadić Šilo</item>
      <item>Ivan Tadić</item>
      <item>Vinko Maroević</item>
      <item>Ivan Buratović</item>
      <item>Mijo Mili Pavičić</item>
      <item>Marija Vodanović</item>
      <item>Jakov Fredotović</item>
      <item>Miljenko Srhoj</item>
      <item>Nikola Haladić</item>
      <item>Janez Jelušić</item>
      <item>Nikola Sansević</item>
      <item>Nikola Buratović</item>
      <item>Cvjetko Buratović</item>
      <item>Nikola Buratović</item>
      <item>Nikola Stipišić</item>
      <item>Prošper Moškatelo</item>
      <item>Tonko Maroević</item>
      <item>Ivo Pavičić</item>
      <item>Pavao Čubre</item>
      <item>Luka Šurjak</item>
      <item>Luka Franetović</item>
      <item>Ivan Miloš Mile</item>
      <item>Jure Moškatelo</item>
      <item>Vjekoslav Bogdanić</item>
      <item>Petro Šoljan</item>
      <item>Juraj Dužević</item>
      <item>Damir Šurjak</item>
      <item>Jakov Tresić</item>
      <item>Juraj Moškatelo Stariji</item>
      <item>Ruža Roić</item>
      <item>Rade Čavić</item>
      <item>Matilda Buratović</item>
      <item>Ivo Šurjak</item>
      <item>Dražica Matković Ljubo</item>
      <item>Dinko Račić</item>
      <item>Mila Franetović Dužević</item>
      <item>Luka Stančić</item>
      <item>Meri Petrić</item>
      <item>Ivan Moškatelo</item>
      <item>Vinko Moškatelo</item>
      <item>Nikola Šimunović</item>
      <item>Mirko Radonić</item>
      <item>Antun Sansević</item>
      <item>Nikša Moškatelo</item>
      <item>Antun Vodanović Stariji</item>
      <item>Ivo Bojanić</item>
      <item>Cvjetko Miličić</item>
      <item>Marija Trbuhović</item>
      <item>Neno Šoljan</item>
      <item>Juraj Tomi Moškatelo</item>
      <item>Ivo Račić Kapetanić</item>
      <item>Đuro Caratan</item>
      <item>Ante Tonči Drinković</item>
      <item>Kata Duboković</item>
      <item>Boris Carić</item>
      <item>Tonko Ivčević Bakulić</item>
      <item>Marko Huljić</item>
      <item>Lenka Roić</item>
      <item>Stjepan Jerković</item>
      <item>Boris Borović</item>
      <item>Niko Salamunić</item>
      <item>File Vranković</item>
      <item>Juraj Šperka</item>
      <item>Mili Razović</item>
      <item>Ante Mihojević</item>
      <item>Ljubica Stipišić</item>
      <item>Stjepan Hujo Huljić</item>
      <item>Nikola Grgičević</item>
      <item>Tonči Gurdulić</item>
      <item>Prošperino Milevčić</item>
      <item>Boris Rubinić</item>
      <item>Jakov Račić</item>
      <item>Jakša Radonić</item>
      <item>Vinko Palaversić</item>
      <item>Fabijan Kunčić</item>
      <item>Dušan Salamunić</item>
      <item>Margarita Stančić</item>
      <item>Josip Crnčić</item>
      <item>Luka Moškatelo</item>
      <item>Lucija Milatić-Bričolić</item>
      <item>Fabijan Dužević</item>
      <item>Vjeko Jakas</item>
      <item>Pavo Bunčuga</item>
      <item>Marko Buratović</item>
      <item>Antun Lučić</item>
      <item>Marin Parun Barbić</item>
      <item>Stjepan Tomislav Huljić</item>
      <item>Cvjetka Cvita Milevčić</item>
      <item>Marinko Radonić</item>
      <item>Antun Gurdulić</item>
      <item>Blaženko Jakas</item>
      <item>Braco Jakas</item>
      <item>Ivan Makjanić</item>
      <item>Ante Rubinić</item>
      <item>Dražica Vicenca Matković</item>
      <item>Jakov Radonić</item>
      <item>Slobodan Radičić</item>
      <item>Jurko Lučić</item>
      <item>Mate Antičević</item>
      <item>Josip Franičević</item>
      <item>Asija Bojanić</item>
      <item>Milivoj Vidas vl. Servisa instrumenata, mjerne i regulacione opreme</item>
      <item>Marko Ramljak</item>
      <item>Ivan Bilota dipl.ing.građ.</item>
      <item>BILOTA INŽENJERING d.o.o. za gradnju i turizam</item>
      <item>OPĆINSKI SUD U SPLITU</item>
      <item>OPĆINSKI SUD U KNINU Posbeni zemljišnoknjižni odjel sa sjedištem u Drnišu</item>
      <item>OPĆINSKI SUD U RIJECI Zemljišno-knjižni odjel</item>
      <item>Jelena Kalinić</item>
      <item>Trgovački sud Split, OVRŠNI ODJEL</item>
      <item>Trgovački sud Split OGLASNA PLOČA</item>
      <item>OPĆINSKI SUD ZADAR Zemljišno knjižni odjel</item>
      <item>TRGOVAČKI SUD ZADAR Stalna služba u Šibeniku</item>
      <item>OPĆINSKI GRAĐANSKI SUD ZAGREB</item>
      <item>Trgovački sud Split Računovodstvo</item>
      <item>Trgovački sud Split PISARNICA</item>
      <item>OPĆINSKI SUD STARI GRAD Zemljišno knjižni odjel</item>
      <item>OPĆINSKI SUD DRNIŠ</item>
      <item>OPĆINSKI SUD VUKOVAR Zemljišno knjižni odjel</item>
      <item>Josip Lončarić</item>
      <item>BURA l d.o.o. za trgovinu i usluge - u stečaju</item>
      <item>NET MEDIA SISTEMI d.o.o. za informatički inženjering</item>
      <item>Financijska agencija</item>
      <item>Hrvatski registar brodova</item>
      <item>Uprava za zaštitu kulturne baštine konzervatorski odjel Trogir</item>
      <item>Ivica Nalis</item>
      <item>Nenad Ševo</item>
      <item>Visoki trgovački sud Republike Hrvatske</item>
      <item>Agencija za osiguranje radničkih potraživanja u slučaju stečaja poslodavca</item>
      <item>Meri Stipinović</item>
      <item>SOCIETE GENERALE-SPLITSKA BANKA dioničko društvo</item>
      <item>Općinski sud u Zadru, Zemljišno knjižni odjel</item>
      <item>Općinski sud Velika Gorica, Zemljišjno knjižni odjel</item>
      <item>Posebni zemljišno knjižni odjel Općinskog suda u Kninu sa sjedištem u Drnišu</item>
      <item>Agencija za upravljanje državnom imovinom</item>
      <item>Općinski sud u Splitu, Zemljišno knjižni odjel</item>
      <item>Alen Dumanić</item>
      <item>Fond za zaštitu okoliša i energetsku učinkovitost</item>
      <item>ADRIACINK d.d. za pocinčavanje, lijevanje i izradu čeličnih konstrukcija</item>
      <item>Tomislav Krka</item>
      <item>Porezna uprava Zadar</item>
      <item>Porezna uprava Drniš</item>
      <item>Porezna uprava Vukovar</item>
      <item>Porezna uprava Rijeka</item>
      <item>Porezna uprava Ispostava Hvar</item>
      <item>Porezna uprava Velika Gorica</item>
      <item>Porezna uprava Split</item>
      <item>Marija Brčić</item>
      <item>Milan Veić</item>
      <item>Lukrecija Benković Duboković</item>
      <item>Zlatko Balić</item>
      <item>GRAD SPLIT</item>
      <item>Županijsko državno odvjetništvo u Splitu Građansko upravni odjel</item>
      <item>Fond za zaštitu okoliša i energetsku učinkovitost</item>
      <item>REDOX  j.d.o.o. za usluge</item>
      <item>Ines Jurašin</item>
      <item>Galić Ante</item>
      <item>Centar za restrukturiranje i prodaju</item>
      <item>Mirjana Katunarić - Matković, odvjetnica</item>
      <item>Općinski sud u Splitu Zemljišno knjižni odjel Kaštel Lukšić</item>
      <item>Ured državne uprave u Splitsko-dalmatinskoj županiji Ispostava Kaštela</item>
      <item>GRAD KAŠTELA</item>
      <item>Centar za restrukturiranje i prodaju</item>
      <item>Financijska agencija REGIONALNI CENTAR SPLIT</item>
      <item>Dean Prelević, odvjetnik</item>
      <item>Želimir Miletić</item>
      <item>Luči Roić</item>
      <item>Nade Pavičić-ivelja</item>
      <item>Dujko Čubre</item>
      <item>Antun Bratanić</item>
      <item>Andrija Matković</item>
      <item>Antun Vune Bratanić</item>
      <item>Dinko Lušić</item>
      <item>Nikica Nikola Matijević</item>
      <item>Ivan Sanseović</item>
      <item>Marija Kovačević Lolotović</item>
      <item>Petar Zlatan Vodanović</item>
      <item>Ivan Stančić</item>
      <item>Stjepan Moškatelo</item>
      <item>Toma Dužević</item>
      <item>Ivica Račić</item>
      <item>Alessandra Šimeta</item>
      <item>Kuzma Pavičić Aleluja</item>
      <item>Vinka Salamunić</item>
      <item>Teo Huljić</item>
      <item>Dejan Šperka</item>
      <item>Juraj Caratan</item>
      <item>Matko Antičević</item>
      <item>Dinko Rubinić ( Vjera )</item>
      <item>Vjera Rubinić</item>
      <item>Abraham Bojanić</item>
      <item>MINISTARSTVO PRAVOSUĐA Glavno tajništvo</item>
      <item>Vedran Nevešćanin</item>
      <item>Jadranko Vidović</item>
      <item>Marija Pjevac</item>
      <item>Anđa Šolić</item>
      <item>Hilda Aljinović</item>
      <item>Vinka Batalić</item>
      <item>Jadranka Jurjević</item>
      <item>Jerko Dugeč</item>
      <item>Mara Dobrota</item>
      <item>Marin Mladar</item>
      <item>Blaženka Mihanović</item>
      <item>Ljiljana Dadić</item>
      <item>Cvjetana Srbljin</item>
      <item>Mile Jerković</item>
      <item>Jurka Penić</item>
      <item>OŠTRC d.o.o.</item>
      <item>Ivan Mišetić</item>
      <item>Carinska uprava</item>
      <item>Hrvatski fond za privatizaciju</item>
      <item>Općinski sud u Starom Gradu - ZK odjel</item>
      <item>Viskoki trgovački sud RH</item>
      <item>Nada Akrap</item>
      <item>Jasminka Antunović</item>
      <item>Nediljka Armanda</item>
      <item>Ana Babić</item>
      <item>Gordana Babić</item>
      <item>Ivan Babić</item>
      <item>Katica Babić</item>
      <item>Jure Bacelj</item>
      <item>Ana Bačić</item>
      <item>Nediljka Bajić</item>
      <item>Žarka Bakotić</item>
      <item>Marko Baković</item>
      <item>Ivica Ban</item>
      <item>Srđanka Banovac</item>
      <item>Božidar Barać</item>
      <item>Vedran Barbarić</item>
      <item>Marija Barbir</item>
      <item>Petar Barbir</item>
      <item>Anica Baričević</item>
      <item>Damira Barišić</item>
      <item>Ivan Barišić</item>
      <item>Manda Bašić</item>
      <item>Aleksandar Bauk</item>
      <item>Marina Zečić</item>
      <item>Ivo Bavčević</item>
      <item>Nataša Bazina</item>
      <item>Mirjana Begonja</item>
      <item>Jelena Belić</item>
      <item>Niko Belić</item>
      <item>Jagoda Bešker</item>
      <item>Nedo Bešker</item>
      <item>Zorica Bilić</item>
      <item>Sanja Bilić-pavlinović</item>
      <item>Jela Bilobrk</item>
      <item>Antun Blažević</item>
      <item>Hrvoje Blažević</item>
      <item>Damir Bojčić</item>
      <item>Željko Bojčić</item>
      <item>Denis Boljat</item>
      <item>Srećko Boras</item>
      <item>Robert Borić</item>
      <item>Goran Bosančić</item>
      <item>Pava Botić</item>
      <item>Ljuba Božanić</item>
      <item>Anka Božić</item>
      <item>Anica Božić-Bakušić</item>
      <item>Ivica Bratić</item>
      <item>Nikša Bratić</item>
      <item>Vencislav Brizić</item>
      <item>Zlata Brizić</item>
      <item>Mate Brstilo</item>
      <item>Zora Budimir</item>
      <item>Miranda Budiša</item>
      <item>Nediljko Bugarin</item>
      <item>Željka Vučemilović-šimunović</item>
      <item>Gordana Buljević</item>
      <item>Marina Burić</item>
      <item>Mario Buzov</item>
      <item>Đuro Caratan</item>
      <item>Toni Caratan</item>
      <item>Boris Carić</item>
      <item>Paulo Carić</item>
      <item>Dinka Cezareo</item>
      <item>Nevenka Cukrov</item>
      <item>Dijana Czwik</item>
      <item>Vinka Čavala</item>
      <item>Silva Černak Lojić</item>
      <item>Diana Čović</item>
      <item>Ante Čulo</item>
      <item>Blaž Ćapin</item>
      <item>Filip Delać</item>
      <item>Ankica Delić</item>
      <item>Marko Delić</item>
      <item>Nediljka Delić</item>
      <item>Gordana Didak</item>
      <item>Mili Divić</item>
      <item>Ljiljana Dragan Jelušić</item>
      <item>Milka Drlje</item>
      <item>Mato Drmić</item>
      <item>Jozo Družianić</item>
      <item>Stanko Duvančić</item>
      <item>Damir Duvnjak</item>
      <item>Nives Džanko</item>
      <item>Ante Đurđević</item>
      <item>Ljubica Elez</item>
      <item>Ankica Ezgeta</item>
      <item>Lenka Franić</item>
      <item>Ivica Gabelić</item>
      <item>Marija Galešić</item>
      <item>Petar Galić</item>
      <item>Silvana Galić</item>
      <item>Kazimir Garić</item>
      <item>Vencel Gašpar</item>
      <item>Vinko Gašpar</item>
      <item>Ana Goreta</item>
      <item>Zorka Goreta</item>
      <item>Josip Gotovac</item>
      <item>Vjekoslav Grbčić</item>
      <item>Divna Grbeša</item>
      <item>Ana Grubišić</item>
      <item>Gordana Grubišić</item>
      <item>Nikola Grubišić</item>
      <item>Sanja Grubišić</item>
      <item>Antonio Gudelj</item>
      <item>Kata Gugić</item>
      <item>Mirjana Gugić</item>
      <item>Ivica Hajder</item>
      <item>Željko Hajder</item>
      <item>Silvana Hajduk</item>
      <item>Tomislav Herceg</item>
      <item>Mira Ikica</item>
      <item>Franjo Ivčević</item>
      <item>Jelena Ivčević</item>
      <item>Damir Jakus</item>
      <item>Gospova Jakus</item>
      <item>Marica Jakus</item>
      <item>Petar Jakus</item>
      <item>Marko Janković</item>
      <item>Matija Jeličić</item>
      <item>Ante Jeličić</item>
      <item>Marija Jocić</item>
      <item>Ante Jolić</item>
      <item>Marica Jukić</item>
      <item>Marko Jukić</item>
      <item>Renata Jukić</item>
      <item>Jadranka Jurić</item>
      <item>Marija Jurić</item>
      <item>Ankica Kainić</item>
      <item>Jelena Kalinić</item>
      <item>Petar Kalinić</item>
      <item>Anamarija Kalinić Radović</item>
      <item>Stipan Kamber</item>
      <item>Đuro Kapoši</item>
      <item>Željko Karin</item>
      <item>Marijana Karin Prnjak</item>
      <item>Neda Kasalo</item>
      <item>Zvonimir Kasalo</item>
      <item>Suzana Kašić</item>
      <item>Ivana Katalinić Jerčić</item>
      <item>Josip Katušić</item>
      <item>Ljiljana Kegalj</item>
      <item>Ante Kekez</item>
      <item>Ivanko Kekez</item>
      <item>Petrica Kekez</item>
      <item>Boško Kevo</item>
      <item>Antiša Kliškinić</item>
      <item>Veljko Knezović</item>
      <item>Stjepan Kokeza</item>
      <item>Petar Kolega</item>
      <item>Daniela Kovač</item>
      <item>Željka Kovač</item>
      <item>Ivan Kraljić</item>
      <item>Inga Krnjaić</item>
      <item>Anka Krstić</item>
      <item>Ivan Kundid</item>
      <item>Ivana Kundid</item>
      <item>Ružica Kundid</item>
      <item>Deni Kuvačić</item>
      <item>Anka Landikušić</item>
      <item>Ivan Lasić</item>
      <item>Dražen Lazić</item>
      <item>Nenad Leskur</item>
      <item>Ivana Lilić</item>
      <item>Ivo Lipanović</item>
      <item>Marko Lojić</item>
      <item>Mile Lovrić</item>
      <item>Ana Lovrinčević</item>
      <item>Dejan Lukavac</item>
      <item>Nela Madžar</item>
      <item>Alenka Malinić</item>
      <item>Pavao Marasović</item>
      <item>Anto Marijan</item>
      <item>Cvita Marijanović</item>
      <item>Dobrinka Marijanović</item>
      <item>Tomislav Marijanović</item>
      <item>Jasna Marin</item>
      <item>Marina Marin</item>
      <item>Željko Marinac</item>
      <item>Božidar Marinković</item>
      <item>Jakov Mateta</item>
      <item>Ivan Matić</item>
      <item>Ružica Matić</item>
      <item>Slavko Matić</item>
      <item>Željko Matić</item>
      <item>Marija Matković</item>
      <item>Ivan Melvan</item>
      <item>Nikola Midenjak</item>
      <item>Pere Mihanović</item>
      <item>Ana Mikulić</item>
      <item>Mate Mikulić</item>
      <item>Ivan Milaković</item>
      <item>Ivan Milanović</item>
      <item>Zorka Miletić</item>
      <item>Milan Miljuš</item>
      <item>Đorđe Mirčetić</item>
      <item>Tonči Mišković</item>
      <item>Ana Moro</item>
      <item>Slavko Moro</item>
      <item>Tomi Moscatello</item>
      <item>Marija Munitić</item>
      <item>Ljubomir Muslim</item>
      <item>Mijo Nožina</item>
      <item>Jurica Oman</item>
      <item>Mirko Oman</item>
      <item>Janja Orošnjak</item>
      <item>Mila Palada</item>
      <item>Ivan Pandža</item>
      <item>Asija Papić</item>
      <item>Mijo Papić</item>
      <item>Tereza Papić</item>
      <item>Rajko Parać</item>
      <item>Tatjana Parać</item>
      <item>Đurđica Parat</item>
      <item>Ivan Pastuović</item>
      <item>Jurica Pavela</item>
      <item>Roki Pavičić</item>
      <item>Ivan Pažanin</item>
      <item>Luka Peko</item>
      <item>Neda Penga</item>
      <item>Ante Perko</item>
      <item>Ivana Perko</item>
      <item>Gordana Perković</item>
      <item>Marica Perković</item>
      <item>Nediljko Perković</item>
      <item>Nila Peroš</item>
      <item>Dragica Peša</item>
      <item>Iris Peša</item>
      <item>Nikša Petrić</item>
      <item>Matko Pezo</item>
      <item>Zlatko Piperković</item>
      <item>Joško Pivac</item>
      <item>Luka Pjevac</item>
      <item>Anka Plazonja</item>
      <item>Robert Plazonja</item>
      <item>Gordan Poparić</item>
      <item>Ante Popović</item>
      <item>Milanka Pranić</item>
      <item>Miroslav Primorac</item>
      <item>Iva Punda</item>
      <item>Drago Radić</item>
      <item>Mladen Radmilović</item>
      <item>Petar Radonić</item>
      <item>Jagoda Radošević</item>
      <item>Ante Rajčić</item>
      <item>Marko Ralica</item>
      <item>Ivan Raos</item>
      <item>Zdenka Razlog</item>
      <item>Mila Rebić</item>
      <item>Marija Reljanović</item>
      <item>Mara Režić</item>
      <item>Marija Rizvan</item>
      <item>Anđelko Rogulj</item>
      <item>Berislava Roša</item>
      <item>Sofija Ruić</item>
      <item>Ana Runjić</item>
      <item>Gordan Ruščić</item>
      <item>Sanja Ružić</item>
      <item>Svjetlana Samac</item>
      <item>Miljenko Samardžić</item>
      <item>Dinka Sanseović</item>
      <item>Ante Sarić</item>
      <item>Ivan Sarić</item>
      <item>Marija Sedlar</item>
      <item>Ljubica Sekelez</item>
      <item>Kristina Serdarević</item>
      <item>Aleksandra Sever-Muhar</item>
      <item>Boško Sikavica</item>
      <item>Snježana Sikavica</item>
      <item>Dragan Simić</item>
      <item>Tanja Sinovčić</item>
      <item>Ljiljana Sirić</item>
      <item>Dijana Skelin</item>
      <item>Kata Sočo</item>
      <item>Marija Stančić</item>
      <item>Đani Stanić</item>
      <item>Danica Stipović</item>
      <item>Milorad Stojsavljević</item>
      <item>Petar Strinić</item>
      <item>Luca Strunje</item>
      <item>Slavka Svalina</item>
      <item>Marijan Šamija</item>
      <item>Marinka Šamija</item>
      <item>Katica Šeparović</item>
      <item>Nenad Ševo</item>
      <item>Krasna Šiklić</item>
      <item>Mili Šimig</item>
      <item>Vesna Škare</item>
      <item>Ljubica Škopljanac</item>
      <item>Milica Špar</item>
      <item>Eleana Šubat</item>
      <item>Ivan Šuljug</item>
      <item>Vesna Šunjić</item>
      <item>Ljubica Tarle</item>
      <item>Nada Teklić</item>
      <item>Lada Terzić</item>
      <item>Ivan Tomić</item>
      <item>Ivan Topić</item>
      <item>Jelica Topić</item>
      <item>Tvrtko Topić</item>
      <item>Anđelka Torlak</item>
      <item>Ivan Torlak</item>
      <item>Marko Torlak</item>
      <item>Damir Tot</item>
      <item>Anka Treskavica</item>
      <item>Anka Tukić</item>
      <item>Nediljko Ugrin</item>
      <item>Marinko Uvodić</item>
      <item>Nedjeljka Uvodić</item>
      <item>Marko Validžić</item>
      <item>Ivanka Varnica</item>
      <item>Milica Varvodić</item>
      <item>Kristina Velić</item>
      <item>Ljiljana Vesković</item>
      <item>Milka Veštić</item>
      <item>Ante Vidan</item>
      <item>Marko Vidović</item>
      <item>Matko Vidović</item>
      <item>Nevenka Vidović</item>
      <item>Ankica Vilibić</item>
      <item>Anđelko Vilić</item>
      <item>Normela Visković</item>
      <item>Tonči Visković</item>
      <item>Marica Vlaić</item>
      <item>Dubravka Vlainić</item>
      <item>Ivo Vodanović</item>
      <item>Josip Vogleš</item>
      <item>Vinko Vranković</item>
      <item>Ivan Vrdoljak</item>
      <item>Mirjana Vrdoljak</item>
      <item>Marija Vrgoč</item>
      <item>Bože Vuco</item>
      <item>Mirjana Vučković</item>
      <item>Višnja Vučković</item>
      <item>Ivan Vugdelija</item>
      <item>Dubravka Vukas</item>
      <item>Anđelka Vukičević</item>
      <item>Zora Vuković</item>
      <item>Ivan Vukušić</item>
      <item>Jadran Vukušić</item>
      <item>Nevenka Vukušić</item>
      <item>Vjera Vukušić</item>
      <item>Zvonimir Vukušić</item>
      <item>Nevenka Vuleta</item>
      <item>Vinka Zekić</item>
      <item>Dinko Zenčić</item>
      <item>Borislav Zokić</item>
      <item>Dolina Zokić</item>
      <item>Margita Zokić</item>
      <item>Luca Zolota</item>
      <item>Milan Žarković</item>
      <item>Nevenka Živko</item>
      <item>Davorka Živković</item>
      <item>Ivica Živković</item>
      <item>Ivo Živković</item>
      <item>Mario Tomić</item>
      <item>Siniša Ivančić</item>
      <item>Iva Jelić</item>
      <item>Marko Kavelj</item>
      <item>Ivan Koljanin</item>
      <item>Željko Kovač</item>
      <item>Zvonko Kruneš</item>
      <item>Nikola Lacmanović</item>
      <item>Vesna Lepetić</item>
      <item>Jelica Ljubica</item>
      <item>Darko Lulić</item>
      <item>Vesna Lulić</item>
      <item>Marija Mamić</item>
      <item>Radojka Marijanović</item>
      <item>Meri Cabadaj</item>
      <item>Mate Markotić</item>
      <item>Ante Marović</item>
      <item>Ivan Marušić</item>
      <item>Iva Melvan</item>
      <item>Goran Merkel</item>
      <item>Ivan Mornar</item>
      <item>Miodrag Munjiza</item>
      <item>Ante Nožina</item>
      <item>Anica Pandža</item>
      <item>Nikica Pavlović</item>
      <item>Silvana Perić</item>
      <item>Nediljka Perišić</item>
      <item>Elvira Dračevac</item>
      <item>Mara Dobrota</item>
      <item>Neda-lidia Buljević</item>
      <item>Ivan Bugarin</item>
      <item>Maja Bučić</item>
      <item>Mira Božić</item>
      <item>Sandra Borić</item>
      <item>Marija Davidović</item>
      <item>Petar Adjanski</item>
      <item>Ana Čatlak</item>
      <item>Marinko Buškulić</item>
      <item>Marinko Galić</item>
      <item>Luca Gabela</item>
      <item>Tomislav Frankić</item>
      <item>Elias Erceg</item>
      <item>Jakov Elez</item>
      <item>Sretan Bajalo</item>
      <item>Mario Tomić</item>
      <item>Ranko Vuleta</item>
      <item>Zlatko Balić</item>
      <item>Boško Barać</item>
      <item>Milan Vukić</item>
      <item>Mara Vukorepa</item>
      <item>Bare Vujina</item>
      <item>Milenko Bašić</item>
      <item>Diana Blažević</item>
      <item>Jozo Bogić</item>
      <item>Stjepko Bojanić</item>
      <item>Miroslav Trečić</item>
      <item>Neda Tukić</item>
      <item>Vinka Ukić</item>
      <item>Mira Velić</item>
      <item>Ivan Vrdoljak</item>
      <item>Iva Vrdoljak</item>
      <item>Dražen Todorović</item>
      <item>Dubravka Stojanovska</item>
      <item>Josip Strniša</item>
      <item>Ivica Sviličić</item>
      <item>Ana Rogošić</item>
      <item>Ivica Stipinović</item>
      <item>Darko Topić</item>
      <item>Marija Trečić</item>
      <item>Milica Zorić</item>
      <item>Ivo Rajčić</item>
      <item>Ivan Radoš</item>
      <item>Željka Vučemilović-šimunović</item>
      <item>Marija Davidović</item>
      <item>Jere Brkan</item>
      <item>Slaven Tukić</item>
      <item>Bartul Barišić</item>
      <item>Tajana Domazet</item>
      <item>Velinka Runjić</item>
      <item>Niko Dujić</item>
      <item>Teo Mandić</item>
      <item>Mevlida Armanda</item>
      <item>Renata Kalčić</item>
      <item>Juraj Lešković</item>
      <item>VRGORKA-VINARIJA dioničko društvo za proizvodnju pića, poljoprivredu i trgovinu</item>
      <item>Milivoj Vidas</item>
      <item>BURA l d.o.o. za trgovinu i usluge - u stečaju</item>
      <item>AUTO CENTAR LOZIĆ d.o.o. trgovina vozilima u stečaju</item>
      <item>NET MEDIA SISTEMI d.o.o. za informatički inženjering</item>
      <item>BASLER OSIGURANJE ZAGREB dioničko društvo za osiguranje</item>
      <item>NASTAVNI ZAVOD ZA JAVNO ZDRAVSTVO SPLITSKO-DALMATINSKE ŽUPANIJE</item>
      <item>Joško Pavlov</item>
      <item>Tina Trajković</item>
      <item>Nada Dujmić</item>
      <item>Nada Baković</item>
      <item>Marija Duvančić</item>
      <item>Andrija Klarić</item>
      <item>DRŽAVNI ZAVOD ZA INTELEKTUALNO VLASNIŠTVO</item>
      <item>Perica Mitrović</item>
    </izvorni_sadrzaj>
    <derivirana_varijabla naziv="DomainObject.Predmet.SudioniciListNaziv_1">
      <item>ŽUPANIJSKO DRŽAVNO ODVJETNIŠTVO U SPLITU</item>
      <item>REPUBLIKA HRVATSKA</item>
      <item>DALMACIJAVINO d.d. za proizvodnju i promet alkoholnih i bezalkoholnih pića "u stečaju"</item>
      <item>Ivan Matković</item>
      <item>Financijska agencija</item>
      <item>NARODNE NOVINE, dioničko društvo za izdavanje i tiskanje Službenog lista Republike Hrvatske, službenih i drugih obrazaca te </item>
      <item>Natalija Mladineo</item>
      <item>LUKA dioničko društvo</item>
      <item>RAD, d.o.o. za vodoopskrbu i ostale komunalne djelatnosti</item>
      <item>Dr. Silvio Ćurin</item>
      <item>Toni Vukičević</item>
      <item>HEP-Operator distribucijskog sustava d.o.o. za distribuciju i opskrbu električne energije ELEKTRA ŠIBENI</item>
      <item>Mara Jukić</item>
      <item>Ivica Bašić</item>
      <item>Mijo Jeličić</item>
      <item>GASTRO GRUPA d.o.o. za trgovinu i usluge</item>
      <item>Damir Zagoršćak</item>
      <item>AUTO HRVATSKA dioničko društvo</item>
      <item>JADRANSKO OSIGURANJE d.d.</item>
      <item>Grgić &amp; Partneri odvjetničko društvo j.t.d.</item>
      <item>CITY EX d.o.o. za prijenos poslovne dokumentacije</item>
      <item>Antonio Zujić</item>
      <item>Hrvatski Telekom d.d.</item>
      <item>CODEX SORTIUM društvo s ograničenom odgovornošću za pružanje kompleksnih konzalting usluga</item>
      <item>SUNCE osiguranje d.d.</item>
      <item>HRVATSKA IZVJEŠTAJNA NOVINSKA AGENCIJA</item>
      <item>ČISTOĆA d.o.o. za komunalnu djelatnost, održavanje čistoće i odlaganje komunalnog otpada</item>
      <item>Anđelko Jureško</item>
      <item>TEXT-PAPIR d.o.o. za trgovinu i usluge</item>
      <item>PAVIŠA MAROVIĆ</item>
      <item>SLOBODNA DALMACIJA izdavačka i tiskarska djelatnost, dioničko društvo</item>
      <item>ČISTOĆA društvo s ograničenom odgovornošću za obavljanje komunalnih djelatnosti održavanja čistoće i odlaganja komunaln</item>
      <item>JADRANŠPED društvo s ograničenom odgovornošću za špediciju, trgovinu i usluge</item>
      <item>Lukica Bucat</item>
      <item>Miranda Budiša</item>
      <item>Nada Lović</item>
      <item>JADRANSKO OSIGURANJE dioničko društvo</item>
      <item>OPĆINA JELSA Jedinstveni upravni odjel</item>
      <item>AUTOKUĆA BOSNIĆ d.o.o. za trgovinu, servis i remont</item>
      <item>Zajednički odvjetnički ured VINKO LJUBIČIĆ, ŽELJKO VRDOL</item>
      <item>Jasmin Avdagić</item>
      <item>TISKARA MALENICA d.o.o.</item>
      <item>Odvjetnički ured Avdagić</item>
      <item>Ivica Crnogaća</item>
      <item>Zdravko Bojanić</item>
      <item>Ivan Marijan</item>
      <item>HEP-Operator distribucijskog sustava d.o.o. za distribuciju i opskrbu električne energije</item>
      <item>Rikard Pavlović</item>
      <item>LUČKA UPRAVA SPLIT</item>
      <item>TINA ALATI društvo s ograničenom odgovorošću za trgovinu i usluge</item>
      <item>PLOVPUT trgovačko društvo s ograničenom odgovornošću za održavanje pomorskih plovnih putova i radijske službe</item>
      <item>Regionalna veletržnica Benkovac dioničko društvo za trgovinu i usluge "u stečaju"</item>
      <item>MESSER CROATIA PLIN Poduzeće za proizvodnju i prodaju tehničkih plinova d.o.o.</item>
      <item>ZAVOD ZA JAVNO ZDRAVSTVO DR. ANDRIJA ŠTAMPAR</item>
      <item>Zagrebačka burza d.d.</item>
      <item>MAĐARIĆ &amp; LUI - odvjetničko društvo d.o.o.</item>
      <item>HRVOJE LUI</item>
      <item>METRONET TELEKOMUNIKACIJE d.d. za telekomunikacijske usluge</item>
      <item>DARKO VARNICA</item>
      <item>RELAX, d.o.o. za proizvodnju i trgovinu</item>
      <item>MINISTARSTVO GOSPODARSTVA, RAVNETELJSTVO ZA ROBNE ZALIHE</item>
      <item>ŽUPANIJSKO DRŽAVNO ODVJETNIŠTVO</item>
      <item>PUĆO d.o.o. za trgovinu, ugostiteljstvo i cestovni prijevoz</item>
      <item>ITEM, d.o.o. informatičke usluge</item>
      <item>ANTE RAJČIĆ</item>
      <item>ŠKARE TRADE, d.o.o. za trgovinu i ugostiteljstvo</item>
      <item>CROATIA osiguranje d.d. FILIJALA SPLIT</item>
      <item>MIRJANA BARIĆ</item>
      <item>SREDIŠNJE KLIRINŠKO DEPOZITARNO DRUŠTVO, dioničko društvo</item>
      <item>MILENKO BUŠLJETA</item>
      <item>MILICA UGARKOVIĆ</item>
      <item>FABIJAN PERONJA</item>
      <item>Agencija za upravljanje državnom imovinom</item>
      <item>KRUNO PERONJA</item>
      <item>COMENG, društvo s ograničenom odgovornošću za informatički inženjering</item>
      <item>AMEROPA AG</item>
      <item>GRAFOPLEX, društvo s ograničenom odgovornošću, za trgovinu i usluge</item>
      <item>HP - Hrvatska pošta d.d.</item>
      <item>Odvjetničko društvo Hanžeković &amp; Partneri društvo s ograničenom odgovornošću</item>
      <item>Financijska agencija</item>
      <item>DORIS KOŠTA</item>
      <item>NIKOLA LACMANOVIĆ</item>
      <item>HEP-Operator distribucijskog sustava d.o.o. za distribuciju i opskrbu električne energije</item>
      <item>MIRJANA KATUNARIĆ MATKOVIĆ</item>
      <item>VODOVOD I KANALIZACIJA, društvo s ograničenom odgovornošću za vodoopskrbu, odvodnju i pročišćavanje otpadnih voda</item>
      <item>JELKOM, društvo s ograničenom odgovornošću za komunalnu djelatnost</item>
      <item>DALMACIJAVINO d.d. za proizvodnju i promet alkoholnih i bezalkoholnih pića "u stečaju"</item>
      <item>EUROLEASING d.o.o.</item>
      <item>Rino Barbić, odvjetnik</item>
      <item>HVARSKI VODOVOD d.o.o.</item>
      <item>Rino Barbić</item>
      <item>Mr.sci.iur. Berigoj Vrsalović</item>
      <item>Odvjetničko društvo SURJAN I PARTNERI, odvjetnik Ivan Surjan</item>
      <item>IVAN MILAT</item>
      <item>DIONOVA - DIONA d.o.o.</item>
      <item>TEHNOPLAST d.o.o. za građevinarstvo, trgovinu, ugostiteljstvo, turizam i uslužne djelatnosti</item>
      <item>Borko Bebić</item>
      <item>VIPnet, društvo s ograničenom odgovornošću za usluge javnih telekomunikacija</item>
      <item>BILIĆ-ERIĆ d.o.o. za privatnu zaštitu</item>
      <item>Matija Dorić</item>
      <item>DALMACIJAVINO - ZAGREB društvo sograničenom odgovornošću za trgovinu, ugostiteljstvo i prijevoz</item>
      <item>GRAD DRNIŠ</item>
      <item>Vetropack Straža tvornica stakla d.d. Hum na Sutli</item>
      <item>MARKOVIĆ &amp; PLIŠO odvjetničko društvo d.o.o.</item>
      <item>Tamara Kranjec Malenica</item>
      <item>CAPRICORNO, društvo s ograničenom odgovornošću za trgovinu</item>
      <item>PELJEŠKI VRHOVI, POLJOPRIVREDNA ZADRUGA</item>
      <item>Rino Barbić</item>
      <item>Toma Šurjak</item>
      <item>Jakov Peronja</item>
      <item>TIGAR d.o.o. za usluge</item>
      <item>Zoran Iviš</item>
      <item>POREZNA UPRAVA Područni ured Split</item>
      <item>BURA I TRAMUNTANA d.o.o. za trgovinu i usluge</item>
      <item>VONČINA GRUBIŠIĆ LOVIĆ LALIĆ</item>
      <item>Marina Tončić-Bota</item>
      <item>TRAST međunarodno otpremništvo, dioničko društvo</item>
      <item>CHROMOS AGRO dioničko društvo proizvodnja sredstava za zaštitu bilja</item>
      <item>VODOVOD I KANALIZACIJA, društvo s ograničenom odgovornošću za vodoopskrbu, odvodnju i pročišćavanje otpadnih voda</item>
      <item>AUTOTRANS d. o. o. za javni prijevoz putnika u cestovonom prometu, trgovinu, usluge i turistička agencija</item>
      <item>BRTVILA BREZIĆ d.o.o. za proizvodnju brtvila, trgovinu i zastupanje</item>
      <item>Dijana Britvić</item>
      <item>Zajednički odvjetički ured Vinko Ljubičić, Željko Vrdoljak</item>
      <item>Odvjetničko društvo GLAMUZINA &amp; GROŠETA</item>
      <item>IREKS AROMA društvo s ograničenom odgovornošću</item>
      <item>Antonia Selak</item>
      <item>Marin Mileteta, odvjetnik</item>
      <item>Odvjetničko društvo  Dragičević i partneri d.o.o.</item>
      <item>HEP - Opskrba d.o.o. za opskrbu potrošača električnom, toplinskom energijom i plinom</item>
      <item>ING-ATEST d.o.o. za trgovinu i usluge</item>
      <item>Vinko Radovani</item>
      <item>Hrvatske vode, pravna osoba za upravljanje vodama</item>
      <item>BASLER OSIGURANJE ZAGREB dioničko društvo za osiguranje</item>
      <item>NARODNI TRGOVAČKI LANAC d.o.o. za trgovinu i usluge</item>
      <item>MANTIS, d.o.o. za trgovinu i usluge</item>
      <item>OPĆINSKI SUD U OSIJEKU</item>
      <item>Vinko Paina</item>
      <item>TRANSADRIA, međunarodna špedicija d. d. u stečaju</item>
      <item>Hrvatska radiotelevizija</item>
      <item>BRODOMERKUR trgovina i usluge, dioničko društvo</item>
      <item>ZAGREBAČKI HOLDING, društvo s ograničenom odgovornošću za javni prijevoz, opskrbu vodom, održavanje čistoće, putnička a</item>
      <item>Igor Radelić</item>
      <item>Ivo Staničić</item>
      <item>Odvjetničko društvo Stanić i partneri j.t.d.</item>
      <item>Odvjetničko društvo Hanžeković &amp; Partneri društvo s ograničenom odgovornošću</item>
      <item>NASTAVNI ZAVOD ZA JAVNO ZDRAVSTVO SPLITSKO-DALMATINSKE ŽUPANIJE</item>
      <item>Slavica Čupić</item>
      <item>BRODOSPLIT-BRODOGRADILIŠTE društvo s ograničenom odgovornošću</item>
      <item>COPAN ZAGREB društvo s ograničenom odgovornošću za trgovinu i zastupanje</item>
      <item>DUHAN društvo s ograničenom odgovornošću</item>
      <item>Ivica Maleš vl. autoservis "UNO"</item>
      <item>Teo Palaversić</item>
      <item>HRVATSKA POŠTANSKA BANKA, dioničko društvo</item>
      <item>OTIS DIZALA, društvo s ograničenom odgovornošću za proizvodnju, montažu, remont i održavanje dizala</item>
      <item>Fabijan Roić</item>
      <item>Ivo Družević</item>
      <item>Ivo Roić</item>
      <item>Josip Kovačević</item>
      <item>Tedi-Tadija Maroević</item>
      <item>Jakica Lupi</item>
      <item>Joza Bratanić</item>
      <item>Antun Pavičić</item>
      <item>Juraj Pavičić</item>
      <item>Cvjetko Matković</item>
      <item>Katica Kovačević</item>
      <item>Nikša Dužević</item>
      <item>Milovan Kombura</item>
      <item>Jelisava Pavičić</item>
      <item>Matko Carić</item>
      <item>Marinko Dužević</item>
      <item>Margarita Radonić</item>
      <item>Dinko Pavičić Tribunol</item>
      <item>Tonči Šurjak</item>
      <item>Duško Pavičić Ivelja</item>
      <item>Pero Dulčić Sušak</item>
      <item>Ivan Tadić</item>
      <item>Ivica Pavičić</item>
      <item>Mihovil-Mile Pavičić</item>
      <item>Tomi Moscatello</item>
      <item>Nikola Vodanović</item>
      <item>Margarita Marica Stančić</item>
      <item>Vjekoslav Radonić</item>
      <item>Marinko Sanseović</item>
      <item>Tadija Moškatelo</item>
      <item>Damir Petrić</item>
      <item>Louis Petrić</item>
      <item>Ivica Ljubić</item>
      <item>Vinko Lupi</item>
      <item>Ivan Tadić Šilo</item>
      <item>Ivan Tadić</item>
      <item>Vinko Maroević</item>
      <item>Ivan Buratović</item>
      <item>Mijo Mili Pavičić</item>
      <item>Marija Vodanović</item>
      <item>Jakov Fredotović</item>
      <item>Miljenko Srhoj</item>
      <item>Nikola Haladić</item>
      <item>Janez Jelušić</item>
      <item>Nikola Sansević</item>
      <item>Nikola Buratović</item>
      <item>Cvjetko Buratović</item>
      <item>Nikola Buratović</item>
      <item>Nikola Stipišić</item>
      <item>Prošper Moškatelo</item>
      <item>Tonko Maroević</item>
      <item>Ivo Pavičić</item>
      <item>Pavao Čubre</item>
      <item>Luka Šurjak</item>
      <item>Luka Franetović</item>
      <item>Ivan Miloš Mile</item>
      <item>Jure Moškatelo</item>
      <item>Vjekoslav Bogdanić</item>
      <item>Petro Šoljan</item>
      <item>Juraj Dužević</item>
      <item>Damir Šurjak</item>
      <item>Jakov Tresić</item>
      <item>Juraj Moškatelo Stariji</item>
      <item>Ruža Roić</item>
      <item>Rade Čavić</item>
      <item>Matilda Buratović</item>
      <item>Ivo Šurjak</item>
      <item>Dražica Matković Ljubo</item>
      <item>Dinko Račić</item>
      <item>Mila Franetović Dužević</item>
      <item>Luka Stančić</item>
      <item>Meri Petrić</item>
      <item>Ivan Moškatelo</item>
      <item>Vinko Moškatelo</item>
      <item>Nikola Šimunović</item>
      <item>Mirko Radonić</item>
      <item>Antun Sansević</item>
      <item>Nikša Moškatelo</item>
      <item>Antun Vodanović Stariji</item>
      <item>Ivo Bojanić</item>
      <item>Cvjetko Miličić</item>
      <item>Marija Trbuhović</item>
      <item>Neno Šoljan</item>
      <item>Juraj Tomi Moškatelo</item>
      <item>Ivo Račić Kapetanić</item>
      <item>Đuro Caratan</item>
      <item>Ante Tonči Drinković</item>
      <item>Kata Duboković</item>
      <item>Boris Carić</item>
      <item>Tonko Ivčević Bakulić</item>
      <item>Marko Huljić</item>
      <item>Lenka Roić</item>
      <item>Stjepan Jerković</item>
      <item>Boris Borović</item>
      <item>Niko Salamunić</item>
      <item>File Vranković</item>
      <item>Juraj Šperka</item>
      <item>Mili Razović</item>
      <item>Ante Mihojević</item>
      <item>Ljubica Stipišić</item>
      <item>Stjepan Hujo Huljić</item>
      <item>Nikola Grgičević</item>
      <item>Tonči Gurdulić</item>
      <item>Prošperino Milevčić</item>
      <item>Boris Rubinić</item>
      <item>Jakov Račić</item>
      <item>Jakša Radonić</item>
      <item>Vinko Palaversić</item>
      <item>Fabijan Kunčić</item>
      <item>Dušan Salamunić</item>
      <item>Margarita Stančić</item>
      <item>Josip Crnčić</item>
      <item>Luka Moškatelo</item>
      <item>Lucija Milatić-Bričolić</item>
      <item>Fabijan Dužević</item>
      <item>Vjeko Jakas</item>
      <item>Pavo Bunčuga</item>
      <item>Marko Buratović</item>
      <item>Antun Lučić</item>
      <item>Marin Parun Barbić</item>
      <item>Stjepan Tomislav Huljić</item>
      <item>Cvjetka Cvita Milevčić</item>
      <item>Marinko Radonić</item>
      <item>Antun Gurdulić</item>
      <item>Blaženko Jakas</item>
      <item>Braco Jakas</item>
      <item>Ivan Makjanić</item>
      <item>Ante Rubinić</item>
      <item>Dražica Vicenca Matković</item>
      <item>Jakov Radonić</item>
      <item>Slobodan Radičić</item>
      <item>Jurko Lučić</item>
      <item>Mate Antičević</item>
      <item>Josip Franičević</item>
      <item>Asija Bojanić</item>
      <item>Milivoj Vidas vl. Servisa instrumenata, mjerne i regulacione opreme</item>
      <item>Marko Ramljak</item>
      <item>Ivan Bilota dipl.ing.građ.</item>
      <item>BILOTA INŽENJERING d.o.o. za gradnju i turizam</item>
      <item>OPĆINSKI SUD U SPLITU</item>
      <item>OPĆINSKI SUD U KNINU Posbeni zemljišnoknjižni odjel sa sjedištem u Drnišu</item>
      <item>OPĆINSKI SUD U RIJECI Zemljišno-knjižni odjel</item>
      <item>Jelena Kalinić</item>
      <item>Trgovački sud Split, OVRŠNI ODJEL</item>
      <item>Trgovački sud Split OGLASNA PLOČA</item>
      <item>OPĆINSKI SUD ZADAR Zemljišno knjižni odjel</item>
      <item>TRGOVAČKI SUD ZADAR Stalna služba u Šibeniku</item>
      <item>OPĆINSKI GRAĐANSKI SUD ZAGREB</item>
      <item>Trgovački sud Split Računovodstvo</item>
      <item>Trgovački sud Split PISARNICA</item>
      <item>OPĆINSKI SUD STARI GRAD Zemljišno knjižni odjel</item>
      <item>OPĆINSKI SUD DRNIŠ</item>
      <item>OPĆINSKI SUD VUKOVAR Zemljišno knjižni odjel</item>
      <item>Josip Lončarić</item>
      <item>BURA l d.o.o. za trgovinu i usluge - u stečaju</item>
      <item>NET MEDIA SISTEMI d.o.o. za informatički inženjering</item>
      <item>Financijska agencija</item>
      <item>Hrvatski registar brodova</item>
      <item>Uprava za zaštitu kulturne baštine konzervatorski odjel Trogir</item>
      <item>Ivica Nalis</item>
      <item>Nenad Ševo</item>
      <item>Visoki trgovački sud Republike Hrvatske</item>
      <item>Agencija za osiguranje radničkih potraživanja u slučaju stečaja poslodavca</item>
      <item>Meri Stipinović</item>
      <item>SOCIETE GENERALE-SPLITSKA BANKA dioničko društvo</item>
      <item>Općinski sud u Zadru, Zemljišno knjižni odjel</item>
      <item>Općinski sud Velika Gorica, Zemljišjno knjižni odjel</item>
      <item>Posebni zemljišno knjižni odjel Općinskog suda u Kninu sa sjedištem u Drnišu</item>
      <item>Agencija za upravljanje državnom imovinom</item>
      <item>Općinski sud u Splitu, Zemljišno knjižni odjel</item>
      <item>Alen Dumanić</item>
      <item>Fond za zaštitu okoliša i energetsku učinkovitost</item>
      <item>ADRIACINK d.d. za pocinčavanje, lijevanje i izradu čeličnih konstrukcija</item>
      <item>Tomislav Krka</item>
      <item>Porezna uprava Zadar</item>
      <item>Porezna uprava Drniš</item>
      <item>Porezna uprava Vukovar</item>
      <item>Porezna uprava Rijeka</item>
      <item>Porezna uprava Ispostava Hvar</item>
      <item>Porezna uprava Velika Gorica</item>
      <item>Porezna uprava Split</item>
      <item>Marija Brčić</item>
      <item>Milan Veić</item>
      <item>Lukrecija Benković Duboković</item>
      <item>Zlatko Balić</item>
      <item>GRAD SPLIT</item>
      <item>Županijsko državno odvjetništvo u Splitu Građansko upravni odjel</item>
      <item>Fond za zaštitu okoliša i energetsku učinkovitost</item>
      <item>REDOX  j.d.o.o. za usluge</item>
      <item>Ines Jurašin</item>
      <item>Galić Ante</item>
      <item>Centar za restrukturiranje i prodaju</item>
      <item>Mirjana Katunarić - Matković, odvjetnica</item>
      <item>Općinski sud u Splitu Zemljišno knjižni odjel Kaštel Lukšić</item>
      <item>Ured državne uprave u Splitsko-dalmatinskoj županiji Ispostava Kaštela</item>
      <item>GRAD KAŠTELA</item>
      <item>Centar za restrukturiranje i prodaju</item>
      <item>Financijska agencija REGIONALNI CENTAR SPLIT</item>
      <item>Dean Prelević, odvjetnik</item>
      <item>Želimir Miletić</item>
      <item>Luči Roić</item>
      <item>Nade Pavičić-ivelja</item>
      <item>Dujko Čubre</item>
      <item>Antun Bratanić</item>
      <item>Andrija Matković</item>
      <item>Antun Vune Bratanić</item>
      <item>Dinko Lušić</item>
      <item>Nikica Nikola Matijević</item>
      <item>Ivan Sanseović</item>
      <item>Marija Kovačević Lolotović</item>
      <item>Petar Zlatan Vodanović</item>
      <item>Ivan Stančić</item>
      <item>Stjepan Moškatelo</item>
      <item>Toma Dužević</item>
      <item>Ivica Račić</item>
      <item>Alessandra Šimeta</item>
      <item>Kuzma Pavičić Aleluja</item>
      <item>Vinka Salamunić</item>
      <item>Teo Huljić</item>
      <item>Dejan Šperka</item>
      <item>Juraj Caratan</item>
      <item>Matko Antičević</item>
      <item>Dinko Rubinić ( Vjera )</item>
      <item>Vjera Rubinić</item>
      <item>Abraham Bojanić</item>
      <item>MINISTARSTVO PRAVOSUĐA Glavno tajništvo</item>
      <item>Vedran Nevešćanin</item>
      <item>Jadranko Vidović</item>
      <item>Marija Pjevac</item>
      <item>Anđa Šolić</item>
      <item>Hilda Aljinović</item>
      <item>Vinka Batalić</item>
      <item>Jadranka Jurjević</item>
      <item>Jerko Dugeč</item>
      <item>Mara Dobrota</item>
      <item>Marin Mladar</item>
      <item>Blaženka Mihanović</item>
      <item>Ljiljana Dadić</item>
      <item>Cvjetana Srbljin</item>
      <item>Mile Jerković</item>
      <item>Jurka Penić</item>
      <item>OŠTRC d.o.o.</item>
      <item>Ivan Mišetić</item>
      <item>Carinska uprava</item>
      <item>Hrvatski fond za privatizaciju</item>
      <item>Općinski sud u Starom Gradu - ZK odjel</item>
      <item>Viskoki trgovački sud RH</item>
      <item>Nada Akrap</item>
      <item>Jasminka Antunović</item>
      <item>Nediljka Armanda</item>
      <item>Ana Babić</item>
      <item>Gordana Babić</item>
      <item>Ivan Babić</item>
      <item>Katica Babić</item>
      <item>Jure Bacelj</item>
      <item>Ana Bačić</item>
      <item>Nediljka Bajić</item>
      <item>Žarka Bakotić</item>
      <item>Marko Baković</item>
      <item>Ivica Ban</item>
      <item>Srđanka Banovac</item>
      <item>Božidar Barać</item>
      <item>Vedran Barbarić</item>
      <item>Marija Barbir</item>
      <item>Petar Barbir</item>
      <item>Anica Baričević</item>
      <item>Damira Barišić</item>
      <item>Ivan Barišić</item>
      <item>Manda Bašić</item>
      <item>Aleksandar Bauk</item>
      <item>Marina Zečić</item>
      <item>Ivo Bavčević</item>
      <item>Nataša Bazina</item>
      <item>Mirjana Begonja</item>
      <item>Jelena Belić</item>
      <item>Niko Belić</item>
      <item>Jagoda Bešker</item>
      <item>Nedo Bešker</item>
      <item>Zorica Bilić</item>
      <item>Sanja Bilić-pavlinović</item>
      <item>Jela Bilobrk</item>
      <item>Antun Blažević</item>
      <item>Hrvoje Blažević</item>
      <item>Damir Bojčić</item>
      <item>Željko Bojčić</item>
      <item>Denis Boljat</item>
      <item>Srećko Boras</item>
      <item>Robert Borić</item>
      <item>Goran Bosančić</item>
      <item>Pava Botić</item>
      <item>Ljuba Božanić</item>
      <item>Anka Božić</item>
      <item>Anica Božić-Bakušić</item>
      <item>Ivica Bratić</item>
      <item>Nikša Bratić</item>
      <item>Vencislav Brizić</item>
      <item>Zlata Brizić</item>
      <item>Mate Brstilo</item>
      <item>Zora Budimir</item>
      <item>Miranda Budiša</item>
      <item>Nediljko Bugarin</item>
      <item>Željka Vučemilović-šimunović</item>
      <item>Gordana Buljević</item>
      <item>Marina Burić</item>
      <item>Mario Buzov</item>
      <item>Đuro Caratan</item>
      <item>Toni Caratan</item>
      <item>Boris Carić</item>
      <item>Paulo Carić</item>
      <item>Dinka Cezareo</item>
      <item>Nevenka Cukrov</item>
      <item>Dijana Czwik</item>
      <item>Vinka Čavala</item>
      <item>Silva Černak Lojić</item>
      <item>Diana Čović</item>
      <item>Ante Čulo</item>
      <item>Blaž Ćapin</item>
      <item>Filip Delać</item>
      <item>Ankica Delić</item>
      <item>Marko Delić</item>
      <item>Nediljka Delić</item>
      <item>Gordana Didak</item>
      <item>Mili Divić</item>
      <item>Ljiljana Dragan Jelušić</item>
      <item>Milka Drlje</item>
      <item>Mato Drmić</item>
      <item>Jozo Družianić</item>
      <item>Stanko Duvančić</item>
      <item>Damir Duvnjak</item>
      <item>Nives Džanko</item>
      <item>Ante Đurđević</item>
      <item>Ljubica Elez</item>
      <item>Ankica Ezgeta</item>
      <item>Lenka Franić</item>
      <item>Ivica Gabelić</item>
      <item>Marija Galešić</item>
      <item>Petar Galić</item>
      <item>Silvana Galić</item>
      <item>Kazimir Garić</item>
      <item>Vencel Gašpar</item>
      <item>Vinko Gašpar</item>
      <item>Ana Goreta</item>
      <item>Zorka Goreta</item>
      <item>Josip Gotovac</item>
      <item>Vjekoslav Grbčić</item>
      <item>Divna Grbeša</item>
      <item>Ana Grubišić</item>
      <item>Gordana Grubišić</item>
      <item>Nikola Grubišić</item>
      <item>Sanja Grubišić</item>
      <item>Antonio Gudelj</item>
      <item>Kata Gugić</item>
      <item>Mirjana Gugić</item>
      <item>Ivica Hajder</item>
      <item>Željko Hajder</item>
      <item>Silvana Hajduk</item>
      <item>Tomislav Herceg</item>
      <item>Mira Ikica</item>
      <item>Franjo Ivčević</item>
      <item>Jelena Ivčević</item>
      <item>Damir Jakus</item>
      <item>Gospova Jakus</item>
      <item>Marica Jakus</item>
      <item>Petar Jakus</item>
      <item>Marko Janković</item>
      <item>Matija Jeličić</item>
      <item>Ante Jeličić</item>
      <item>Marija Jocić</item>
      <item>Ante Jolić</item>
      <item>Marica Jukić</item>
      <item>Marko Jukić</item>
      <item>Renata Jukić</item>
      <item>Jadranka Jurić</item>
      <item>Marija Jurić</item>
      <item>Ankica Kainić</item>
      <item>Jelena Kalinić</item>
      <item>Petar Kalinić</item>
      <item>Anamarija Kalinić Radović</item>
      <item>Stipan Kamber</item>
      <item>Đuro Kapoši</item>
      <item>Željko Karin</item>
      <item>Marijana Karin Prnjak</item>
      <item>Neda Kasalo</item>
      <item>Zvonimir Kasalo</item>
      <item>Suzana Kašić</item>
      <item>Ivana Katalinić Jerčić</item>
      <item>Josip Katušić</item>
      <item>Ljiljana Kegalj</item>
      <item>Ante Kekez</item>
      <item>Ivanko Kekez</item>
      <item>Petrica Kekez</item>
      <item>Boško Kevo</item>
      <item>Antiša Kliškinić</item>
      <item>Veljko Knezović</item>
      <item>Stjepan Kokeza</item>
      <item>Petar Kolega</item>
      <item>Daniela Kovač</item>
      <item>Željka Kovač</item>
      <item>Ivan Kraljić</item>
      <item>Inga Krnjaić</item>
      <item>Anka Krstić</item>
      <item>Ivan Kundid</item>
      <item>Ivana Kundid</item>
      <item>Ružica Kundid</item>
      <item>Deni Kuvačić</item>
      <item>Anka Landikušić</item>
      <item>Ivan Lasić</item>
      <item>Dražen Lazić</item>
      <item>Nenad Leskur</item>
      <item>Ivana Lilić</item>
      <item>Ivo Lipanović</item>
      <item>Marko Lojić</item>
      <item>Mile Lovrić</item>
      <item>Ana Lovrinčević</item>
      <item>Dejan Lukavac</item>
      <item>Nela Madžar</item>
      <item>Alenka Malinić</item>
      <item>Pavao Marasović</item>
      <item>Anto Marijan</item>
      <item>Cvita Marijanović</item>
      <item>Dobrinka Marijanović</item>
      <item>Tomislav Marijanović</item>
      <item>Jasna Marin</item>
      <item>Marina Marin</item>
      <item>Željko Marinac</item>
      <item>Božidar Marinković</item>
      <item>Jakov Mateta</item>
      <item>Ivan Matić</item>
      <item>Ružica Matić</item>
      <item>Slavko Matić</item>
      <item>Željko Matić</item>
      <item>Marija Matković</item>
      <item>Ivan Melvan</item>
      <item>Nikola Midenjak</item>
      <item>Pere Mihanović</item>
      <item>Ana Mikulić</item>
      <item>Mate Mikulić</item>
      <item>Ivan Milaković</item>
      <item>Ivan Milanović</item>
      <item>Zorka Miletić</item>
      <item>Milan Miljuš</item>
      <item>Đorđe Mirčetić</item>
      <item>Tonči Mišković</item>
      <item>Ana Moro</item>
      <item>Slavko Moro</item>
      <item>Tomi Moscatello</item>
      <item>Marija Munitić</item>
      <item>Ljubomir Muslim</item>
      <item>Mijo Nožina</item>
      <item>Jurica Oman</item>
      <item>Mirko Oman</item>
      <item>Janja Orošnjak</item>
      <item>Mila Palada</item>
      <item>Ivan Pandža</item>
      <item>Asija Papić</item>
      <item>Mijo Papić</item>
      <item>Tereza Papić</item>
      <item>Rajko Parać</item>
      <item>Tatjana Parać</item>
      <item>Đurđica Parat</item>
      <item>Ivan Pastuović</item>
      <item>Jurica Pavela</item>
      <item>Roki Pavičić</item>
      <item>Ivan Pažanin</item>
      <item>Luka Peko</item>
      <item>Neda Penga</item>
      <item>Ante Perko</item>
      <item>Ivana Perko</item>
      <item>Gordana Perković</item>
      <item>Marica Perković</item>
      <item>Nediljko Perković</item>
      <item>Nila Peroš</item>
      <item>Dragica Peša</item>
      <item>Iris Peša</item>
      <item>Nikša Petrić</item>
      <item>Matko Pezo</item>
      <item>Zlatko Piperković</item>
      <item>Joško Pivac</item>
      <item>Luka Pjevac</item>
      <item>Anka Plazonja</item>
      <item>Robert Plazonja</item>
      <item>Gordan Poparić</item>
      <item>Ante Popović</item>
      <item>Milanka Pranić</item>
      <item>Miroslav Primorac</item>
      <item>Iva Punda</item>
      <item>Drago Radić</item>
      <item>Mladen Radmilović</item>
      <item>Petar Radonić</item>
      <item>Jagoda Radošević</item>
      <item>Ante Rajčić</item>
      <item>Marko Ralica</item>
      <item>Ivan Raos</item>
      <item>Zdenka Razlog</item>
      <item>Mila Rebić</item>
      <item>Marija Reljanović</item>
      <item>Mara Režić</item>
      <item>Marija Rizvan</item>
      <item>Anđelko Rogulj</item>
      <item>Berislava Roša</item>
      <item>Sofija Ruić</item>
      <item>Ana Runjić</item>
      <item>Gordan Ruščić</item>
      <item>Sanja Ružić</item>
      <item>Svjetlana Samac</item>
      <item>Miljenko Samardžić</item>
      <item>Dinka Sanseović</item>
      <item>Ante Sarić</item>
      <item>Ivan Sarić</item>
      <item>Marija Sedlar</item>
      <item>Ljubica Sekelez</item>
      <item>Kristina Serdarević</item>
      <item>Aleksandra Sever-Muhar</item>
      <item>Boško Sikavica</item>
      <item>Snježana Sikavica</item>
      <item>Dragan Simić</item>
      <item>Tanja Sinovčić</item>
      <item>Ljiljana Sirić</item>
      <item>Dijana Skelin</item>
      <item>Kata Sočo</item>
      <item>Marija Stančić</item>
      <item>Đani Stanić</item>
      <item>Danica Stipović</item>
      <item>Milorad Stojsavljević</item>
      <item>Petar Strinić</item>
      <item>Luca Strunje</item>
      <item>Slavka Svalina</item>
      <item>Marijan Šamija</item>
      <item>Marinka Šamija</item>
      <item>Katica Šeparović</item>
      <item>Nenad Ševo</item>
      <item>Krasna Šiklić</item>
      <item>Mili Šimig</item>
      <item>Vesna Škare</item>
      <item>Ljubica Škopljanac</item>
      <item>Milica Špar</item>
      <item>Eleana Šubat</item>
      <item>Ivan Šuljug</item>
      <item>Vesna Šunjić</item>
      <item>Ljubica Tarle</item>
      <item>Nada Teklić</item>
      <item>Lada Terzić</item>
      <item>Ivan Tomić</item>
      <item>Ivan Topić</item>
      <item>Jelica Topić</item>
      <item>Tvrtko Topić</item>
      <item>Anđelka Torlak</item>
      <item>Ivan Torlak</item>
      <item>Marko Torlak</item>
      <item>Damir Tot</item>
      <item>Anka Treskavica</item>
      <item>Anka Tukić</item>
      <item>Nediljko Ugrin</item>
      <item>Marinko Uvodić</item>
      <item>Nedjeljka Uvodić</item>
      <item>Marko Validžić</item>
      <item>Ivanka Varnica</item>
      <item>Milica Varvodić</item>
      <item>Kristina Velić</item>
      <item>Ljiljana Vesković</item>
      <item>Milka Veštić</item>
      <item>Ante Vidan</item>
      <item>Marko Vidović</item>
      <item>Matko Vidović</item>
      <item>Nevenka Vidović</item>
      <item>Ankica Vilibić</item>
      <item>Anđelko Vilić</item>
      <item>Normela Visković</item>
      <item>Tonči Visković</item>
      <item>Marica Vlaić</item>
      <item>Dubravka Vlainić</item>
      <item>Ivo Vodanović</item>
      <item>Josip Vogleš</item>
      <item>Vinko Vranković</item>
      <item>Ivan Vrdoljak</item>
      <item>Mirjana Vrdoljak</item>
      <item>Marija Vrgoč</item>
      <item>Bože Vuco</item>
      <item>Mirjana Vučković</item>
      <item>Višnja Vučković</item>
      <item>Ivan Vugdelija</item>
      <item>Dubravka Vukas</item>
      <item>Anđelka Vukičević</item>
      <item>Zora Vuković</item>
      <item>Ivan Vukušić</item>
      <item>Jadran Vukušić</item>
      <item>Nevenka Vukušić</item>
      <item>Vjera Vukušić</item>
      <item>Zvonimir Vukušić</item>
      <item>Nevenka Vuleta</item>
      <item>Vinka Zekić</item>
      <item>Dinko Zenčić</item>
      <item>Borislav Zokić</item>
      <item>Dolina Zokić</item>
      <item>Margita Zokić</item>
      <item>Luca Zolota</item>
      <item>Milan Žarković</item>
      <item>Nevenka Živko</item>
      <item>Davorka Živković</item>
      <item>Ivica Živković</item>
      <item>Ivo Živković</item>
      <item>Mario Tomić</item>
      <item>Siniša Ivančić</item>
      <item>Iva Jelić</item>
      <item>Marko Kavelj</item>
      <item>Ivan Koljanin</item>
      <item>Željko Kovač</item>
      <item>Zvonko Kruneš</item>
      <item>Nikola Lacmanović</item>
      <item>Vesna Lepetić</item>
      <item>Jelica Ljubica</item>
      <item>Darko Lulić</item>
      <item>Vesna Lulić</item>
      <item>Marija Mamić</item>
      <item>Radojka Marijanović</item>
      <item>Meri Cabadaj</item>
      <item>Mate Markotić</item>
      <item>Ante Marović</item>
      <item>Ivan Marušić</item>
      <item>Iva Melvan</item>
      <item>Goran Merkel</item>
      <item>Ivan Mornar</item>
      <item>Miodrag Munjiza</item>
      <item>Ante Nožina</item>
      <item>Anica Pandža</item>
      <item>Nikica Pavlović</item>
      <item>Silvana Perić</item>
      <item>Nediljka Perišić</item>
      <item>Elvira Dračevac</item>
      <item>Mara Dobrota</item>
      <item>Neda-lidia Buljević</item>
      <item>Ivan Bugarin</item>
      <item>Maja Bučić</item>
      <item>Mira Božić</item>
      <item>Sandra Borić</item>
      <item>Marija Davidović</item>
      <item>Petar Adjanski</item>
      <item>Ana Čatlak</item>
      <item>Marinko Buškulić</item>
      <item>Marinko Galić</item>
      <item>Luca Gabela</item>
      <item>Tomislav Frankić</item>
      <item>Elias Erceg</item>
      <item>Jakov Elez</item>
      <item>Sretan Bajalo</item>
      <item>Mario Tomić</item>
      <item>Ranko Vuleta</item>
      <item>Zlatko Balić</item>
      <item>Boško Barać</item>
      <item>Milan Vukić</item>
      <item>Mara Vukorepa</item>
      <item>Bare Vujina</item>
      <item>Milenko Bašić</item>
      <item>Diana Blažević</item>
      <item>Jozo Bogić</item>
      <item>Stjepko Bojanić</item>
      <item>Miroslav Trečić</item>
      <item>Neda Tukić</item>
      <item>Vinka Ukić</item>
      <item>Mira Velić</item>
      <item>Ivan Vrdoljak</item>
      <item>Iva Vrdoljak</item>
      <item>Dražen Todorović</item>
      <item>Dubravka Stojanovska</item>
      <item>Josip Strniša</item>
      <item>Ivica Sviličić</item>
      <item>Ana Rogošić</item>
      <item>Ivica Stipinović</item>
      <item>Darko Topić</item>
      <item>Marija Trečić</item>
      <item>Milica Zorić</item>
      <item>Ivo Rajčić</item>
      <item>Ivan Radoš</item>
      <item>Željka Vučemilović-šimunović</item>
      <item>Marija Davidović</item>
      <item>Jere Brkan</item>
      <item>Slaven Tukić</item>
      <item>Bartul Barišić</item>
      <item>Tajana Domazet</item>
      <item>Velinka Runjić</item>
      <item>Niko Dujić</item>
      <item>Teo Mandić</item>
      <item>Mevlida Armanda</item>
      <item>Renata Kalčić</item>
      <item>Juraj Lešković</item>
      <item>VRGORKA-VINARIJA dioničko društvo za proizvodnju pića, poljoprivredu i trgovinu</item>
      <item>Milivoj Vidas</item>
      <item>BURA l d.o.o. za trgovinu i usluge - u stečaju</item>
      <item>AUTO CENTAR LOZIĆ d.o.o. trgovina vozilima u stečaju</item>
      <item>NET MEDIA SISTEMI d.o.o. za informatički inženjering</item>
      <item>BASLER OSIGURANJE ZAGREB dioničko društvo za osiguranje</item>
      <item>NASTAVNI ZAVOD ZA JAVNO ZDRAVSTVO SPLITSKO-DALMATINSKE ŽUPANIJE</item>
      <item>Joško Pavlov</item>
      <item>Tina Trajković</item>
      <item>Nada Dujmić</item>
      <item>Nada Baković</item>
      <item>Marija Duvančić</item>
      <item>Andrija Klarić</item>
      <item>DRŽAVNI ZAVOD ZA INTELEKTUALNO VLASNIŠTVO</item>
      <item>Perica Mitrović</item>
    </derivirana_varijabla>
  </DomainObject.Predmet.SudioniciListNaziv>
  <DomainObject.Predmet.SudioniciListAdressOIB>
    <izvorni_sadrzaj>
      <item>ŽUPANIJSKO DRŽAVNO ODVJETNIŠTVO U SPLITU, OIB 70793241859, Gundulićeva 29,21000 Split</item>
      <item>REPUBLIKA HRVATSKA, OIB 18683136487</item>
      <item>DALMACIJAVINO d.d. za proizvodnju i promet alkoholnih i bezalkoholnih pića "u stečaju", OIB 07837847925, Obala kneza Domagoja 15,21000 Split</item>
      <item>Ivan Matković, Jurja Šižgorića 20,21000 Split</item>
      <item>Financijska agencija, OIB 85821130368, Vrtni put 3,10000 Zagreb</item>
      <item>NARODNE NOVINE, dioničko društvo za izdavanje i tiskanje Službenog lista Republike Hrvatske, službenih i drugih obrazaca te , OIB 64546066176, Savski Gaj XIII. put 6,10000 Zagreb</item>
      <item>Natalija Mladineo, OIB 62875698528, Viška 24,21000 Split</item>
      <item>LUKA dioničko društvo, OIB 34440814040, Kopilica 47 B,Split</item>
      <item>RAD, d.o.o. za vodoopskrbu i ostale komunalne djelatnosti, OIB 71304592430, Ul.Stjepana Radića 69,Drniš</item>
      <item>Dr. Silvio Ćurin, OIB 42669674962, Domovinskog rata 27/I,21000 Split</item>
      <item>Toni Vukičević, Gorička 6 a,21000 Split</item>
      <item>HEP-Operator distribucijskog sustava d.o.o. za distribuciju i opskrbu električne energije ELEKTRA ŠIBENI, OIB 46830600751, Ulica grada Vukovara 37,10000 Zagreb</item>
      <item>Mara Jukić, OIB 37710339746, Čavoglave bb,22322 Ružić</item>
      <item>Ivica Bašić, OIB 14595893401, Vukovarska 170,21000 Split</item>
      <item>Mijo Jeličić, OIB 71855290129, Kliška 29,21000 Split</item>
      <item>GASTRO GRUPA d.o.o. za trgovinu i usluge, OIB 39228456312, Grada Vukovara 271,10000 Zagreb</item>
      <item>Damir Zagoršćak, OIB 30993782023, I. Gundulića 36 b,31000 Osijek</item>
      <item>AUTO HRVATSKA dioničko društvo, OIB 32709834358, Dubrovačka Ulica 1,Split</item>
      <item>JADRANSKO OSIGURANJE d.d., OIB 94472454976, Listopadska 2,10000 Zagreb</item>
      <item>Grgić &amp; Partneri odvjetničko društvo j.t.d., OIB 16457179668, Ulica grada Vukovara 282,10000 Zagreb</item>
      <item>CITY EX d.o.o. za prijenos poslovne dokumentacije, OIB 99406899243, Donje Svetice 40,10 000 Zagreb</item>
      <item>Antonio Zujić, Arnoldova 4,10000 Zagreb</item>
      <item>Hrvatski Telekom d.d., OIB 81793146560, Savska cesta 32,10000 Zagreb</item>
      <item>CODEX SORTIUM društvo s ograničenom odgovornošću za pružanje kompleksnih konzalting usluga, OIB 83918065246, Ivana Šibla 9,10000 Zagreb</item>
      <item>SUNCE osiguranje d.d., OIB 12012147571, Trnjanska cesta 108,10000 Zagreb</item>
      <item>HRVATSKA IZVJEŠTAJNA NOVINSKA AGENCIJA, OIB 41387373932, Marulićev trg 16,10000 Zagreb</item>
      <item>ČISTOĆA d.o.o. za komunalnu djelatnost, održavanje čistoće i odlaganje komunalnog otpada, OIB 16912997621, Put od Republike 14,Dubrovnik</item>
      <item>Anđelko Jureško, OIB 77082063693, Radnički dol 23,10000 Zagreb</item>
      <item>TEXT-PAPIR d.o.o. za trgovinu i usluge, OIB 45878059290, Stinice 12,Split</item>
      <item>PAVIŠA MAROVIĆ, Bosanska 11/III,21000 Split</item>
      <item>SLOBODNA DALMACIJA izdavačka i tiskarska djelatnost, dioničko društvo, OIB 35075764438, Ulica Hrvatske Mornarice 4,Split</item>
      <item>ČISTOĆA društvo s ograničenom odgovornošću za obavljanje komunalnih djelatnosti održavanja čistoće i odlaganja komunaln, OIB 38812451417, Put Plokita 81,Split</item>
      <item>JADRANŠPED društvo s ograničenom odgovornošću za špediciju, trgovinu i usluge, OIB 01049951500, Kopilica 47 b,Split</item>
      <item>Lukica Bucat, OIB 91720486742, Milna 2014,Milna</item>
      <item>Miranda Budiša, OIB 35557811513, Ulica Kralja Zvonimira 18,22320 Drniš</item>
      <item>Nada Lović, OIB 30557474014, Pujanke 1,21000 Split</item>
      <item>JADRANSKO OSIGURANJE dioničko društvo, OIB 94472454976, Listopadska 2,10000 Zagreb</item>
      <item>OPĆINA JELSA Jedinstveni upravni odjel, OIB 94187441810, Riba bb,21465 Jelsa</item>
      <item>AUTOKUĆA BOSNIĆ d.o.o. za trgovinu, servis i remont, OIB 62890333516, Rakite 27,Žrnovnica</item>
      <item>Zajednički odvjetnički ured VINKO LJUBIČIĆ, ŽELJKO VRDOL, Sukojišanska 4,21000 Split</item>
      <item>Jasmin Avdagić, Kralja Zvonimira 44,22000 Šibenik</item>
      <item>TISKARA MALENICA d.o.o., OIB 21268596817, 113. Šibenske brigade HV-a 193,Šibenik</item>
      <item>Odvjetnički ured Avdagić, Kralja Zvonimira 44,22000 Šibenik</item>
      <item>Ivica Crnogaća, Kralja Zvonimira 44,22000 Šibenik</item>
      <item>Zdravko Bojanić, P. Scutteri 7,21460 STARI GRAD, Otok Hvar</item>
      <item>Ivan Marijan, OIB 35721802898, Strossmayerovo šetalište bb,21465 JELSA, Otok Hvar</item>
      <item>HEP-Operator distribucijskog sustava d.o.o. za distribuciju i opskrbu električne energije, OIB 46830600751, Ulica grada Vukovara 37,10000 Zagreb</item>
      <item>Rikard Pavlović, OIB 16829467929, Gundulićeva 26,21000 Split</item>
      <item>LUČKA UPRAVA SPLIT, OIB 06992092556, Gat Sv. Duje 1,Split</item>
      <item>TINA ALATI društvo s ograničenom odgovorošću za trgovinu i usluge, OIB 72232886006, Trg Francuske Repub. 14,10000 Zagreb</item>
      <item>PLOVPUT trgovačko društvo s ograničenom odgovornošću za održavanje pomorskih plovnih putova i radijske službe, OIB 14480721492, Obala Lazareta 1,Split</item>
      <item>Regionalna veletržnica Benkovac dioničko društvo za trgovinu i usluge "u stečaju", OIB 16205687638, Benkovačke bojne 17,Benkovac</item>
      <item>MESSER CROATIA PLIN Poduzeće za proizvodnju i prodaju tehničkih plinova d.o.o., OIB 32179081874, Industrijska 1,Zaprešić</item>
      <item>ZAVOD ZA JAVNO ZDRAVSTVO DR. ANDRIJA ŠTAMPAR, OIB 33392005961, Mirogojska Cesta 16,10000 Zagreb</item>
      <item>Zagrebačka burza d.d., OIB 84368186611, Ivana Lučića 2a/22,10000 Zagreb</item>
      <item>MAĐARIĆ &amp; LUI - odvjetničko društvo d.o.o., OIB 27355904472, Ilica 191F,10000 Zagreb</item>
      <item>HRVOJE LUI, Ilica 191 F,10000 Zagreb</item>
      <item>METRONET TELEKOMUNIKACIJE d.d. za telekomunikacijske usluge, OIB 23269006802, Ulica Grada Vukovara 269/d,10000 Zagreb</item>
      <item>DARKO VARNICA, F.Tuđmana 632,21214 Kaštel Kambelovac</item>
      <item>RELAX, d.o.o. za proizvodnju i trgovinu, OIB 24543050439, Tijardovićeva 4/II,Split</item>
      <item>MINISTARSTVO GOSPODARSTVA, RAVNETELJSTVO ZA ROBNE ZALIHE, OIB 22413472900, Ul.Grada Vukovara 78/VI,10000 Zagreb</item>
      <item>ŽUPANIJSKO DRŽAVNO ODVJETNIŠTVO, OIB 70793241859, Gundulićeva 29 a,21000 Split</item>
      <item>PUĆO d.o.o. za trgovinu, ugostiteljstvo i cestovni prijevoz, OIB 33417474295, Puće 2,Ružić</item>
      <item>ITEM, d.o.o. informatičke usluge, OIB 71527463594, Put Supavla 39,Split</item>
      <item>ANTE RAJČIĆ, Sukoišanska 23,21000 Split</item>
      <item>ŠKARE TRADE, d.o.o. za trgovinu i ugostiteljstvo, OIB 88448992592, Sarajevska Ulica 64,Split</item>
      <item>CROATIA osiguranje d.d. FILIJALA SPLIT, OIB 26187994862, Miramarska 22,10000 Zagreb</item>
      <item>MIRJANA BARIĆ, OIB 91861480870, D.Farlatija 92,23000 Zadar</item>
      <item>SREDIŠNJE KLIRINŠKO DEPOZITARNO DRUŠTVO, dioničko društvo, OIB 64406809162, Heinzelova 62/a,10000 Zagreb</item>
      <item>MILENKO BUŠLJETA, OIB 63433937940, P. Bonifacije 30,23000 Zadar</item>
      <item>MILICA UGARKOVIĆ, OIB 03462724779, 23000 Zadar</item>
      <item>FABIJAN PERONJA, OIB 19033633778, Banski dolac bb,21465 Jelsa</item>
      <item>Agencija za upravljanje državnom imovinom, OIB 75666130770, Ivana Lučića 6,10000 Zagreb</item>
      <item>KRUNO PERONJA, Domovinskog rata 29 b/V,21000 Split</item>
      <item>COMENG, društvo s ograničenom odgovornošću za informatički inženjering, OIB 42122172362, A. Starčevića 11,Solin</item>
      <item>AMEROPA AG, OIB 38272342702, Rebgasse 108,BINNINGEN</item>
      <item>GRAFOPLEX, društvo s ograničenom odgovornošću, za trgovinu i usluge, OIB 71142152777, Hektorovićeva 47,Split</item>
      <item>HP - Hrvatska pošta d.d., OIB 87311810356, Jurišićeva 13,10000 Zagreb</item>
      <item>Odvjetničko društvo Hanžeković &amp; Partneri društvo s ograničenom odgovornošću, OIB 85127306373, Radnička Cesta 22,10000 Zagreb</item>
      <item>Financijska agencija, OIB 85821130368, Vrtni put 3,10000 Zagreb</item>
      <item>DORIS KOŠTA, OIB 50670282682, Ulica Domovinskog rata 21,21000 Split</item>
      <item>NIKOLA LACMANOVIĆ, OIB 50670282682, Sukoišanska 19,21000 Split</item>
      <item>HEP-Operator distribucijskog sustava d.o.o. za distribuciju i opskrbu električne energije, OIB 46830600751, Ulica grada Vukovara 37,10000 Zagreb</item>
      <item>MIRJANA KATUNARIĆ MATKOVIĆ, Matoševa 24,21000 Split</item>
      <item>VODOVOD I KANALIZACIJA, društvo s ograničenom odgovornošću za vodoopskrbu, odvodnju i pročišćavanje otpadnih voda, OIB 56826138353, Biokovska 3,Split</item>
      <item>JELKOM, društvo s ograničenom odgovornošću za komunalnu djelatnost, OIB 92345732468, Vrboska</item>
      <item>DALMACIJAVINO d.d. za proizvodnju i promet alkoholnih i bezalkoholnih pića "u stečaju", OIB 07837847925, Obala kneza Domagoja 15,Split</item>
      <item>EUROLEASING d.o.o., OIB 48922277230, Remetinečka cesta 98,10000 Zagreb</item>
      <item>Rino Barbić, odvjetnik, OIB 04402974520, Vrsina 0,21465 Jelsa</item>
      <item>HVARSKI VODOVOD d.o.o., OIB 96577868636, Radičina 0,21465 Jelsa</item>
      <item>Rino Barbić, Vrsina bb,21465 Jelsa</item>
      <item>Mr.sci.iur. Berigoj Vrsalović, OIB 35894904443, Trg Mihovila Pavlinovića 3,21000 Split</item>
      <item>Odvjetničko društvo SURJAN I PARTNERI, odvjetnik Ivan Surjan, Martićeva 10/II,10000 Zagreb</item>
      <item>IVAN MILAT, OIB 89865160390, Ulica br. 7,20271 BLATO NA KORČULI</item>
      <item>DIONOVA - DIONA d.o.o., OIB 41112127430, Donje Svetice 127,10000 Zagreb</item>
      <item>TEHNOPLAST d.o.o. za građevinarstvo, trgovinu, ugostiteljstvo, turizam i uslužne djelatnosti, OIB 70676517267, Ulica Slobode 5,21000 Split</item>
      <item>Borko Bebić, Kneza Višeslava 16,21000 Split</item>
      <item>VIPnet, društvo s ograničenom odgovornošću za usluge javnih telekomunikacija, OIB 29524210204, Vrtni put 1,10000 Zagreb</item>
      <item>BILIĆ-ERIĆ d.o.o. za privatnu zaštitu, OIB 68580128211, Ljudevita Posavskog 3, Trgovački centar Millennijum,Sesvete</item>
      <item>Matija Dorić, Švarcova 2,10000 Zagreb</item>
      <item>DALMACIJAVINO - ZAGREB društvo sograničenom odgovornošću za trgovinu, ugostiteljstvo i prijevoz, OIB 93269876765, Gajeva 26,10000 Zagreb</item>
      <item>GRAD DRNIŠ, OIB 38309740312, Trg kralja Tomislava 1,22320 Drniš</item>
      <item>Vetropack Straža tvornica stakla d.d. Hum na Sutli, OIB 74210066591, Hum na Sutli, Hum na Sutli 203,Hum Na Sutli</item>
      <item>MARKOVIĆ &amp; PLIŠO odvjetničko društvo d.o.o., OIB 82282572283, Ilica 1A,10000 Zagreb</item>
      <item>Tamara Kranjec Malenica, Predovečka 11,10000 Zagreb</item>
      <item>CAPRICORNO, društvo s ograničenom odgovornošću za trgovinu, OIB 09517317411, Hercegovačka 57/A,Split</item>
      <item>PELJEŠKI VRHOVI, POLJOPRIVREDNA ZADRUGA, OIB 49398931487, Janjina 68,Janjina</item>
      <item>Rino Barbić, Vrsina bb,21465 Jelsa</item>
      <item>Toma Šurjak, OIB 66049692921, Sansovića dvori 29,21465 JELSA, DOL</item>
      <item>Jakov Peronja, OIB 07373599239, Jelsa 0,21465 Jelsa</item>
      <item>TIGAR d.o.o. za usluge, OIB 65051360088, Put Supavla 1,Split</item>
      <item>Zoran Iviš, Put Supavla 1/I,21000 Split</item>
      <item>POREZNA UPRAVA Područni ured Split, OIB 18683136487, Trg dr. Franje Tuđmana 4,21000 Split</item>
      <item>BURA I TRAMUNTANA d.o.o. za trgovinu i usluge, OIB 78359961331, Don Frane Bulića 205,Solin</item>
      <item>VONČINA GRUBIŠIĆ LOVIĆ LALIĆ, Preradovićeva 13,10000 Zagreb</item>
      <item>Marina Tončić-Bota, Nikole Tesle 3/II,10000 Zagreb</item>
      <item>TRAST međunarodno otpremništvo, dioničko društvo, OIB 93225891495,  Gat Sv.Duje 4,Split</item>
      <item>CHROMOS AGRO dioničko društvo proizvodnja sredstava za zaštitu bilja, OIB 82790074844, Radnička cesta 173/n,10000 Zagreb</item>
      <item>VODOVOD I KANALIZACIJA, društvo s ograničenom odgovornošću za vodoopskrbu, odvodnju i pročišćavanje otpadnih voda, OIB 56826138353, Biokovska 3,Split</item>
      <item>AUTOTRANS d. o. o. za javni prijevoz putnika u cestovonom prometu, trgovinu, usluge i turistička agencija, OIB 19819724166, Trg Žabica 1,Rijeka</item>
      <item>BRTVILA BREZIĆ d.o.o. za proizvodnju brtvila, trgovinu i zastupanje, OIB 47897946377, Starotrnjanska 46/A,10000 Zagreb</item>
      <item>Dijana Britvić, OIB 82319776508, Ćiril Metodova 38,21000 Split</item>
      <item>Zajednički odvjetički ured Vinko Ljubičić, Željko Vrdoljak, Sukoišanska 4,21000 Split</item>
      <item>Odvjetničko društvo GLAMUZINA &amp; GROŠETA, OIB 69402757072, Krajiška 27,10000 Zagreb</item>
      <item>IREKS AROMA društvo s ograničenom odgovornošću, OIB 36709757659, Radnička Cesta 37,10000 Zagreb</item>
      <item>Antonia Selak, Gorjanska 26/III,10000 Zagreb</item>
      <item>Marin Mileteta, odvjetnik, OIB 37476644793, Gorjanska 26,10000 Zagreb</item>
      <item>Odvjetničko društvo  Dragičević i partneri d.o.o., Palmotićeva 60,10000 Zagreb</item>
      <item>HEP - Opskrba d.o.o. za opskrbu potrošača električnom, toplinskom energijom i plinom, OIB 63073332379, Ulica grada Vukovara 37,10000 Zagreb</item>
      <item>ING-ATEST d.o.o. za trgovinu i usluge, OIB 21777333810, Hrvatske mornarice 1/a,Split</item>
      <item>Vinko Radovani, Hrvatske mornarice 1 J,21000 Split</item>
      <item>Hrvatske vode, pravna osoba za upravljanje vodama, OIB 28921383001, Grada Vukovara 220,10000 Zagreb</item>
      <item>BASLER OSIGURANJE ZAGREB dioničko društvo za osiguranje, OIB 59706054982, Radnička cesta 37/b,10000 Zagreb</item>
      <item>NARODNI TRGOVAČKI LANAC d.o.o. za trgovinu i usluge, OIB 78344221376, Soblinec, Soblinečka 55,Sesvete</item>
      <item>MANTIS, d.o.o. za trgovinu i usluge, OIB 41274793973, Varaždinska 51,Split</item>
      <item>OPĆINSKI SUD U OSIJEKU, OIB 38625793303, Europska avenija 7,31000 Osijek</item>
      <item>Vinko Paina, OIB 51203688235, Malo selo,21460 Stari Grad</item>
      <item>TRANSADRIA, međunarodna špedicija d. d. u stečaju, OIB 47965841018, Riva Boduli 1,Rijeka</item>
      <item>Hrvatska radiotelevizija, OIB 68419124305, Prisavlje 3,10000 Zagreb</item>
      <item>BRODOMERKUR trgovina i usluge, dioničko društvo, OIB 33956120458, Poljička Cesta 35,Split</item>
      <item>ZAGREBAČKI HOLDING, društvo s ograničenom odgovornošću za javni prijevoz, opskrbu vodom, održavanje čistoće, putnička a, OIB 85584865987, Ulica grada Vukovara 41,10000 Zagreb</item>
      <item>Igor Radelić, Kornatska 1,10000 Zagreb</item>
      <item>Ivo Staničić, I. Gundulića  16 A,21000 Split</item>
      <item>Odvjetničko društvo Stanić i partneri j.t.d., Riva 4,51000 Rijeka</item>
      <item>Odvjetničko društvo Hanžeković &amp; Partneri društvo s ograničenom odgovornošću, OIB 85127306373, Radnička Cesta 22,10000 Zagreb</item>
      <item>NASTAVNI ZAVOD ZA JAVNO ZDRAVSTVO SPLITSKO-DALMATINSKE ŽUPANIJE, OIB 54948902275, Vukovarska Ulica 46,Split</item>
      <item>Slavica Čupić, Bihačka 2 A/IV,21000 Split</item>
      <item>BRODOSPLIT-BRODOGRADILIŠTE društvo s ograničenom odgovornošću, OIB 05532178397, Put Supavla 21,Split</item>
      <item>COPAN ZAGREB društvo s ograničenom odgovornošću za trgovinu i zastupanje, OIB 43698579132, Selnica Šćitarjevska 25,10410 Velika Gorica</item>
      <item>DUHAN društvo s ograničenom odgovornošću, OIB 84143469050, Vukovarska 30,Dubrovnik</item>
      <item>Ivica Maleš vl. autoservis "UNO", OIB 89917595934, Put Blata bb,21216 Kaštel Stari</item>
      <item>Teo Palaversić, OIB 21074825891, Mala Banda 166,21465 Jelsa</item>
      <item>HRVATSKA POŠTANSKA BANKA, dioničko društvo, OIB 87939104217, Jurišićeva 4,10000 Zagreb</item>
      <item>OTIS DIZALA, društvo s ograničenom odgovornošću za proizvodnju, montažu, remont i održavanje dizala, OIB 76080865307, Prilaz Vladislava Brajkovića 15,10000 Zagreb</item>
      <item>Fabijan Roić, OIB 55646544786, Domobranska 26,21460 Stari Grad</item>
      <item>Ivo Družević, OIB 59608054089, Družević Dvor 20,21460 Stari Grad, Dol</item>
      <item>Ivo Roić, OIB 73872839985, Zbora Narodne garde 2,21460 Stari Grad</item>
      <item>Josip Kovačević, OIB 24407104693, M.Ivanića 26,21460 Stari Grad</item>
      <item>Tedi-Tadija Maroević, OIB 75901351091, Out Rudine 4,21460 Stari Grad</item>
      <item>Jakica Lupi, OIB 73236308888, Vrbanj 0,21462 Vrbanj</item>
      <item>Joza Bratanić, OIB 08011374888, Vrbanj 0,21462 Vrbanj</item>
      <item>Antun Pavičić, OIB 65866256737, Pavičića dvor 13,21460 Stari Grad, Dol</item>
      <item>Juraj Pavičić, OIB 09529542053, Ceratorij 0,21462 Vrbanj</item>
      <item>Cvjetko Matković, OIB 10443683019, Matije Ivanića 0,21460 Stari Grad</item>
      <item>Katica Kovačević, OIB 33120980772, Dol 0,21460 Dol</item>
      <item>Nikša Dužević, OIB 66241675982, Dol 0,21460 Dol</item>
      <item>Milovan Kombura, OIB 30770175855, F. Vrančića 13,21000 Split</item>
      <item>Jelisava Pavičić, OIB 83980708087, Vrbanj 0,21462 Vrbanj</item>
      <item>Matko Carić, OIB 35189247498, Dol 0,21460 Dol</item>
      <item>Marinko Dužević, OIB 12242231071, Dol  0,21460 Stari Grad, Dol</item>
      <item>Margarita Radonić, OIB 28025722533, Dol 0,21460 Dol</item>
      <item>Dinko Pavičić Tribunol, OIB 99243667034, Žrtava Rata  2,21460 Stari Grad</item>
      <item>Tonči Šurjak, OIB 60785268681, Stari Grad 0,21460 Stari Grad</item>
      <item>Duško Pavičić Ivelja, OIB 25982798589, Bassina 0,21462 Vrbanj</item>
      <item>Pero Dulčić Sušak, OIB 55533277123, Malo Selo 63,21460 Stari Grad</item>
      <item>Ivan Tadić, OIB 00384008152, Vagonj 32,21460 Stari Grad</item>
      <item>Ivica Pavičić, OIB 72332556277, Vrbanj 0,21462 Vrbanj</item>
      <item>Mihovil-Mile Pavičić, OIB 24835949834, Vrbanj 0,21462 Vrbanj</item>
      <item>Tomi Moscatello, OIB 28508820612, Dol,21460 Dol</item>
      <item>Nikola Vodanović, OIB 74845370223, Vrbanj 0,21462 Vrbanj</item>
      <item>Margarita Marica Stančić, OIB 08101100980, Kod Sv. Petra 0,21460 Stari Grad</item>
      <item>Vjekoslav Radonić, OIB 33204721839, Dol 0,21460 Dol</item>
      <item>Marinko Sanseović, OIB 45513941394, Dol 0,21460 Dol</item>
      <item>Tadija Moškatelo, OIB 31188799731, B.Kašića 9,21460 Stari Grad</item>
      <item>Damir Petrić, OIB 86091667582, Stari Grad 0,21460 Stari Grad</item>
      <item>Louis Petrić, OIB 16074465250, Srinjo kola 2,21460 Stari Grad</item>
      <item>Ivica Ljubić, OIB 56655610557, Stari Grad 0,21460 Stari Grad</item>
      <item>Vinko Lupi, OIB 35451219902, Sv. Magdalene 7,21460 Stari Grad</item>
      <item>Ivan Tadić Šilo, OIB 70114227603, Stari Grad 0,21460 Stari Grad</item>
      <item>Ivan Tadić, OIB 70114227603, Stari Grad 0,21460 Stari Grad</item>
      <item>Vinko Maroević, OIB 76848533915, Stari Grad,21460 Stari Grad</item>
      <item>Ivan Buratović, OIB 47859397279, Vrbanj 13,21462 Vrbanj</item>
      <item>Mijo Mili Pavičić, OIB 88915921313, Vrbanj 0,21460 Vrbanj</item>
      <item>Marija Vodanović, OIB 55757464937, Stari Grad 0,21460 Stari Grad</item>
      <item>Jakov Fredotović, OIB 46839149373, Vrbanj 297,21462 Vrbanj</item>
      <item>Miljenko Srhoj, OIB 83488729434, Krešimirova 5,21460 Stari Grad</item>
      <item>Nikola Haladić, OIB 44890767273, Stari Grad 0,21460 Stari Grad</item>
      <item>Janez Jelušić, OIB 53424861114, Sv. Petra 0,21460 Stari Grad</item>
      <item>Nikola Sansević, OIB 77925554696, Dol 0,21460 Stari Grad</item>
      <item>Nikola Buratović, OIB 63461897206, Vrbanj 0,21462 Vrbanj</item>
      <item>Cvjetko Buratović, OIB 68271062216, Put Križa 4,21460 Stari Grad</item>
      <item>Nikola Buratović, OIB 83296807791, Vrbanj 0,21462 Vrbanj</item>
      <item>Nikola Stipišić, OIB 40730811746, Vrbanj 0,21462 Vrbanj</item>
      <item>Prošper Moškatelo, OIB 30735770287, Dol 0,21460 Dol</item>
      <item>Tonko Maroević, OIB 09539101243, Šiberija 6,21460 Stari Grad</item>
      <item>Ivo Pavičić, OIB 10571584537, Dol 0,21460 Dol</item>
      <item>Pavao Čubre, OIB 53903728630, Vrbanj 0,21462 Vrbanj</item>
      <item>Luka Šurjak, OIB 94878152360, Dol 0,21460 Dol</item>
      <item>Luka Franetović, OIB 70961784599, C. Škarpe 17,21460 Stari Grad</item>
      <item>Ivan Miloš Mile, OIB 62291039145, Dol 0,21460 Dol</item>
      <item>Jure Moškatelo, OIB 82967525191, Ploča 2,21460 Dol</item>
      <item>Vjekoslav Bogdanić, OIB 94391191426, J.B.Jelačića 9,21460 Stari Grad</item>
      <item>Petro Šoljan, OIB 76350894229, Donja kola 0,21460 Stari Grad</item>
      <item>Juraj Dužević, OIB 99909425440, Radošića dvor 4,21460 Dol</item>
      <item>Damir Šurjak, OIB 27457530614, Šurokovića dvor 5,21460 Dol</item>
      <item>Jakov Tresić, OIB 60663993622, Vrbanj 0,21462 Vrbanj</item>
      <item>Juraj Moškatelo Stariji, OIB 12577877147, Ploča 27,21460 Stari Grad</item>
      <item>Ruža Roić, OIB 27524265061, Pod jugo 10,21460 Dol</item>
      <item>Rade Čavić, OIB 74420229729, Malo Selo 0,21460 Stari Grad</item>
      <item>Matilda Buratović, OIB 24198956638, Vrbanj 0,21462 Vrbanj</item>
      <item>Ivo Šurjak, OIB 90776404563, Ostravska 8,21000 Split</item>
      <item>Dražica Matković Ljubo, OIB 38484140872, Vrbanj 0,21462 Vrbanj</item>
      <item>Dinko Račić, OIB 02437704848, Vrbanj 173,21462 Vrbanj</item>
      <item>Mila Franetović Dužević, OIB 02539671010, Vrankovića dvor 5,21460 Stari Grad</item>
      <item>Luka Stančić, OIB 91475365556, Stančića dvor 0,21460 Dol</item>
      <item>Meri Petrić, OIB 49953370209, Stari Grad 0,21460 Stari Grad</item>
      <item>Ivan Moškatelo, OIB 16048013538, Ploča 29,21460 Dol</item>
      <item>Vinko Moškatelo, OIB 57771107058, Ploča 23,21460 Dol</item>
      <item>Nikola Šimunović, OIB 24630749503, K. Zvonimira 35,21460 Stari Grad</item>
      <item>Mirko Radonić, OIB 28025722533, Pod jugo 19,21460 Dol</item>
      <item>Antun Sansević, OIB 80183811492, Sansevića dvor 43,21460 Dol</item>
      <item>Nikša Moškatelo, OIB 98307576243, Ploča 4,21460 Dol</item>
      <item>Antun Vodanović Stariji, OIB 43563335947, Vrbanj  0,21460 Vrbanj</item>
      <item>Ivo Bojanić, OIB 00897882683, Šiberija 19,21460 Stari Grad</item>
      <item>Cvjetko Miličić, OIB 44230808110, T. Buzolića 8,21450 Hvar</item>
      <item>Marija Trbuhović, OIB 38712300010, Vrbanj 0,21462 Vrbanj</item>
      <item>Neno Šoljan, OIB 04419572654, Molo Selo 0,21460 Stari Grad</item>
      <item>Juraj Tomi Moškatelo, OIB 80968217347, Ploča 2,21460 Dol</item>
      <item>Ivo Račić Kapetanić, OIB 70008404713, Vrbanj 0,21462 Vrbanj</item>
      <item>Đuro Caratan, OIB 81898965125, Zavala 0,21465 Zavala</item>
      <item>Ante Tonči Drinković, OIB 92836065068, Bonski Dolac,21465 Jelsa</item>
      <item>Kata Duboković, OIB 93006547119, Pitve bb,21465 Pitve</item>
      <item>Boris Carić, OIB 46466426123, Ivan Dolac 0,21465 Ivan Dolac, Jelsa</item>
      <item>Tonko Ivčević Bakulić, OIB 62293366608, Šiberija 29,21460 Stari Grad</item>
      <item>Marko Huljić, OIB 99873701212, Račić 860,21465 Jelsa</item>
      <item>Lenka Roić, OIB 57371012596, Dol,21460 Dol</item>
      <item>Stjepan Jerković, OIB 25876380285, Zastražišće 0,21466 Zastražišće</item>
      <item>Boris Borović, OIB 51193036454, Poljica,21466 Poljica</item>
      <item>Niko Salamunić, OIB 76231208532, Jelsa bb,21465 Jelsa</item>
      <item>File Vranković, OIB 44132340384, Dol 0,21460 Dol</item>
      <item>Juraj Šperka, OIB 79176257167, Zastražišće 0,21466 Zastražišće</item>
      <item>Mili Razović, OIB 03291272208, Vinkovačka 51,21000 Split</item>
      <item>Ante Mihojević, OIB 08852465695, Vrboska,21463 Vrboska</item>
      <item>Ljubica Stipišić, OIB 53136752678, Vrbanj 0,21462 Vrbanj</item>
      <item>Stjepan Hujo Huljić, OIB 06947019866, Vrsina bb,21465 Jelsa</item>
      <item>Nikola Grgičević, OIB 72806517394, Vrisnik 0,21465 Vrisnik</item>
      <item>Tonči Gurdulić, OIB 88962507191, Jelsa 0,21465 Jelsa</item>
      <item>Prošperino Milevčić, OIB 45533211549, Jelsa 0,21465 Jelsa</item>
      <item>Boris Rubinić, OIB 69242251733, V rbanj  0,21462 Vrbanj</item>
      <item>Jakov Račić, OIB 31621777587, Vrbanj 302 A,21462 Vrbanj</item>
      <item>Jakša Radonić, OIB 11727504421, Jelsa 0,21465 Jelsa</item>
      <item>Vinko Palaversić, OIB 66878442541, Jelsa,21465 Jelsa</item>
      <item>Fabijan Kunčić, OIB 51005536058, Dol 0,21460 Dol</item>
      <item>Dušan Salamunić, OIB 67690387290, Račić bb,21465 Jelsa</item>
      <item>Margarita Stančić, OIB 77283348907, Dol 0,21460 Dol</item>
      <item>Josip Crnčić, OIB 78272535399, Pitve 0,21465 Pitve</item>
      <item>Luka Moškatelo, OIB 37611216898, Dol 0,21460 Dol</item>
      <item>Lucija Milatić-Bričolić, OIB 72454967005, Svirče 0,21462 Svirče</item>
      <item>Fabijan Dužević, OIB 65516171063, Domobranska 31,21460 Stari Grad</item>
      <item>Vjeko Jakas, OIB 99530955280, Zvala bb,21465 Zavala</item>
      <item>Pavo Bunčuga, OIB 76824484181, Banski Dolac bb,21465 Jelsa</item>
      <item>Marko Buratović, OIB 96637597848, Svirče 0,21462 Svirče</item>
      <item>Antun Lučić, OIB 23239072373, Poljica,21466 Poljica</item>
      <item>Marin Parun Barbić, OIB 39599282196, Pitve 0,21465 Pitve</item>
      <item>Stjepan Tomislav Huljić, OIB 97499130016, Lučica bb,21465 Jelsa</item>
      <item>Cvjetka Cvita Milevčić, OIB 75708915913, Jelsa 0,21465 Jelsa</item>
      <item>Marinko Radonić, OIB 89514038279, Pitve 72,21465 Pitve</item>
      <item>Antun Gurdulić, OIB 55215862622, Vrsina bb,21465 Jelsa</item>
      <item>Blaženko Jakas, OIB 38730295070, Zavala 0,21465 Zavala</item>
      <item>Braco Jakas, OIB 76920975322, Zavala 136,21465 Zavala</item>
      <item>Ivan Makjanić, OIB 86091321106, Svirče 0,21462 Svirče</item>
      <item>Ante Rubinić, OIB 15201258693, Vrsina  307,21465 Jelsa</item>
      <item>Dražica Vicenca Matković, OIB 67149132840, Vrbanj 117,21462 Vrbanj</item>
      <item>Jakov Radonić, OIB 93729454627, Jelsa bb,21465 Jelsa</item>
      <item>Slobodan Radičić, OIB 46777889915, Pitve bb,21465 Pitve</item>
      <item>Jurko Lučić, OIB 16439489089, Vrboska 0,21463 Vrboska</item>
      <item>Mate Antičević, OIB 55268785640, Zavala 0,21465 Zavala</item>
      <item>Josip Franičević, OIB 43547284113, Burkovo bb,21465 Jelsa</item>
      <item>Asija Bojanić, OIB 14798986072, Burkovo,21465 Jelsa</item>
      <item>Milivoj Vidas vl. Servisa instrumenata, mjerne i regulacione opreme, OIB 56342789123, Starčevićeva 26,21000 Split</item>
      <item>Marko Ramljak, Prilaz Gjure Deželića 57,10000 Zagreb</item>
      <item>Ivan Bilota dipl.ing.građ., OIB 56287080453, Ulica Hrvatskih Žrtava 130,21220 Seget Donji</item>
      <item>BILOTA INŽENJERING d.o.o. za gradnju i turizam, OIB 56075169776, Hrvatskih žrtava 130,Seget Donji</item>
      <item>OPĆINSKI SUD U SPLITU, OIB 61980608934, Dračevac, Bivša Vojarna Sveti Križ,21000 Split</item>
      <item>OPĆINSKI SUD U KNINU Posbeni zemljišnoknjižni odjel sa sjedištem u Drnišu, OIB 41941343564, Trg kralja Tomislava 2,22320 Drniš</item>
      <item>OPĆINSKI SUD U RIJECI Zemljišno-knjižni odjel, OIB 54566384631, Zadarska 1,51000 Rijeka</item>
      <item>Jelena Kalinić, Raosa Ivana 15,21000 Split</item>
      <item>Trgovački sud Split, OVRŠNI ODJEL, Sukoišanska 6,21000 Split</item>
      <item>Trgovački sud Split OGLASNA PLOČA, Sukoišanska 6,21000 Split</item>
      <item>OPĆINSKI SUD ZADAR Zemljišno knjižni odjel, Borelli 9,23 000 Zadar</item>
      <item>TRGOVAČKI SUD ZADAR Stalna služba u Šibeniku, OIB 97465301721, Stjepana Radića 81,22000 Šibenik</item>
      <item>OPĆINSKI GRAĐANSKI SUD ZAGREB, OIB 01252163117, Ulica grada Vukovara 84,10000 Zagreb</item>
      <item>Trgovački sud Split Računovodstvo, OIB 30842297926, Sukoišanska 6,21000 Split</item>
      <item>Trgovački sud Split PISARNICA, OIB 30842297926, Sukoišanska 6,21000 Split</item>
      <item>OPĆINSKI SUD STARI GRAD Zemljišno knjižni odjel, OIB 61980608934, Zbora narodne garde 9,21460 Stari Grad</item>
      <item>OPĆINSKI SUD DRNIŠ, Trg kralja Tomislava 2,22320 Drniš</item>
      <item>OPĆINSKI SUD VUKOVAR Zemljišno knjižni odjel, OIB 69370038985, Županijska ulica br. 31,32000 Vukovar</item>
      <item>Josip Lončarić, Kosirnikova 9,10000 Zagreb</item>
      <item>BURA l d.o.o. za trgovinu i usluge - u stečaju, OIB 79000721319, Koturaška 51,10000 Zagreb</item>
      <item>NET MEDIA SISTEMI d.o.o. za informatički inženjering, OIB 03380490457, Kvaternikova 12,Split</item>
      <item>Financijska agencija, OIB 85821130368, Vrtni put 3,10000 Zagreb</item>
      <item>Hrvatski registar brodova, OIB 04601923208, Marasovića 67,Split</item>
      <item>Uprava za zaštitu kulturne baštine konzervatorski odjel Trogir, Gradska 4,Trogir</item>
      <item>Ivica Nalis, OIB 03828238106, Ulica Zrinjskih I Frankopana 15,20350 Metković</item>
      <item>Nenad Ševo, OIB 88234857624, Teiljska 1,21000 Split</item>
      <item>Visoki trgovački sud Republike Hrvatske, OIB 97349366519, Berislavićeva 11,10000 Zagreb</item>
      <item>Agencija za osiguranje radničkih potraživanja u slučaju stečaja poslodavca, OIB 04323472109, Frankopanska 11,10000 Zagreb</item>
      <item>Meri Stipinović, OIB 64965084141, Sukoišanska 25,21000 Split</item>
      <item>SOCIETE GENERALE-SPLITSKA BANKA dioničko društvo, OIB 69326397242, Ruđera Boškovića 16,Split</item>
      <item>Općinski sud u Zadru, Zemljišno knjižni odjel, OIB 78866932443, Borelli 9,23000 Zadar</item>
      <item>Općinski sud Velika Gorica, Zemljišjno knjižni odjel, OIB 32284739479, Trg kralja Tomislava 36,10150 Velika Gorica</item>
      <item>Posebni zemljišno knjižni odjel Općinskog suda u Kninu sa sjedištem u Drnišu, OIB 41941343564, Trg kralja Tomislava 2,22320 Drniš</item>
      <item>Agencija za upravljanje državnom imovinom, OIB 75666130770, Ivana Lučića 6,10000 Zagreb</item>
      <item>Općinski sud u Splitu, Zemljišno knjižni odjel, OIB 61980608934, Gundulićeva  29,21000 Split</item>
      <item>Alen Dumanić, OIB 96821083726, Put Skalica 16,21000 Split</item>
      <item>Fond za zaštitu okoliša i energetsku učinkovitost, OIB 85828625994, Ksaver 208,10000 Zagreb</item>
      <item>ADRIACINK d.d. za pocinčavanje, lijevanje i izradu čeličnih konstrukcija, OIB 29615199749, Stinice 12,Split</item>
      <item>Tomislav Krka, Starčevićeva 13,Split</item>
      <item>Porezna uprava Zadar, OIB 18683136487, Ante Starčevića 9,23000 Zadar</item>
      <item>Porezna uprava Drniš, OIB 18683136487, Kardinala A. Stepinca 4,22320 Drniš</item>
      <item>Porezna uprava Vukovar, OIB 18683136487, Trg dr. Franje Tuđmana 1,32000 Vukovar</item>
      <item>Porezna uprava Rijeka, OIB 18683136487, Riva 16,51000 Rijeka</item>
      <item>Porezna uprava Ispostava Hvar, OIB 18683136487, Fabrika bb,21450 Hvar</item>
      <item>Porezna uprava Velika Gorica, OIB 18683136487, Trg kralja Tomislava 34,10410 Velika Gorica</item>
      <item>Porezna uprava Split, OIB 18683136487, Trg dr. Franje Tuđmana 4,21000 Split</item>
      <item>Marija Brčić, Put Plokita 3,21000 Split</item>
      <item>Milan Veić, Istarska 11,21000 Split</item>
      <item>Lukrecija Benković Duboković, OIB 23379427545, Put Firula 19,21000 Split</item>
      <item>Zlatko Balić, OIB 07837847925, Obala kneza Domagoja 15,21204 Dugopolje</item>
      <item>GRAD SPLIT, OBALAK.BRANIMIRA 14,21000 Split</item>
      <item>Županijsko državno odvjetništvo u Splitu Građansko upravni odjel, OIB 70793241859, Gundulićeva 29 a,21000 Split</item>
      <item>Fond za zaštitu okoliša i energetsku učinkovitost, Ksaver 208,10000 Zagreb</item>
      <item>REDOX  j.d.o.o. za usluge, OIB 55472425213, Imotska 61,Split</item>
      <item>Ines Jurašin, Gundulićeva 26,21000 Split</item>
      <item>Galić Ante, OIB 90017639391, Odeska 16,21000 Split</item>
      <item>Centar za restrukturiranje i prodaju, OIB 38083028711, Ivana Lučića 6,10000 Zagreb</item>
      <item>Mirjana Katunarić - Matković, odvjetnica, OIB 19345128906, Andrićeva 3,21000 Split</item>
      <item>Općinski sud u Splitu Zemljišno knjižni odjel Kaštel Lukšić, OIB 61980608934, Obala kralja Tomislava 2,21214 Kaštel Lukšić</item>
      <item>Ured državne uprave u Splitsko-dalmatinskoj županiji Ispostava Kaštela, Braće Radić 1,21212 Kaštel Sućurac</item>
      <item>GRAD KAŠTELA, Ulica Braće Radić 1,21212 Kaštel Sućurac</item>
      <item>Centar za restrukturiranje i prodaju, OIB 38083028711, Ivana Lučića 6,10000 Zagreb</item>
      <item>Financijska agencija REGIONALNI CENTAR SPLIT, OIB 85821130368, Mažuranićevo šetalište 24 b,21000 Split</item>
      <item>Dean Prelević, odvjetnik, OIB 10098946497, Gundulićeva 22,21000 Split</item>
      <item>Želimir Miletić, OIB 86888847404, Put Kotlara 31,23000 Zadar</item>
      <item>Luči Roić, OIB 24743587539, Pavičića dvor 7,21460 Dol</item>
      <item>Nade Pavičić-ivelja, OIB 33508911717, Vrbanj 365,21460 Vrbanj</item>
      <item>Dujko Čubre, OIB 91478009603, Vrbanj 0,21460 Vrbanj</item>
      <item>Antun Bratanić, OIB 52392458213, Zvonimirova 27,21460 Stari Grad</item>
      <item>Andrija Matković, OIB 72332556277, Domobranska 22,21460 Stari Grad</item>
      <item>Antun Vune Bratanić, OIB 44890767273, Vrbanj 0,21460 Vrbanj</item>
      <item>Dinko Lušić, OIB 23131390669, Vrbanj 0,21460 Vrbanj</item>
      <item>Nikica Nikola Matijević, OIB 21094494613, Dol 0,21460 Stari Grad</item>
      <item>Ivan Sanseović, OIB 08563467932, Dol, Kunčića dvor 4,21460 Stari Grad</item>
      <item>Marija Kovačević Lolotović, OIB 69060952354, Vukovarska 23,21460 Stari Grad</item>
      <item>Petar Zlatan Vodanović, OIB 11403397863, Vrbanj 126,21460 Vrbanj</item>
      <item>Ivan Stančić, OIB 31497688270, Dol, Stančića dvor 0,21460 Stari Grad</item>
      <item>Stjepan Moškatelo, OIB 92020885489, Dol Sv. Marije 1,21460 Stari Grad</item>
      <item>Toma Dužević, OIB 08830644469, Dol Sv. Marije 0,21460 Stari Grad</item>
      <item>Ivica Račić, OIB 28123794048, Vrbanj 0,21460 Vrbanj</item>
      <item>Alessandra Šimeta, OIB 12919457160, Via Motta 34,6906 Lugano</item>
      <item>Kuzma Pavičić Aleluja, OIB 33120197409, Vrbanj 0,21460 Vrbanj</item>
      <item>Vinka Salamunić, OIB 91445751353, Jelsa 0,21465 Jelsa</item>
      <item>Teo Huljić, OIB 56034797647, Jelsa 0,21465 Jelsa</item>
      <item>Dejan Šperka, OIB 10054205030, Jelsa 0,21465 Jelsa</item>
      <item>Juraj Caratan, OIB 29357565225, Zavala 0,21465 Zavala</item>
      <item>Matko Antičević, OIB 42034643125, Pitve 0,21465 Pitve</item>
      <item>Dinko Rubinić ( Vjera ), OIB 69863599942, Vrisnik 73,21465 Vrisnik</item>
      <item>Vjera Rubinić, OIB 98825603309, Vrinsnik 73,21465 Vrisnik</item>
      <item>Abraham Bojanić, OIB 79576557482, Jelsa 1,21465 Jelsa</item>
      <item>MINISTARSTVO PRAVOSUĐA Glavno tajništvo, OIB 26635293339, Ulica grada Vukovara 49,10000 Zagreb</item>
      <item>Vedran Nevešćanin, OIB 34969575575, Smiljanićeva 2,21000 Split</item>
      <item>Jadranko Vidović, OIB 59002364613, Mažuranićevo šetalište 55,21000 Split</item>
      <item>Marija Pjevac, OIB 82096480140, Omiška 18,21000 Split</item>
      <item>Anđa Šolić, OIB 19915712920, Držićeva 15,21210 Solin</item>
      <item>Hilda Aljinović, OIB 29776220525, I. Paštrića Poljičanina 18,21311 Podstrana</item>
      <item>Vinka Batalić, OIB 93618932042, Kukuljevićeva 3,21000 Split</item>
      <item>Jadranka Jurjević, OIB 81391207997, Hercegovačka 30,21000 Split</item>
      <item>Jerko Dugeč, OIB 57017761001, Marina Getaldića 31,21000 Split</item>
      <item>Mara Dobrota, OIB 21943772484, Trondheimska 9,21000 Split</item>
      <item>Marin Mladar, OIB 17080094552, PLEMENŠČINA 8 (ranije: KAŠTEL SUĆURAC, CESTA KAŠTEL SUĆURAC, 120),21212 Kaštel Sućurac</item>
      <item>Blaženka Mihanović, OIB 68180763414, Radičinka 12,21311 Žrnovnica</item>
      <item>Ljiljana Dadić, OIB 34453706637, Jurja Plančića 8,21000 Split</item>
      <item>Cvjetana Srbljin, OIB 66904421085, Rendićeva 7,21000 Split</item>
      <item>Mile Jerković, OIB 47281082801, Pujanke 71,21000 Split</item>
      <item>Jurka Penić, OIB 45519634047, ULICA MATE RADELJKOVIĆA 7 (ranije: KAŠTEL ŠTAFILIĆ, PUT RESNIKA, 0),21217 Kaštel Štafilić</item>
      <item>OŠTRC d.o.o., OIB 74171273839, Dežmanova 5,10000 Zagreb</item>
      <item>Ivan Mišetić, Mihanovićeva 20,10000 Zagreb</item>
      <item>Carinska uprava, OIB 18683136487, Zrinsko Frankopanska 60,21000 Split</item>
      <item>Hrvatski fond za privatizaciju, I. Lučića 6-8,10000 Zagreb</item>
      <item>Općinski sud u Starom Gradu - ZK odjel, Ulica Novo Riva 3,21460 Stari Grad</item>
      <item>Viskoki trgovački sud RH, Berislavićeva 11,10000 Zagreb</item>
      <item>Nada Akrap, OIB 50608806627, Put Sirobuje 37,21000 Split</item>
      <item>Jasminka Antunović, OIB 74697035343, Ulica Luke Botića 24,21210 Solin</item>
      <item>Nediljka Armanda, OIB 09033661295, Vranjički put 18,21000 Split</item>
      <item>Ana Babić, OIB 99777361372, Krilava 8,21000 Split</item>
      <item>Gordana Babić, Šulavi bb,21214 Kaštel Lukšić</item>
      <item>Ivan Babić, OIB 39364629552, Doverska 7,21000 Split</item>
      <item>Katica Babić, OIB 49371248632, Zvonimirova 16,21210 Solin</item>
      <item>Jure Bacelj, OIB 68175280792, Bacelji 9,21206 Bračević</item>
      <item>Ana Bačić, OIB 18080781553, Umljanovići bb,22320 Drniš</item>
      <item>Nediljka Bajić, OIB 00893712988, Jurja Križanića 7,21000 Split</item>
      <item>Žarka Bakotić, OIB 36917498674, Mosorska Ulica 11 A,21214 Kaštel Gomilica</item>
      <item>Marko Baković, OIB 05569494546, Kroz Selo 2,22300 Kistanje</item>
      <item>Ivica Ban, OIB 07285230342, Braće Radića 7,21212 Kaštel Sućurac</item>
      <item>Srđanka Banovac, OIB 50974371502, Sikavice - Banovci 5,Parčić</item>
      <item>Božidar Barać, OIB 80639746410, Maslinska 22,21000 Split</item>
      <item>Vedran Barbarić, OIB 18526555730, Šimićeva 8,21000 Split</item>
      <item>Marija Barbir, OIB 43799885260, Vukovarska 175,21000 Split</item>
      <item>Petar Barbir, OIB 94965914070, Vukovarska 175,21000 Split</item>
      <item>Anica Baričević, OIB 06811970314, Put blata bb,21217 Kaštel Novi</item>
      <item>Damira Barišić, OIB 88385690941, Barišići 10,22320 Žitnić</item>
      <item>Ivan Barišić, OIB 38311171100, Kornatska 31,31000 Osijek</item>
      <item>Manda Bašić, OIB 23944179531, Put Majdana 29,21210 Solin</item>
      <item>Aleksandar Bauk, OIB 97860316263, Alojzija Stepinca 16,21000 Split</item>
      <item>Marina Zečić, OIB 62683960216, Alojzija Stepinca 16,21000 Split</item>
      <item>Ivo Bavčević, OIB 18609350440, Šibenska 3,21000 Split</item>
      <item>Nataša Bazina, OIB 67925940620, PUT STRMA 67 (ranije: NEORIĆ, NEORIĆ, 0),21203 Neorić</item>
      <item>Mirjana Begonja, OIB 73001510209, Džale 2,22323 Sedramić</item>
      <item>Jelena Belić, OIB 77723253899, Jelsa 627,21465 Jelsa</item>
      <item>Niko Belić, OIB 18977071620, Jelsa 627,21465 Jelsa</item>
      <item>Jagoda Bešker, OIB 29966440390, Gašpini 23,21210 Solin</item>
      <item>Nedo Bešker, OIB 56588665795, Gašpini 23,21210 Solin</item>
      <item>Zorica Bilić, OIB 99810426480, Ulica Predraga Bogdanića 13,21460 Stari Grad</item>
      <item>Sanja Bilić-pavlinović, OIB 45845212026, Vukovarska 80,21000 Split</item>
      <item>Jela Bilobrk, OIB 63402483386, Stepinčeva 32,21000 Split</item>
      <item>Antun Blažević, OIB 90714609552, Meštrovića šetalište 96,21000 Split</item>
      <item>Hrvoje Blažević, OIB 12287964630, Blaževići bb,22320 Čavoglave</item>
      <item>Damir Bojčić, OIB 41258960204, Kralja Zvonimira 24,22320 Drniš</item>
      <item>Željko Bojčić, OIB 09291034408, P. Preradovića 4,22320 Drniš</item>
      <item>Denis Boljat, OIB 33725767264, Karlovo 46,21214 Kaštel Kambelovac</item>
      <item>Srećko Boras, OIB 94339540336, ULICA BISKUPA PAVLA ŽANIĆA 20 (ranije: KAŠTEL NOVI, PUT GROBLJA, 0),21217 Kaštel Novi</item>
      <item>Robert Borić, OIB 38057391892, Mosećka 56,21000 Split</item>
      <item>Goran Bosančić, OIB 33007404175, Ulica Braski Dolac 40,21212 Kaštel Sućurac</item>
      <item>Pava Botić, OIB 34296544282, Kosorova 7,22300 Knin</item>
      <item>Ljuba Božanić, OIB 04083001132, Dobrilina 11,21000 Split</item>
      <item>Anka Božić, OIB 84941173128, Šibenksa 9,21000 Split</item>
      <item>Anica Božić-Bakušić, OIB 89654935153, Katalinića prilaz 5,21000 Split</item>
      <item>Ivica Bratić, OIB 86080104106, Neorić bb,21203 Neorić</item>
      <item>Nikša Bratić, OIB 49290967945, Put Svete Mande 18,21000 Split</item>
      <item>Vencislav Brizić, OIB 29265973045, Ulica Kralja Zvonimira 56,21460 Stari Grad</item>
      <item>Zlata Brizić, OIB 73389614517, Ulica Kralja Zvonimira 56,21460 Stari Grad</item>
      <item>Mate Brstilo, OIB 97701748344, Krešimirova 25,21311 Žrnovnica</item>
      <item>Zora Budimir, OIB 65069642793, Cesta Domovinskog rata 36,22300 Knin</item>
      <item>Miranda Budiša, OIB 35557811513, Ulica Kralja Zvonimira 18,22320 Drniš</item>
      <item>Nediljko Bugarin, OIB 69239215555, Doverska 7,21000 Split</item>
      <item>Željka Vučemilović-šimunović, OIB 19390672750, Alkarska Ulica 26,21000 Split</item>
      <item>Gordana Buljević, OIB 32937631192, Trondheimska 10,21000 Split</item>
      <item>Marina Burić, OIB 93570683955, Mirlović Zagora,22323 Unešić</item>
      <item>Mario Buzov, OIB 93519007247, Cerje 35,22320 Mirlović Polje</item>
      <item>Đuro Caratan, OIB 81898965125, Stara zavala 58,21465 Jelsa</item>
      <item>Toni Caratan, OIB 68762006562, ZAVALA 58 (ranije: ZAVALA, ZAVALA, 0),21465 Zavala</item>
      <item>Boris Carić, OIB 46466426123, IVAN DOLAC 179 (ranije: IVAN DOLAC, IVAN DOLAC, 0),21465 Ivan Dolac</item>
      <item>Paulo Carić, OIB 15402538356, SVIRČE 145 (ranije: SVIRČE, SVIRČE, 0),21460 Svirče</item>
      <item>Dinka Cezareo, OIB 08033901183, Marina Šabića 4,21460 Stari Grad</item>
      <item>Nevenka Cukrov, OIB 17311242164, Domovinskog rata 6,21210 Solin</item>
      <item>Dijana Czwik, OIB 09675579569, Matoševa Ulica 96,21210 Solin</item>
      <item>Vinka Čavala, OIB 72189149878, ULICA PETRA ZRINSKOG 23 (ranije: KAŠTEL GOMILICA, UZ VODOVOD, 0),21214 Kaštel Gomilica</item>
      <item>Silva Černak Lojić, OIB 21589065823, Lojići 1,22320 Drniš</item>
      <item>Diana Čović, OIB 59401221926, Duće-Glavica,21310 Omiš</item>
      <item>Ante Čulo, OIB 58219699024, Hrvatskih knezova bb,21214 Kaštel Gomilica</item>
      <item>Blaž Ćapin, OIB 67223092915, Odakova 9,21000 Split</item>
      <item>Filip Delać, OIB 82167098700, Grge Novaka 6,22300 Knin</item>
      <item>Ankica Delić, OIB 80719299509, Kaštelanska cesta 42,21212 Kaštel Sućurac</item>
      <item>Marko Delić, OIB 05763270433, Gašpini 108,21210 Solin</item>
      <item>Nediljka Delić, OIB 99568210497, Donji Muć bb,21203 Donji Muć</item>
      <item>Gordana Didak, OIB 78878339902, Kroz Smrdečac 5,21000 Split</item>
      <item>Mili Divić, OIB 35555990248, Radobiljska Cesta 12,21250 Katuni</item>
      <item>Ljiljana Dragan Jelušić, OIB 50973171038, Antuna Branka Šimića 54,21000 Split</item>
      <item>Milka Drlje, OIB 15738553325, Kitožer 9,21311 Stobreč</item>
      <item>Mato Drmić, OIB 39636384582, Put Plokita 40,21000 Split</item>
      <item>Jozo Družianić, OIB 63604163211, Pujanke 15,21000 Split</item>
      <item>Stanko Duvančić, OIB 41476060687, Duvančići 9,22320 Razvođe</item>
      <item>Damir Duvnjak, OIB 63781484968, Križine 15A,21000 Split</item>
      <item>Nives Džanko, OIB 90598357164, Ulica Fra Pavla Melade 24 A,21217 Kaštel Štafilić</item>
      <item>Ante Đurđević, OIB 72594587030, Jadranska 12,21400 Supetar</item>
      <item>Ljubica Elez, OIB 71000445833, Donji Moseć 14,22320 Moseć</item>
      <item>Ankica Ezgeta, OIB 18659409558, Kaštelanska cesta 12,21217 Kaštel Stari</item>
      <item>Lenka Franić, OIB 62951288048, Sedam Kaštela 6,21000 Split</item>
      <item>Ivica Gabelić, OIB 70468304794, Vrboska 387,21465 Vrboska</item>
      <item>Marija Galešić, OIB 47387004597, Neorić 61,21203 Neorić</item>
      <item>Petar Galić, OIB 09903259382, MERZOVA 12 (ranije: SPLIT, TEŽAČKI PUT, 40 E),21000 Split</item>
      <item>Silvana Galić, OIB 02726524452, Trondheimska 5,21000 Split</item>
      <item>Kazimir Garić, OIB 83662319172, Ulica Matija Ivanića 35,21460 Stari Grad</item>
      <item>Vencel Gašpar, OIB 46863766369, Hercegovačka 24,21000 Split</item>
      <item>Vinko Gašpar, OIB 21657975586, Sinjska 9,21000 Split</item>
      <item>Ana Goreta, OIB 91749079767, Put željezničke stanice,22320 Drniš</item>
      <item>Zorka Goreta, OIB 78206251147, Donje Gorete 21,22320 Drniš</item>
      <item>Josip Gotovac, OIB 16838023061, Vukovarska 113,21000 Split</item>
      <item>Vjekoslav Grbčić, OIB 00132520638, Gajeva 11A,21000 Split</item>
      <item>Divna Grbeša, OIB 74813693236, FRANKOPANSKA ULICA 20 (ranije: SOLIN, FRANKOPANSKA ULICA, 60),21210 Solin</item>
      <item>Ana Grubišić, OIB 49854875039, Put Sirobuje 10,21311 Stobreč</item>
      <item>Gordana Grubišić, OIB 49873220891, Braće Radića 3,21210 Solin</item>
      <item>Nikola Grubišić, OIB 97693442104, VUKOVARSKA ULICA 5 (ranije: DRNIŠ, KRALJA ZVONIMIRA, 41),22320 Drniš</item>
      <item>Sanja Grubišić, OIB 26638303946, Ulica Kralja Zvonimira 41,22320 Drniš</item>
      <item>Antonio Gudelj, OIB 83686976296, Put Dragovoda 17,21000 Split</item>
      <item>Kata Gugić, OIB 97696546556, Sarajevska 42,21000 Split</item>
      <item>Mirjana Gugić, OIB 69438273166, Luke Botića 6,21210 Solin</item>
      <item>Ivica Hajder, OIB 67907347725, Cigići 1,22320 Otavice</item>
      <item>Željko Hajder, OIB 70330715284, Cigići 1,22320 Otavice</item>
      <item>Silvana Hajduk, OIB 33507058945, Varoš 1,21231 Klis</item>
      <item>Tomislav Herceg, OIB 78714538239, Sinjska 46,22300 Knin</item>
      <item>Mira Ikica, OIB 11849010850, Vlaka Vi 2,22303 Oklaj</item>
      <item>Franjo Ivčević, OIB 49917991796, Sv. Petra od Klob. 1,21217 Kaštel Novi</item>
      <item>Jelena Ivčević, OIB 74901888496, Ulica Sv. Petra Od Klobuka 16,21217 Kaštel Novi</item>
      <item>Damir Jakus, OIB 87272819238, Stepinčeva 67,21000 Split</item>
      <item>Gospova Jakus, OIB 04209324873, Poljička Cesta 84,Poljica</item>
      <item>Marica Jakus, OIB 74750176046, PUT MAJDANA 31 (ranije: SOLIN, PUT MAJDANA, 31),21231 Klis</item>
      <item>Petar Jakus, OIB 67345729042, Put Majdana 31,21210 Solin</item>
      <item>Marko Janković, OIB 19997991153, Bisko 39,21232 Bisko</item>
      <item>Matija Jeličić, OIB 98976446888, Vinkovačka 5,21000 Split</item>
      <item>Ante Jeličić, OIB 91949654327, Trondheimska 7,21000 Split</item>
      <item>Marija Jocić, OIB 87687857774, Vojka Krstulovića 21,21000 Split</item>
      <item>Ante Jolić, OIB 30924166560, Jolići 2,22320 Gradac</item>
      <item>Marica Jukić, OIB 19856164686, Perivoj A. Roje 5,21000 Split</item>
      <item>Marko Jukić, OIB 72590351524, Perivoj Ane Roje 5,21000 Split</item>
      <item>Renata Jukić, OIB 09827250222, Put Župića 33,21230 Sinj</item>
      <item>Jadranka Jurić, OIB 52705592800, Bufaline II 29,21217 Kaštel Novi</item>
      <item>Marija Jurić, OIB 31016018881, Put Kruševika bb,21214 Kaštel Kambelovac</item>
      <item>Ankica Kainić, OIB 80409745726, Prominski Put 11,22300 Knin</item>
      <item>Jelena Kalinić, OIB 02401555720, Magistrala Solin 67,21000 Split</item>
      <item>Petar Kalinić, OIB 76156352997, Mosećka 114,21000 Split</item>
      <item>Anamarija Kalinić Radović, OIB 92738597282, Vukovarska 57,21000 Split</item>
      <item>Stipan Kamber, OIB 84681628783, Sesartići 20,21210 Solin</item>
      <item>Đuro Kapoši, OIB 55675650848, Južno predgrađe 51,31000 Osijek</item>
      <item>Željko Karin, OIB 70824276539, Zgon 80,21210 Solin</item>
      <item>Marijana Karin Prnjak, OIB 61576258120, Zgon 80,21210 Solin</item>
      <item>Neda Kasalo, OIB 11081458098, CESTA DR. FRANJE TUĐMANA 409 (ranije: KAŠTEL KAMBELOVAC, CESTA DR. FRANJE TUĐMANA, 109),21214 Kaštel Kambelovac</item>
      <item>Zvonimir Kasalo, OIB 07885551191, CESTA DR. FRANJE TUĐMANA 409 (ranije: KAŠTEL KAMBELOVAC, CESTA DR. FRANJE TUĐMANA, 109),21214 Kaštel Kambelovac</item>
      <item>Suzana Kašić, OIB 59974477956, Ulica 142. Brigade 2,22320 Drniš</item>
      <item>Ivana Katalinić Jerčić, OIB 27192920551, Put Vrila 6,21310 Omiš</item>
      <item>Josip Katušić, OIB 17394409236, Luke Botića 11,21210 Solin</item>
      <item>Ljiljana Kegalj, OIB 44567225674, Istarska 5,21000 Split</item>
      <item>Ante Kekez, OIB 82341180529, Dubrovačka 35,21000 Split</item>
      <item>Ivanko Kekez, OIB 69257203171, Sukoišanska 29,21000 Split</item>
      <item>Petrica Kekez, OIB 01138031201, Dubrovačka 35,21000 Split</item>
      <item>Boško Kevo, OIB 58881798829, Stipe Pensa 5,21217 Kaštel Štafilić</item>
      <item>Antiša Kliškinić, OIB 54591476829, Ulica Petra Krešimira Iv 108,21210 Solin</item>
      <item>Veljko Knezović, OIB 29953576092, Zagrebačka 6,21311 Stobreč</item>
      <item>Stjepan Kokeza, OIB 45375542461, Čopova 8,21000 Split</item>
      <item>Petar Kolega, OIB 41344179016, ZVONIMIROVA 121 (ranije: SOLIN, ANTIŠE VUČIČIĆA, 149),21210 Solin</item>
      <item>Daniela Kovač, OIB 73917202839, Cesta dr. Franje Tuđmana 238a,21212 Kaštel Sućurac</item>
      <item>Željka Kovač, OIB 49269171098, Mažuranićevo šetalište 26,21000 Split</item>
      <item>Ivan Kraljić, OIB 34937918610, Put Balabana 7,21203 Neorić</item>
      <item>Inga Krnjaić, OIB 00968558935, Požeška 6,21000 Split</item>
      <item>Anka Krstić, OIB 50194808421, Odeska 19,21000 Split</item>
      <item>Ivan Kundid, OIB 95397541786, Gradišćanskih Hrvata 1,21000 Split</item>
      <item>Ivana Kundid, OIB 65152954463, Dinarska 11,21000 Split</item>
      <item>Ružica Kundid, OIB 62510013110, Dinarska 11,21000 Split</item>
      <item>Deni Kuvačić, OIB 86909984538, Mažuranićevo Šetalište 10 B,21000 Split</item>
      <item>Anka Landikušić, OIB 18023655586, Gradac 19 A,21311 Podstrana</item>
      <item>Ivan Lasić, OIB 23248459290, Konjsko bb,21231 Konjsko</item>
      <item>Dražen Lazić, OIB 10307450473, Šime Ljubića 9,21000 Split</item>
      <item>Nenad Leskur, OIB 79369933858, Ulica Stjepana Radića 14,21210 Solin</item>
      <item>Ivana Lilić, OIB 24212828078, Put Brodarice 7,21000 Split</item>
      <item>Ivo Lipanović, OIB 56508525212, M. Getaldića 31,21000 Split</item>
      <item>Marko Lojić, OIB 38337274260, Lojići 1,22320 Drniš</item>
      <item>Mile Lovrić, OIB 87317474850, Fra Grge Martića 41,21000 Split</item>
      <item>Ana Lovrinčević, OIB 37389823251, Vrh Visoke 121,21000 Split</item>
      <item>Dejan Lukavac, OIB 85205650926, Ćirići 3,22320 Tepljuh</item>
      <item>Nela Madžar, OIB 92085359240, Poljička 2,21311 Podstrana</item>
      <item>Alenka Malinić, OIB 44061509536, Pujanke 79,21000 Split</item>
      <item>Pavao Marasović, OIB 32681502260, Put Jokića-kalčina 8,21203 Neorić</item>
      <item>Anto Marijan, OIB 32989170521, Ulica Mate Lovraka 2,10410 Velika Gorica</item>
      <item>Cvita Marijanović, OIB 33573858243, Marjanovići Iznad Crkve 11,22320 Gradac</item>
      <item>Dobrinka Marijanović, OIB 03673706981, Put Smokovika 35,21000 Split</item>
      <item>Tomislav Marijanović, OIB 87726686946, Put Smokovika 35,21000 Split</item>
      <item>Jasna Marin, OIB 24544706980, Petra Svačića 99,22320 Drniš</item>
      <item>Marina Marin, OIB 96155411085, Trbounje bb,22320 Drniš</item>
      <item>Željko Marinac, OIB 53959056974, Varaždinska 3,21000 Split</item>
      <item>Božidar Marinković, OIB 12351935621, Dosud 9,21000 Split</item>
      <item>Jakov Mateta, OIB 14390943845, ULICA KORIOLANA ĆIPIKA 10 (ranije: KAŠTEL STARI, ULICA KARIOLANA ČIPIKA, 10),21217 Kaštel Stari</item>
      <item>Ivan Matić, OIB 23355936969, Kopilica 33,21000 Split</item>
      <item>Ružica Matić, OIB 42779808936, Gornji Matići Kod Bunara 1,22320 Trbounje</item>
      <item>Slavko Matić, OIB 28602503915, I. Aljinovića 11,21311 Žrnovnica</item>
      <item>Željko Matić, OIB 66582117749, Ulica Put Kaluna 18,22320 Drniš</item>
      <item>Marija Matković, OIB 79153132638, Šižgorićeva 20,21000 Split</item>
      <item>Ivan Melvan, OIB 80843491669, Luke Botića 7,21217 Kaštel Novi</item>
      <item>Nikola Midenjak, OIB 88248589366, Ulica 142. Brigade 16,22320 Siverić</item>
      <item>Pere Mihanović, OIB 49545684243, Radičinka 12,21311 Žrnovnica</item>
      <item>Ana Mikulić, OIB 54712970747, Čavoglave bb,22320 Drniš</item>
      <item>Mate Mikulić, OIB 87811623322, Pauk 11,22320 Čavoglave</item>
      <item>Ivan Milaković, OIB 91056811857, Strmoševica 3,21222 Marina</item>
      <item>Ivan Milanović, OIB 75286000064, Terzićeva 17,21000 Split</item>
      <item>Zorka Miletić, OIB 48042737399, Jajići 30,21210 Solin</item>
      <item>Milan Miljuš, OIB 35675614034, Kranjčevićeva 35,21000 Split</item>
      <item>Đorđe Mirčetić, OIB 27370139872, Pokvasica 2,22320 Miočić</item>
      <item>Tonči Mišković, OIB 74628173475, Jelsa 667,21465 Jelsa</item>
      <item>Ana Moro, OIB 64571848035, Vukovarska 80,21000 Split</item>
      <item>Slavko Moro, OIB 30868427553, Muklače 23,21203 Crivac</item>
      <item>Tomi Moscatello, OIB 28508820612, Ploča 17, Dol,21460 Stari Grad</item>
      <item>Marija Munitić, OIB 68535764041, Mažuranićevo šetalište 48,21000 Split</item>
      <item>Ljubomir Muslim, OIB 17589644925, Imotska 60,21000 Split</item>
      <item>Mijo Nožina, OIB 79046275268, PUT NOŽINA - MALJKOVIĆA 11 (ranije: PRGOMET, PRGOMET, 0),21201 Prgomet</item>
      <item>Jurica Oman, OIB 78517901315, Ive Tijardovića 10,21000 Split</item>
      <item>Mirko Oman, OIB 68766264149, Tijardovićeva 10,21000 Split</item>
      <item>Janja Orošnjak, OIB 49619386391, Gorice 2,21212 Kaštel Sućurac</item>
      <item>Mila Palada, OIB 10163841708, Odeska 4,21000 Split</item>
      <item>Ivan Pandža, OIB 63327603131, ULICA KORIOLANA ĆIPIKA 7 (ranije: KAŠTEL STARI, ULICA KARIOLANA ČIPIKA, 9),21217 Kaštel Stari</item>
      <item>Asija Papić, OIB 36844611036, Dr. Ante Starčevića 55,21220 Trogir</item>
      <item>Mijo Papić, OIB 90436045680, Getaldićeva 5,21000 Split</item>
      <item>Tereza Papić, OIB 79546057657, M. Getaldićeva 5,21000 Split</item>
      <item>Rajko Parać, OIB 14695878450, Paraći 3,22320 Ružić</item>
      <item>Tatjana Parać, OIB 45662446398, Vrlička 43,21000 Split</item>
      <item>Đurđica Parat, OIB 21781090554, Boksitno naselje 19,22320 Drniš</item>
      <item>Ivan Pastuović, OIB 39126309445, Pastuovića 3,22320 Ružić</item>
      <item>Jurica Pavela, OIB 06763759506, Poljana Kneza Trpimira 6,21000 Split</item>
      <item>Roki Pavičić, OIB 01089958101, Drugi Donji Dvori 6,21460 Stari Grad</item>
      <item>Ivan Pažanin, OIB 47030103613, Biokovska 6,21000 Split</item>
      <item>Luka Peko, OIB 89771272445, Terzićeva 5,21000 Split</item>
      <item>Neda Penga, OIB 76197116887, Sv.lovre 23,21311 Stobreč</item>
      <item>Ante Perko, OIB 58528189918, Don Petra Peroša 5,21210 Mravince</item>
      <item>Ivana Perko, OIB 72532024891, Don Petra Peroša 5,21210 Mravince</item>
      <item>Gordana Perković, OIB 48186805492, Vukovarska 43,21000 Split</item>
      <item>Marica Perković, OIB 69926366099, Perkovići 15,22320 Kljake</item>
      <item>Nediljko Perković, OIB 66481146396, Vukovarska 43,21000 Split</item>
      <item>Nila Peroš, OIB 48544328267, Terzićeva 3,21000 Split</item>
      <item>Dragica Peša, OIB 47913512214, Jeretova 7,21000 Split</item>
      <item>Iris Peša, OIB 06010961010, Rikarda Katalinića Jeretova 7,21000 Split</item>
      <item>Nikša Petrić, OIB 98862228387, Kod Sv. Stjepana 23,21460 Stari Grad</item>
      <item>Matko Pezo, OIB 51619560640, Hercegovačka 30,21000 Split</item>
      <item>Zlatko Piperković, OIB 91173398058, Dinka Šimunovića 17,21000 Split</item>
      <item>Joško Pivac, OIB 34978148355, Varaždinska 43,21000 Split</item>
      <item>Luka Pjevac, OIB 52683808409, Omiška 18,21000 Split</item>
      <item>Anka Plazonja, OIB 92736733656, Uskočka 7,21000 Split</item>
      <item>Robert Plazonja, OIB 75774016292, Uskočka 7,21000 Split</item>
      <item>Gordan Poparić, OIB 98826275620, ULICA GRGURA NINSKOG 29 A (ranije: KAŠTEL NOVI, ŽRTAVA RATA, 29 A),21217 Kaštel Novi</item>
      <item>Ante Popović, OIB 03185976635, J. Palmotića 2,21000 Split</item>
      <item>Milanka Pranić, OIB 03263396290, Mosećka Ulica 4,22320 Drniš</item>
      <item>Miroslav Primorac, OIB 42998076332, I. Paštrića Poljičanina 19,21311 Podstrana</item>
      <item>Iva Punda, OIB 03796593117, Bistrička 29,21204 Kotlenice</item>
      <item>Drago Radić, OIB 29691845355, Na rudini 3,20207 Čibača</item>
      <item>Mladen Radmilović, OIB 32330076899, Gorička 4,21000 Split</item>
      <item>Petar Radonić, OIB 09324740808, Jelsa 98,21465 Jelsa</item>
      <item>Jagoda Radošević, OIB 26353444269, Vrh Lučca 35,21000 Split</item>
      <item>Ante Rajčić, OIB 16954022739, Velebitska 97,21000 Split</item>
      <item>Marko Ralica, OIB 43858024645, Benkovačka 3,21000 Split</item>
      <item>Ivan Raos, OIB 51516687457, MANDIĆEVA 66 (ranije: STOBREČ, MANDIĆEVA, 66),21000 Split</item>
      <item>Zdenka Razlog, OIB 03030085275, Kod Pošte 33,22320 Siverić</item>
      <item>Mila Rebić, OIB 40304138585, Marka M. 20A,21210 Mravince</item>
      <item>Marija Reljanović, OIB 34147480025, Otavice 30,22320 Otavice</item>
      <item>Mara Režić, OIB 03502691709, Kliški Put 48,21210 Solin</item>
      <item>Marija Rizvan, OIB 81852427870, Bilice 12,21000 Split</item>
      <item>Anđelko Rogulj, OIB 86920054956, Gomile 38,21217 Kaštel Stari</item>
      <item>Berislava Roša, OIB 03031267329, Zvonimirova 29 B,22300 Knin</item>
      <item>Sofija Ruić, OIB 32252086462, Getaldićeva 19,21000 Split</item>
      <item>Ana Runjić, OIB 01784422133, Hrvatskih vitezova 46,21000 Split</item>
      <item>Gordan Ruščić, OIB 53119078542, Putaljski put bb,21212 Kaštel Sućurac</item>
      <item>Sanja Ružić, OIB 04871127862, Šižgorićeva 7,21000 Split</item>
      <item>Svjetlana Samac, OIB 00231948560, Samci 14,22320 Brištane</item>
      <item>Miljenko Samardžić, OIB 48154982931, Šižegorićeva 20,21000 Split</item>
      <item>Dinka Sanseović, OIB 27313861620, KUNIČIĆA DVOR 4 (ranije: DOL, DOL, 0),Dol</item>
      <item>Ante Sarić, OIB 37671686952, Neorić bb,21203 Neorić</item>
      <item>Ivan Sarić, OIB 25772566590, DONJA MALA-CENTAR 47 (ranije: NEORIĆ, NEORIĆ, 0),21203 Neorić</item>
      <item>Marija Sedlar, OIB 77476367069, Ostravska 1,21000 Split</item>
      <item>Ljubica Sekelez, OIB 37811046307, Mitnička 1,21000 Split</item>
      <item>Kristina Serdarević, OIB 96208368856, Put Jokića-kalčina 8,21203 Neorić</item>
      <item>Aleksandra Sever-Muhar, OIB 46981853030, Karamanova 7,21000 Split</item>
      <item>Boško Sikavica, OIB 62904573776, Kričke bb,22320 Ružić</item>
      <item>Snježana Sikavica, OIB 04571043319, Domovinskog rata 12,21210 Solin</item>
      <item>Dragan Simić, OIB 11440453978, Sarajevska 76,21000 Split</item>
      <item>Tanja Sinovčić, OIB 15724160128, Trondheimska 10,21000 Split</item>
      <item>Ljiljana Sirić, OIB 13682411690, Put Vele Meje 10,21212 Kaštel Sućurac</item>
      <item>Dijana Skelin, OIB 67771387421, Vručine II 12,21217 Kaštel Novi</item>
      <item>Kata Sočo, OIB 12244754061, CENTAR - DUBRAVA 21 (ranije: NEORIĆ, NEORIĆ, 0),21203 Neorić</item>
      <item>Marija Stančić, OIB 24488999707, Petra Krešimira IV 10,21460 Stari Grad</item>
      <item>Đani Stanić, OIB 01952579328, Matoševa Ulica 131,21210 Solin</item>
      <item>Danica Stipović, OIB 14428054555, Put Dragočeva 54,21212 Kaštel Sućurac</item>
      <item>Milorad Stojsavljević, OIB 70694448376, Šimićeva 58,21000 Split</item>
      <item>Petar Strinić, OIB 82064030568, Pazdigradska 16,21000 Split</item>
      <item>Luca Strunje, OIB 39917579317, Kralja Tomislava 18,22300 Knin</item>
      <item>Slavka Svalina, OIB 20916812996, Crivac bb,21203 Crivac</item>
      <item>Marijan Šamija, OIB 81559542363, Trstenik 2,21000 Split</item>
      <item>Marinka Šamija, OIB 26187211202, Vrgoračka 8,22300 Knin</item>
      <item>Katica Šeparović, OIB 89096228977, Kupreška 92,21000 Split</item>
      <item>Nenad Ševo, OIB 88234857624, Triljska 1,21000 Split</item>
      <item>Krasna Šiklić, OIB 53374014167, Hercegovačka 88,21000 Split</item>
      <item>Mili Šimig, OIB 94704411458, Šibenska 27,21000 Split</item>
      <item>Vesna Škare, OIB 71821692373, Ruđera Boškovića 12,21000 Split</item>
      <item>Ljubica Škopljanac, OIB 09408788504, TIKVARIN 14 (ranije: KAŠTEL KAMBELOVAC, TIKVARIN, 8),21214 Kaštel Kambelovac</item>
      <item>Milica Špar, OIB 07038339077, Mašogradska Ulica 16,21212 Kaštel Sućurac</item>
      <item>Eleana Šubat, OIB 38900880602, Mosorska 26,21311 Podstrana</item>
      <item>Ivan Šuljug, OIB 45192577645, Ivaniševićeva 45,21000 Split</item>
      <item>Vesna Šunjić, OIB 05247958818, Šimićeva 14,21000 Split</item>
      <item>Ljubica Tarle, OIB 28166909018, Tarle 12,22320 Velušić</item>
      <item>Nada Teklić, OIB 80645998554, Zgon 80,21210 Solin</item>
      <item>Lada Terzić, OIB 31496851195, Puntarska 5,21000 Split</item>
      <item>Ivan Tomić, OIB 55633242961, Tomići 1,22320 Siverić</item>
      <item>Ivan Topić, OIB 63353072185, Vrlička 21,21000 Split</item>
      <item>Jelica Topić, OIB 84009834780, Mosećka 50A,21000 Split</item>
      <item>Tvrtko Topić, OIB 15832739048, Ulica 142. Brigade 37 A,22320 Siverić</item>
      <item>Anđelka Torlak, OIB 94366468246, Radunica 29,21000 Split</item>
      <item>Ivan Torlak, OIB 36758209001, Radunica 29,21000 Split</item>
      <item>Marko Torlak, OIB 25141930670, Radmilovića 20,21000 Split</item>
      <item>Damir Tot, OIB 97869422869, Šimićeva 12,21000 Split</item>
      <item>Anka Treskavica, OIB 89998355619, Dubrovačka 35,21000 Split</item>
      <item>Anka Tukić, OIB 95095320611, Šime Ljubića 13,21000 Split</item>
      <item>Nediljko Ugrin, OIB 61713318858, Sv. Ivana 33,21311 Donje Sitno</item>
      <item>Marinko Uvodić, OIB 86857726322, Zgon 32,21210 Solin</item>
      <item>Nedjeljka Uvodić, OIB 30483848227, Vinkovačka 51,21000 Split</item>
      <item>Marko Validžić, OIB 09167064985, Validžići 4,22320 Ružić</item>
      <item>Ivanka Varnica, OIB 95864491355, Imotska 69,21000 Split</item>
      <item>Milica Varvodić, OIB 73723486062, Kozjačka 24,21210 Solin</item>
      <item>Kristina Velić, OIB 77384310693, Papandopulova 11,21000 Split</item>
      <item>Ljiljana Vesković, OIB 43910221929, Fausta Vrančića 8,21000 Split</item>
      <item>Milka Veštić, OIB 06357620254, Čavale 11,22323 Sedramić</item>
      <item>Ante Vidan, OIB 08079634276, Gundulićeva 44,21000 Split</item>
      <item>Marko Vidović, OIB 01091360979, Ružić bb,22320 Gradac</item>
      <item>Matko Vidović, OIB 91655777185, Gradac bb,22320 Gradac</item>
      <item>Nevenka Vidović, OIB 50708267696, Pastuovići 4,22320 Gradac</item>
      <item>Ankica Vilibić, OIB 41935131740, Marina Getaldića 33,21000 Split</item>
      <item>Anđelko Vilić, OIB 46303939151, RADOBILJSKA CESTA 41 (ranije: KREŠEVO, KREŠEVO, 24),21250 Kreševo</item>
      <item>Normela Visković, OIB 93848978885, Jelsa 1005,21465 Jelsa</item>
      <item>Tonči Visković, OIB 57207922181, Jelsa 1005,21465 Jelsa</item>
      <item>Marica Vlaić, OIB 45120406456, Ulica Nikole Tesle 16,22320 Drniš</item>
      <item>Dubravka Vlainić, OIB 89412859402, Jelsa 357,21465 Jelsa</item>
      <item>Ivo Vodanović, OIB 61288856543, Pavičića dvori 11,21460 Stari Grad</item>
      <item>Josip Vogleš, OIB 78979895187, CESTA DR. FRANJE TUĐMANA 550 (ranije: KAŠTEL KAMBELOVAC, CESTA DR. FRANJE TUĐMANA, 80),21214 Kaštel Kambelovac</item>
      <item>Vinko Vranković, OIB 28469423878, JELSA 129 (ranije: JELSA, JELSA, 0),21465 Jelsa</item>
      <item>Ivan Vrdoljak, OIB 58654492314, DONJA MALA-CENTAR 31 (ranije: NEORIĆ, NEORIĆ, 0),21203 Neorić</item>
      <item>Mirjana Vrdoljak, OIB 00849791179, Put Kule 12,21210 Solin</item>
      <item>Marija Vrgoč, Velebitska 34,21000 Split</item>
      <item>Bože Vuco, OIB 57170132138, Starčevićeva 10,21212 Kaštel Sućurac</item>
      <item>Mirjana Vučković, OIB 77198987590, Ruđera Boškovića 23,21000 Split</item>
      <item>Višnja Vučković, OIB 65331626489, Put Smokovika 26,21000 Split</item>
      <item>Ivan Vugdelija, OIB 84315022246, Don Frane Bulića 38,21217 Kaštel Novi</item>
      <item>Dubravka Vukas, OIB 08519715626, Markov Put 8,21000 Split</item>
      <item>Anđelka Vukičević, OIB 72508288201, Badanj bb,22320 Drniš</item>
      <item>Zora Vuković, OIB 33099880685, Plitvička 1A,21000 Split</item>
      <item>Ivan Vukušić, OIB 52615536531, Dobrilina 6,21000 Split</item>
      <item>Jadran Vukušić, OIB 16315354223, Put Sv. Klementa 19,21311 Gornje Sitno</item>
      <item>Nevenka Vukušić, OIB 24889115799, Cerje 2,22320 Mirlović Polje</item>
      <item>Vjera Vukušić, OIB 63442370123, Kralja Petra Krešimira IV 8,22320 Drniš</item>
      <item>Zvonimir Vukušić, OIB 28097018986, Vinodolska 10,21000 Split</item>
      <item>Nevenka Vuleta, OIB 13567782306, Markov put 33,21311 Stobreč</item>
      <item>Vinka Zekić, OIB 91815577545, Mostarska 7,21000 Split</item>
      <item>Dinko Zenčić, OIB 65189931544, Račić bb,21465 Jelsa</item>
      <item>Borislav Zokić, OIB 51253879731, Fra Bone Razmilovića 1,21000 Split</item>
      <item>Dolina Zokić, OIB 75688399939, Pojišanska 18,21000 Split</item>
      <item>Margita Zokić, OIB 85982645988, Fra Bone Razmilovića 1,21000 Split</item>
      <item>Luca Zolota, OIB 57479376750, Gospin Put 38,21212 Kaštel Sućurac</item>
      <item>Milan Žarković, Parčić bb,22320 Siverić</item>
      <item>Nevenka Živko, OIB 40723467363, M. Čačića 3,22300 Knin</item>
      <item>Davorka Živković, OIB 80590033491, Živkovići 12,22320 Badanj</item>
      <item>Ivica Živković, OIB 18562262384, Badanj bb,22320 Badanj</item>
      <item>Ivo Živković, OIB 81034283040, Put Kule 27,21210 Solin</item>
      <item>Mario Tomić, OIB 12822553870, Ulica Svetega Križica 26,21450 Hvar</item>
      <item>Siniša Ivančić, OIB 26067778479, Lovački Put 13,21000 Split</item>
      <item>Iva Jelić, OIB 44484653228, Benkovačka 3,21000 Split</item>
      <item>Marko Kavelj, OIB 02369489649, Alojzija Stepinca 11,21000 Split</item>
      <item>Ivan Koljanin, OIB 21918343692, Kupreška 82,21000 Split</item>
      <item>Željko Kovač, OIB 11925765994, Dravska 4,31000 Osijek</item>
      <item>Zvonko Kruneš, OIB 55906727777, Ulica Slobode 36,21000 Split</item>
      <item>Nikola Lacmanović, OIB 50670282682, Sukoišanska 19,21000 Split</item>
      <item>Vesna Lepetić, OIB 84143512273, Tršćanska 12,21000 Split</item>
      <item>Jelica Ljubica, OIB 08611982578, Velebitska 105,21000 Split</item>
      <item>Darko Lulić, OIB 19997474853, Vežarovice 18,21214 Kaštel Lukšić</item>
      <item>Vesna Lulić, OIB 31024530599, Vežarovice 18,21214 Kaštel Lukšić</item>
      <item>Marija Mamić, OIB 82920304679, Kroz Meterize 26,22000 Šibenik</item>
      <item>Radojka Marijanović, OIB 75956845709, Marijanovići Iznad Crkve 10,22320 Gradac</item>
      <item>Meri Cabadaj, OIB 90828303800, Trg Bana Josipa Jelačića 10,31000 Osijek</item>
      <item>Mate Markotić, OIB 40858158040, Put Starog Sela 23,21311 Podstrana</item>
      <item>Ante Marović, OIB 68871210232, Lička 3,21000 Split</item>
      <item>Ivan Marušić, OIB 38554028146, Poljičkih Knezova 87,21311 Podstrana</item>
      <item>Iva Melvan, OIB 03677154609, Doverska 31,21000 Split</item>
      <item>Goran Merkel, OIB 20105696184, Mutvoranska Ulica 3,52100 Pula</item>
      <item>Ivan Mornar, OIB 99253273877, Miroslava Krleže 24,21000 Split</item>
      <item>Miodrag Munjiza, OIB 45836749093, Put Miluša 7,21311 Stobreč</item>
      <item>Ante Nožina, OIB 63957170679, Put Nožina-maljkovića 5,21201 Prgomet</item>
      <item>Anica Pandža, OIB 13489275071, Hercegovačka 46,21000 Split</item>
      <item>Nikica Pavlović, OIB 49276013054, Gornji Kono 37,20000 Dubrovnik</item>
      <item>Silvana Perić, OIB 13586987904, Table 31,21000 Split</item>
      <item>Nediljka Perišić, OIB 60970664434, Ruđera Boškovića 8a,21204 Dugopolje</item>
      <item>Elvira Dračevac, OIB 02336991708, Lumbarda 678,20260 Lumbarda</item>
      <item>Mara Dobrota, OIB 21943772484, Trondheimska 9,21000 Split</item>
      <item>Neda-lidia Buljević, OIB 14338735105, Put Crkve 8,22320 Gradac</item>
      <item>Ivan Bugarin, OIB 77317760491, Grab 114,21238 Grab</item>
      <item>Maja Bučić, OIB 03739843191, Ruđera Boškovića 11,21000 Split</item>
      <item>Mira Božić, OIB 22986331166, Bilice Ii 38,21000 Split</item>
      <item>Sandra Borić, OIB 36571760060, Mosećka 56,21000 Split</item>
      <item>Marija Davidović, OIB 45482063767, Gašpini 88,21210 Solin</item>
      <item>Petar Adjanski, OIB 59639817186, Osječka Ulica 1,21214 Kaštel Gomilica</item>
      <item>Ana Čatlak, OIB 78110711892, Put Sv. Ante Padovanskog 14,21214 Kaštel Kambelovac</item>
      <item>Marinko Buškulić, OIB 08200114705, Ivana Gundulića 13,21000 Split</item>
      <item>Marinko Galić, OIB 96762020666, Kamenita 99,21000 Split</item>
      <item>Luca Gabela, OIB 68629820074, Kneza Lj. Posavskog 7,21000 Split</item>
      <item>Tomislav Frankić, OIB 69745327532, Grljevačka 41,21311 Podstrana</item>
      <item>Elias Erceg, OIB 27105475264, Vrbanj 132,21460 Vrbanj</item>
      <item>Jakov Elez, OIB 36735285579, Donje Ogorje 0,21206 Donje Ogorje</item>
      <item>Sretan Bajalo, OIB 77606115521, Poljana Kneza Trpimira 4,21000 Split</item>
      <item>Mario Tomić, OIB 12822553870, Ulica Svetega Križica 26,21450 Hvar</item>
      <item>Ranko Vuleta, OIB 75885216649, Sv. Ivana 20,21311 Donje Sitno</item>
      <item>Zlatko Balić, OIB 07556207031, K. Višeslava 1,21204 Dugopolje</item>
      <item>Boško Barać, OIB 00526661882, Bajagić 13a,21238 Bajagić</item>
      <item>Milan Vukić, OIB 34302227455, Doverska 5,21000 Split</item>
      <item>Mara Vukorepa, OIB 56814423724, Zgon 30,21210 Solin</item>
      <item>Bare Vujina, OIB 23922325811, Vujinova 4,21217 Kaštel Štafilić</item>
      <item>Milenko Bašić, OIB 71120573278, Sv.nikole 46,21207 Podgrađe</item>
      <item>Diana Blažević, OIB 12578026353, Mejaši I 3b,21000 Split</item>
      <item>Jozo Bogić, OIB 35027187093, Put Blata 132,21217 Kaštel Stari</item>
      <item>Stjepko Bojanić, OIB 25751926536, Duvanjska 7,21000 Split</item>
      <item>Miroslav Trečić, OIB 50880474980, Ulica Domovinskog Rata 1c,21210 Solin</item>
      <item>Neda Tukić, OIB 70924511514, Trondheimska 10,21000 Split</item>
      <item>Vinka Ukić, OIB 42081497162, Dinka Šimunovića 5,22300 Knin</item>
      <item>Mira Velić, OIB 31812224044, Bernarda Vukasa 32,21000 Split</item>
      <item>Ivan Vrdoljak, OIB 58654492314, Donja Mala-centar 31,21203 Neorić</item>
      <item>Iva Vrdoljak, OIB 63554079953, Kukuljevićeva 19,21000 Split</item>
      <item>Dražen Todorović, OIB 98584327843, Hercegovačka 70,21000 Split</item>
      <item>Dubravka Stojanovska, OIB 87171204134, Put Plokita 75,21000 Split</item>
      <item>Josip Strniša, OIB 95889329970, Ivana Gundulića 9,22300 Knin</item>
      <item>Ivica Sviličić, OIB 30978785630, Kneza Mutimira 3,21000 Split</item>
      <item>Ana Rogošić, OIB 63013573312, Komjate 0,21214 Kaštel Lukšić</item>
      <item>Ivica Stipinović, OIB 04756380103, Sukoišanska 25,21000 Split</item>
      <item>Darko Topić, OIB 09297890199, Put Sv. Ižidora 92,21000 Split</item>
      <item>Marija Trečić, OIB 54951995215, Ulica Domovinskog Rata 1c,21210 Solin</item>
      <item>Milica Zorić, OIB 00140332153, Pujanke 53,21000 Split</item>
      <item>Ivo Rajčić, OIB 52467354389, Radunićeva 19,21217 Kaštel Novi</item>
      <item>Ivan Radoš, OIB 36063141303, Drniški Put 9,21000 Kamen</item>
      <item>Željka Vučemilović-šimunović, OIB 19390672750, Alkarska 26,21000 Split</item>
      <item>Marija Davidović, Listešići 11,21231 Klis</item>
      <item>Jere Brkan, Vukovarska 127,21000 Split</item>
      <item>Slaven Tukić, OIB 33403885817, Šime Ljubića 13,21000 Split</item>
      <item>Bartul Barišić, OIB 12686040110, Stjepana Radića 11,20207 Cavtat</item>
      <item>Tajana Domazet, OIB 31101575725, Mosećka 50a,21000 Split</item>
      <item>Velinka Runjić, OIB 16188516711, Marina Getaldića 17,21000 Split</item>
      <item>Niko Dujić, OIB 75216071342, Don Petra Peroša 107,21210 Mravince</item>
      <item>Teo Mandić, OIB 13212109596, Krešimirova 26,21210 Vranjic</item>
      <item>Mevlida Armanda, OIB 52353697771, Vranjički Put 18,21000 Split</item>
      <item>Renata Kalčić, OIB 57885132100, Brajšina 26,51000 Rijeka</item>
      <item>Juraj Lešković, OIB 69602776663, Matenci 142,49240 Matenci</item>
      <item>VRGORKA-VINARIJA dioničko društvo za proizvodnju pića, poljoprivredu i trgovinu, OIB 68329484134, Fra Ivana Rožića 35,21276 Vrgorac</item>
      <item>Milivoj Vidas, OIB 56342789123, Starčevićeva 26,21000 Split</item>
      <item>BURA l d.o.o. za trgovinu i usluge - u stečaju, OIB 79000721319, Koturaška 51,Zagreb</item>
      <item>AUTO CENTAR LOZIĆ d.o.o. trgovina vozilima u stečaju, OIB 30382973961, Županijska 21,31000 Osijek</item>
      <item>NET MEDIA SISTEMI d.o.o. za informatički inženjering, OIB 03380490457, Kvaternikova 12,21000 Split</item>
      <item>BASLER OSIGURANJE ZAGREB dioničko društvo za osiguranje, OIB 59706054982, Radnička cesta 37/b,Zagreb</item>
      <item>NASTAVNI ZAVOD ZA JAVNO ZDRAVSTVO SPLITSKO-DALMATINSKE ŽUPANIJE, OIB 54948902275, Vukovarska Ulica 46,21000 Split</item>
      <item>Joško Pavlov, OIB 35141086138, Primorska Ulica 54,21214 Kaštel Gomilica</item>
      <item>Tina Trajković, OIB 65331410683, Doverska 11,21000 Split</item>
      <item>Nada Dujmić, OIB 98309510309, Aljinovića 95,21311 Žrnovnica</item>
      <item>Nada Baković, OIB 16994220173, Kroz Selo 6,22321 Parčić</item>
      <item>Marija Duvančić, OIB 22739898593, Duvančići 40,22320 Razvođe</item>
      <item>Andrija Klarić, OIB 18697161464, Hruševečka Ulica 3,10000 Zagreb</item>
      <item>DRŽAVNI ZAVOD ZA INTELEKTUALNO VLASNIŠTVO, OIB 89755384389, Ulica Grada Vukovara 78,10000 Zagreb</item>
      <item>Perica Mitrović, OIB 29538074286, Bjelolasička 23,31000 Osijek</item>
    </izvorni_sadrzaj>
    <derivirana_varijabla naziv="DomainObject.Predmet.SudioniciListAdressOIB_1">
      <item>ŽUPANIJSKO DRŽAVNO ODVJETNIŠTVO U SPLITU, OIB 70793241859, Gundulićeva 29,21000 Split</item>
      <item>REPUBLIKA HRVATSKA, OIB 18683136487</item>
      <item>DALMACIJAVINO d.d. za proizvodnju i promet alkoholnih i bezalkoholnih pića "u stečaju", OIB 07837847925, Obala kneza Domagoja 15,21000 Split</item>
      <item>Ivan Matković, Jurja Šižgorića 20,21000 Split</item>
      <item>Financijska agencija, OIB 85821130368, Vrtni put 3,10000 Zagreb</item>
      <item>NARODNE NOVINE, dioničko društvo za izdavanje i tiskanje Službenog lista Republike Hrvatske, službenih i drugih obrazaca te , OIB 64546066176, Savski Gaj XIII. put 6,10000 Zagreb</item>
      <item>Natalija Mladineo, OIB 62875698528, Viška 24,21000 Split</item>
      <item>LUKA dioničko društvo, OIB 34440814040, Kopilica 47 B,Split</item>
      <item>RAD, d.o.o. za vodoopskrbu i ostale komunalne djelatnosti, OIB 71304592430, Ul.Stjepana Radića 69,Drniš</item>
      <item>Dr. Silvio Ćurin, OIB 42669674962, Domovinskog rata 27/I,21000 Split</item>
      <item>Toni Vukičević, Gorička 6 a,21000 Split</item>
      <item>HEP-Operator distribucijskog sustava d.o.o. za distribuciju i opskrbu električne energije ELEKTRA ŠIBENI, OIB 46830600751, Ulica grada Vukovara 37,10000 Zagreb</item>
      <item>Mara Jukić, OIB 37710339746, Čavoglave bb,22322 Ružić</item>
      <item>Ivica Bašić, OIB 14595893401, Vukovarska 170,21000 Split</item>
      <item>Mijo Jeličić, OIB 71855290129, Kliška 29,21000 Split</item>
      <item>GASTRO GRUPA d.o.o. za trgovinu i usluge, OIB 39228456312, Grada Vukovara 271,10000 Zagreb</item>
      <item>Damir Zagoršćak, OIB 30993782023, I. Gundulića 36 b,31000 Osijek</item>
      <item>AUTO HRVATSKA dioničko društvo, OIB 32709834358, Dubrovačka Ulica 1,Split</item>
      <item>JADRANSKO OSIGURANJE d.d., OIB 94472454976, Listopadska 2,10000 Zagreb</item>
      <item>Grgić &amp; Partneri odvjetničko društvo j.t.d., OIB 16457179668, Ulica grada Vukovara 282,10000 Zagreb</item>
      <item>CITY EX d.o.o. za prijenos poslovne dokumentacije, OIB 99406899243, Donje Svetice 40,10 000 Zagreb</item>
      <item>Antonio Zujić, Arnoldova 4,10000 Zagreb</item>
      <item>Hrvatski Telekom d.d., OIB 81793146560, Savska cesta 32,10000 Zagreb</item>
      <item>CODEX SORTIUM društvo s ograničenom odgovornošću za pružanje kompleksnih konzalting usluga, OIB 83918065246, Ivana Šibla 9,10000 Zagreb</item>
      <item>SUNCE osiguranje d.d., OIB 12012147571, Trnjanska cesta 108,10000 Zagreb</item>
      <item>HRVATSKA IZVJEŠTAJNA NOVINSKA AGENCIJA, OIB 41387373932, Marulićev trg 16,10000 Zagreb</item>
      <item>ČISTOĆA d.o.o. za komunalnu djelatnost, održavanje čistoće i odlaganje komunalnog otpada, OIB 16912997621, Put od Republike 14,Dubrovnik</item>
      <item>Anđelko Jureško, OIB 77082063693, Radnički dol 23,10000 Zagreb</item>
      <item>TEXT-PAPIR d.o.o. za trgovinu i usluge, OIB 45878059290, Stinice 12,Split</item>
      <item>PAVIŠA MAROVIĆ, Bosanska 11/III,21000 Split</item>
      <item>SLOBODNA DALMACIJA izdavačka i tiskarska djelatnost, dioničko društvo, OIB 35075764438, Ulica Hrvatske Mornarice 4,Split</item>
      <item>ČISTOĆA društvo s ograničenom odgovornošću za obavljanje komunalnih djelatnosti održavanja čistoće i odlaganja komunaln, OIB 38812451417, Put Plokita 81,Split</item>
      <item>JADRANŠPED društvo s ograničenom odgovornošću za špediciju, trgovinu i usluge, OIB 01049951500, Kopilica 47 b,Split</item>
      <item>Lukica Bucat, OIB 91720486742, Milna 2014,Milna</item>
      <item>Miranda Budiša, OIB 35557811513, Ulica Kralja Zvonimira 18,22320 Drniš</item>
      <item>Nada Lović, OIB 30557474014, Pujanke 1,21000 Split</item>
      <item>JADRANSKO OSIGURANJE dioničko društvo, OIB 94472454976, Listopadska 2,10000 Zagreb</item>
      <item>OPĆINA JELSA Jedinstveni upravni odjel, OIB 94187441810, Riba bb,21465 Jelsa</item>
      <item>AUTOKUĆA BOSNIĆ d.o.o. za trgovinu, servis i remont, OIB 62890333516, Rakite 27,Žrnovnica</item>
      <item>Zajednički odvjetnički ured VINKO LJUBIČIĆ, ŽELJKO VRDOL, Sukojišanska 4,21000 Split</item>
      <item>Jasmin Avdagić, Kralja Zvonimira 44,22000 Šibenik</item>
      <item>TISKARA MALENICA d.o.o., OIB 21268596817, 113. Šibenske brigade HV-a 193,Šibenik</item>
      <item>Odvjetnički ured Avdagić, Kralja Zvonimira 44,22000 Šibenik</item>
      <item>Ivica Crnogaća, Kralja Zvonimira 44,22000 Šibenik</item>
      <item>Zdravko Bojanić, P. Scutteri 7,21460 STARI GRAD, Otok Hvar</item>
      <item>Ivan Marijan, OIB 35721802898, Strossmayerovo šetalište bb,21465 JELSA, Otok Hvar</item>
      <item>HEP-Operator distribucijskog sustava d.o.o. za distribuciju i opskrbu električne energije, OIB 46830600751, Ulica grada Vukovara 37,10000 Zagreb</item>
      <item>Rikard Pavlović, OIB 16829467929, Gundulićeva 26,21000 Split</item>
      <item>LUČKA UPRAVA SPLIT, OIB 06992092556, Gat Sv. Duje 1,Split</item>
      <item>TINA ALATI društvo s ograničenom odgovorošću za trgovinu i usluge, OIB 72232886006, Trg Francuske Repub. 14,10000 Zagreb</item>
      <item>PLOVPUT trgovačko društvo s ograničenom odgovornošću za održavanje pomorskih plovnih putova i radijske službe, OIB 14480721492, Obala Lazareta 1,Split</item>
      <item>Regionalna veletržnica Benkovac dioničko društvo za trgovinu i usluge "u stečaju", OIB 16205687638, Benkovačke bojne 17,Benkovac</item>
      <item>MESSER CROATIA PLIN Poduzeće za proizvodnju i prodaju tehničkih plinova d.o.o., OIB 32179081874, Industrijska 1,Zaprešić</item>
      <item>ZAVOD ZA JAVNO ZDRAVSTVO DR. ANDRIJA ŠTAMPAR, OIB 33392005961, Mirogojska Cesta 16,10000 Zagreb</item>
      <item>Zagrebačka burza d.d., OIB 84368186611, Ivana Lučića 2a/22,10000 Zagreb</item>
      <item>MAĐARIĆ &amp; LUI - odvjetničko društvo d.o.o., OIB 27355904472, Ilica 191F,10000 Zagreb</item>
      <item>HRVOJE LUI, Ilica 191 F,10000 Zagreb</item>
      <item>METRONET TELEKOMUNIKACIJE d.d. za telekomunikacijske usluge, OIB 23269006802, Ulica Grada Vukovara 269/d,10000 Zagreb</item>
      <item>DARKO VARNICA, F.Tuđmana 632,21214 Kaštel Kambelovac</item>
      <item>RELAX, d.o.o. za proizvodnju i trgovinu, OIB 24543050439, Tijardovićeva 4/II,Split</item>
      <item>MINISTARSTVO GOSPODARSTVA, RAVNETELJSTVO ZA ROBNE ZALIHE, OIB 22413472900, Ul.Grada Vukovara 78/VI,10000 Zagreb</item>
      <item>ŽUPANIJSKO DRŽAVNO ODVJETNIŠTVO, OIB 70793241859, Gundulićeva 29 a,21000 Split</item>
      <item>PUĆO d.o.o. za trgovinu, ugostiteljstvo i cestovni prijevoz, OIB 33417474295, Puće 2,Ružić</item>
      <item>ITEM, d.o.o. informatičke usluge, OIB 71527463594, Put Supavla 39,Split</item>
      <item>ANTE RAJČIĆ, Sukoišanska 23,21000 Split</item>
      <item>ŠKARE TRADE, d.o.o. za trgovinu i ugostiteljstvo, OIB 88448992592, Sarajevska Ulica 64,Split</item>
      <item>CROATIA osiguranje d.d. FILIJALA SPLIT, OIB 26187994862, Miramarska 22,10000 Zagreb</item>
      <item>MIRJANA BARIĆ, OIB 91861480870, D.Farlatija 92,23000 Zadar</item>
      <item>SREDIŠNJE KLIRINŠKO DEPOZITARNO DRUŠTVO, dioničko društvo, OIB 64406809162, Heinzelova 62/a,10000 Zagreb</item>
      <item>MILENKO BUŠLJETA, OIB 63433937940, P. Bonifacije 30,23000 Zadar</item>
      <item>MILICA UGARKOVIĆ, OIB 03462724779, 23000 Zadar</item>
      <item>FABIJAN PERONJA, OIB 19033633778, Banski dolac bb,21465 Jelsa</item>
      <item>Agencija za upravljanje državnom imovinom, OIB 75666130770, Ivana Lučića 6,10000 Zagreb</item>
      <item>KRUNO PERONJA, Domovinskog rata 29 b/V,21000 Split</item>
      <item>COMENG, društvo s ograničenom odgovornošću za informatički inženjering, OIB 42122172362, A. Starčevića 11,Solin</item>
      <item>AMEROPA AG, OIB 38272342702, Rebgasse 108,BINNINGEN</item>
      <item>GRAFOPLEX, društvo s ograničenom odgovornošću, za trgovinu i usluge, OIB 71142152777, Hektorovićeva 47,Split</item>
      <item>HP - Hrvatska pošta d.d., OIB 87311810356, Jurišićeva 13,10000 Zagreb</item>
      <item>Odvjetničko društvo Hanžeković &amp; Partneri društvo s ograničenom odgovornošću, OIB 85127306373, Radnička Cesta 22,10000 Zagreb</item>
      <item>Financijska agencija, OIB 85821130368, Vrtni put 3,10000 Zagreb</item>
      <item>DORIS KOŠTA, OIB 50670282682, Ulica Domovinskog rata 21,21000 Split</item>
      <item>NIKOLA LACMANOVIĆ, OIB 50670282682, Sukoišanska 19,21000 Split</item>
      <item>HEP-Operator distribucijskog sustava d.o.o. za distribuciju i opskrbu električne energije, OIB 46830600751, Ulica grada Vukovara 37,10000 Zagreb</item>
      <item>MIRJANA KATUNARIĆ MATKOVIĆ, Matoševa 24,21000 Split</item>
      <item>VODOVOD I KANALIZACIJA, društvo s ograničenom odgovornošću za vodoopskrbu, odvodnju i pročišćavanje otpadnih voda, OIB 56826138353, Biokovska 3,Split</item>
      <item>JELKOM, društvo s ograničenom odgovornošću za komunalnu djelatnost, OIB 92345732468, Vrboska</item>
      <item>DALMACIJAVINO d.d. za proizvodnju i promet alkoholnih i bezalkoholnih pića "u stečaju", OIB 07837847925, Obala kneza Domagoja 15,Split</item>
      <item>EUROLEASING d.o.o., OIB 48922277230, Remetinečka cesta 98,10000 Zagreb</item>
      <item>Rino Barbić, odvjetnik, OIB 04402974520, Vrsina 0,21465 Jelsa</item>
      <item>HVARSKI VODOVOD d.o.o., OIB 96577868636, Radičina 0,21465 Jelsa</item>
      <item>Rino Barbić, Vrsina bb,21465 Jelsa</item>
      <item>Mr.sci.iur. Berigoj Vrsalović, OIB 35894904443, Trg Mihovila Pavlinovića 3,21000 Split</item>
      <item>Odvjetničko društvo SURJAN I PARTNERI, odvjetnik Ivan Surjan, Martićeva 10/II,10000 Zagreb</item>
      <item>IVAN MILAT, OIB 89865160390, Ulica br. 7,20271 BLATO NA KORČULI</item>
      <item>DIONOVA - DIONA d.o.o., OIB 41112127430, Donje Svetice 127,10000 Zagreb</item>
      <item>TEHNOPLAST d.o.o. za građevinarstvo, trgovinu, ugostiteljstvo, turizam i uslužne djelatnosti, OIB 70676517267, Ulica Slobode 5,21000 Split</item>
      <item>Borko Bebić, Kneza Višeslava 16,21000 Split</item>
      <item>VIPnet, društvo s ograničenom odgovornošću za usluge javnih telekomunikacija, OIB 29524210204, Vrtni put 1,10000 Zagreb</item>
      <item>BILIĆ-ERIĆ d.o.o. za privatnu zaštitu, OIB 68580128211, Ljudevita Posavskog 3, Trgovački centar Millennijum,Sesvete</item>
      <item>Matija Dorić, Švarcova 2,10000 Zagreb</item>
      <item>DALMACIJAVINO - ZAGREB društvo sograničenom odgovornošću za trgovinu, ugostiteljstvo i prijevoz, OIB 93269876765, Gajeva 26,10000 Zagreb</item>
      <item>GRAD DRNIŠ, OIB 38309740312, Trg kralja Tomislava 1,22320 Drniš</item>
      <item>Vetropack Straža tvornica stakla d.d. Hum na Sutli, OIB 74210066591, Hum na Sutli, Hum na Sutli 203,Hum Na Sutli</item>
      <item>MARKOVIĆ &amp; PLIŠO odvjetničko društvo d.o.o., OIB 82282572283, Ilica 1A,10000 Zagreb</item>
      <item>Tamara Kranjec Malenica, Predovečka 11,10000 Zagreb</item>
      <item>CAPRICORNO, društvo s ograničenom odgovornošću za trgovinu, OIB 09517317411, Hercegovačka 57/A,Split</item>
      <item>PELJEŠKI VRHOVI, POLJOPRIVREDNA ZADRUGA, OIB 49398931487, Janjina 68,Janjina</item>
      <item>Rino Barbić, Vrsina bb,21465 Jelsa</item>
      <item>Toma Šurjak, OIB 66049692921, Sansovića dvori 29,21465 JELSA, DOL</item>
      <item>Jakov Peronja, OIB 07373599239, Jelsa 0,21465 Jelsa</item>
      <item>TIGAR d.o.o. za usluge, OIB 65051360088, Put Supavla 1,Split</item>
      <item>Zoran Iviš, Put Supavla 1/I,21000 Split</item>
      <item>POREZNA UPRAVA Područni ured Split, OIB 18683136487, Trg dr. Franje Tuđmana 4,21000 Split</item>
      <item>BURA I TRAMUNTANA d.o.o. za trgovinu i usluge, OIB 78359961331, Don Frane Bulića 205,Solin</item>
      <item>VONČINA GRUBIŠIĆ LOVIĆ LALIĆ, Preradovićeva 13,10000 Zagreb</item>
      <item>Marina Tončić-Bota, Nikole Tesle 3/II,10000 Zagreb</item>
      <item>TRAST međunarodno otpremništvo, dioničko društvo, OIB 93225891495,  Gat Sv.Duje 4,Split</item>
      <item>CHROMOS AGRO dioničko društvo proizvodnja sredstava za zaštitu bilja, OIB 82790074844, Radnička cesta 173/n,10000 Zagreb</item>
      <item>VODOVOD I KANALIZACIJA, društvo s ograničenom odgovornošću za vodoopskrbu, odvodnju i pročišćavanje otpadnih voda, OIB 56826138353, Biokovska 3,Split</item>
      <item>AUTOTRANS d. o. o. za javni prijevoz putnika u cestovonom prometu, trgovinu, usluge i turistička agencija, OIB 19819724166, Trg Žabica 1,Rijeka</item>
      <item>BRTVILA BREZIĆ d.o.o. za proizvodnju brtvila, trgovinu i zastupanje, OIB 47897946377, Starotrnjanska 46/A,10000 Zagreb</item>
      <item>Dijana Britvić, OIB 82319776508, Ćiril Metodova 38,21000 Split</item>
      <item>Zajednički odvjetički ured Vinko Ljubičić, Željko Vrdoljak, Sukoišanska 4,21000 Split</item>
      <item>Odvjetničko društvo GLAMUZINA &amp; GROŠETA, OIB 69402757072, Krajiška 27,10000 Zagreb</item>
      <item>IREKS AROMA društvo s ograničenom odgovornošću, OIB 36709757659, Radnička Cesta 37,10000 Zagreb</item>
      <item>Antonia Selak, Gorjanska 26/III,10000 Zagreb</item>
      <item>Marin Mileteta, odvjetnik, OIB 37476644793, Gorjanska 26,10000 Zagreb</item>
      <item>Odvjetničko društvo  Dragičević i partneri d.o.o., Palmotićeva 60,10000 Zagreb</item>
      <item>HEP - Opskrba d.o.o. za opskrbu potrošača električnom, toplinskom energijom i plinom, OIB 63073332379, Ulica grada Vukovara 37,10000 Zagreb</item>
      <item>ING-ATEST d.o.o. za trgovinu i usluge, OIB 21777333810, Hrvatske mornarice 1/a,Split</item>
      <item>Vinko Radovani, Hrvatske mornarice 1 J,21000 Split</item>
      <item>Hrvatske vode, pravna osoba za upravljanje vodama, OIB 28921383001, Grada Vukovara 220,10000 Zagreb</item>
      <item>BASLER OSIGURANJE ZAGREB dioničko društvo za osiguranje, OIB 59706054982, Radnička cesta 37/b,10000 Zagreb</item>
      <item>NARODNI TRGOVAČKI LANAC d.o.o. za trgovinu i usluge, OIB 78344221376, Soblinec, Soblinečka 55,Sesvete</item>
      <item>MANTIS, d.o.o. za trgovinu i usluge, OIB 41274793973, Varaždinska 51,Split</item>
      <item>OPĆINSKI SUD U OSIJEKU, OIB 38625793303, Europska avenija 7,31000 Osijek</item>
      <item>Vinko Paina, OIB 51203688235, Malo selo,21460 Stari Grad</item>
      <item>TRANSADRIA, međunarodna špedicija d. d. u stečaju, OIB 47965841018, Riva Boduli 1,Rijeka</item>
      <item>Hrvatska radiotelevizija, OIB 68419124305, Prisavlje 3,10000 Zagreb</item>
      <item>BRODOMERKUR trgovina i usluge, dioničko društvo, OIB 33956120458, Poljička Cesta 35,Split</item>
      <item>ZAGREBAČKI HOLDING, društvo s ograničenom odgovornošću za javni prijevoz, opskrbu vodom, održavanje čistoće, putnička a, OIB 85584865987, Ulica grada Vukovara 41,10000 Zagreb</item>
      <item>Igor Radelić, Kornatska 1,10000 Zagreb</item>
      <item>Ivo Staničić, I. Gundulića  16 A,21000 Split</item>
      <item>Odvjetničko društvo Stanić i partneri j.t.d., Riva 4,51000 Rijeka</item>
      <item>Odvjetničko društvo Hanžeković &amp; Partneri društvo s ograničenom odgovornošću, OIB 85127306373, Radnička Cesta 22,10000 Zagreb</item>
      <item>NASTAVNI ZAVOD ZA JAVNO ZDRAVSTVO SPLITSKO-DALMATINSKE ŽUPANIJE, OIB 54948902275, Vukovarska Ulica 46,Split</item>
      <item>Slavica Čupić, Bihačka 2 A/IV,21000 Split</item>
      <item>BRODOSPLIT-BRODOGRADILIŠTE društvo s ograničenom odgovornošću, OIB 05532178397, Put Supavla 21,Split</item>
      <item>COPAN ZAGREB društvo s ograničenom odgovornošću za trgovinu i zastupanje, OIB 43698579132, Selnica Šćitarjevska 25,10410 Velika Gorica</item>
      <item>DUHAN društvo s ograničenom odgovornošću, OIB 84143469050, Vukovarska 30,Dubrovnik</item>
      <item>Ivica Maleš vl. autoservis "UNO", OIB 89917595934, Put Blata bb,21216 Kaštel Stari</item>
      <item>Teo Palaversić, OIB 21074825891, Mala Banda 166,21465 Jelsa</item>
      <item>HRVATSKA POŠTANSKA BANKA, dioničko društvo, OIB 87939104217, Jurišićeva 4,10000 Zagreb</item>
      <item>OTIS DIZALA, društvo s ograničenom odgovornošću za proizvodnju, montažu, remont i održavanje dizala, OIB 76080865307, Prilaz Vladislava Brajkovića 15,10000 Zagreb</item>
      <item>Fabijan Roić, OIB 55646544786, Domobranska 26,21460 Stari Grad</item>
      <item>Ivo Družević, OIB 59608054089, Družević Dvor 20,21460 Stari Grad, Dol</item>
      <item>Ivo Roić, OIB 73872839985, Zbora Narodne garde 2,21460 Stari Grad</item>
      <item>Josip Kovačević, OIB 24407104693, M.Ivanića 26,21460 Stari Grad</item>
      <item>Tedi-Tadija Maroević, OIB 75901351091, Out Rudine 4,21460 Stari Grad</item>
      <item>Jakica Lupi, OIB 73236308888, Vrbanj 0,21462 Vrbanj</item>
      <item>Joza Bratanić, OIB 08011374888, Vrbanj 0,21462 Vrbanj</item>
      <item>Antun Pavičić, OIB 65866256737, Pavičića dvor 13,21460 Stari Grad, Dol</item>
      <item>Juraj Pavičić, OIB 09529542053, Ceratorij 0,21462 Vrbanj</item>
      <item>Cvjetko Matković, OIB 10443683019, Matije Ivanića 0,21460 Stari Grad</item>
      <item>Katica Kovačević, OIB 33120980772, Dol 0,21460 Dol</item>
      <item>Nikša Dužević, OIB 66241675982, Dol 0,21460 Dol</item>
      <item>Milovan Kombura, OIB 30770175855, F. Vrančića 13,21000 Split</item>
      <item>Jelisava Pavičić, OIB 83980708087, Vrbanj 0,21462 Vrbanj</item>
      <item>Matko Carić, OIB 35189247498, Dol 0,21460 Dol</item>
      <item>Marinko Dužević, OIB 12242231071, Dol  0,21460 Stari Grad, Dol</item>
      <item>Margarita Radonić, OIB 28025722533, Dol 0,21460 Dol</item>
      <item>Dinko Pavičić Tribunol, OIB 99243667034, Žrtava Rata  2,21460 Stari Grad</item>
      <item>Tonči Šurjak, OIB 60785268681, Stari Grad 0,21460 Stari Grad</item>
      <item>Duško Pavičić Ivelja, OIB 25982798589, Bassina 0,21462 Vrbanj</item>
      <item>Pero Dulčić Sušak, OIB 55533277123, Malo Selo 63,21460 Stari Grad</item>
      <item>Ivan Tadić, OIB 00384008152, Vagonj 32,21460 Stari Grad</item>
      <item>Ivica Pavičić, OIB 72332556277, Vrbanj 0,21462 Vrbanj</item>
      <item>Mihovil-Mile Pavičić, OIB 24835949834, Vrbanj 0,21462 Vrbanj</item>
      <item>Tomi Moscatello, OIB 28508820612, Dol,21460 Dol</item>
      <item>Nikola Vodanović, OIB 74845370223, Vrbanj 0,21462 Vrbanj</item>
      <item>Margarita Marica Stančić, OIB 08101100980, Kod Sv. Petra 0,21460 Stari Grad</item>
      <item>Vjekoslav Radonić, OIB 33204721839, Dol 0,21460 Dol</item>
      <item>Marinko Sanseović, OIB 45513941394, Dol 0,21460 Dol</item>
      <item>Tadija Moškatelo, OIB 31188799731, B.Kašića 9,21460 Stari Grad</item>
      <item>Damir Petrić, OIB 86091667582, Stari Grad 0,21460 Stari Grad</item>
      <item>Louis Petrić, OIB 16074465250, Srinjo kola 2,21460 Stari Grad</item>
      <item>Ivica Ljubić, OIB 56655610557, Stari Grad 0,21460 Stari Grad</item>
      <item>Vinko Lupi, OIB 35451219902, Sv. Magdalene 7,21460 Stari Grad</item>
      <item>Ivan Tadić Šilo, OIB 70114227603, Stari Grad 0,21460 Stari Grad</item>
      <item>Ivan Tadić, OIB 70114227603, Stari Grad 0,21460 Stari Grad</item>
      <item>Vinko Maroević, OIB 76848533915, Stari Grad,21460 Stari Grad</item>
      <item>Ivan Buratović, OIB 47859397279, Vrbanj 13,21462 Vrbanj</item>
      <item>Mijo Mili Pavičić, OIB 88915921313, Vrbanj 0,21460 Vrbanj</item>
      <item>Marija Vodanović, OIB 55757464937, Stari Grad 0,21460 Stari Grad</item>
      <item>Jakov Fredotović, OIB 46839149373, Vrbanj 297,21462 Vrbanj</item>
      <item>Miljenko Srhoj, OIB 83488729434, Krešimirova 5,21460 Stari Grad</item>
      <item>Nikola Haladić, OIB 44890767273, Stari Grad 0,21460 Stari Grad</item>
      <item>Janez Jelušić, OIB 53424861114, Sv. Petra 0,21460 Stari Grad</item>
      <item>Nikola Sansević, OIB 77925554696, Dol 0,21460 Stari Grad</item>
      <item>Nikola Buratović, OIB 63461897206, Vrbanj 0,21462 Vrbanj</item>
      <item>Cvjetko Buratović, OIB 68271062216, Put Križa 4,21460 Stari Grad</item>
      <item>Nikola Buratović, OIB 83296807791, Vrbanj 0,21462 Vrbanj</item>
      <item>Nikola Stipišić, OIB 40730811746, Vrbanj 0,21462 Vrbanj</item>
      <item>Prošper Moškatelo, OIB 30735770287, Dol 0,21460 Dol</item>
      <item>Tonko Maroević, OIB 09539101243, Šiberija 6,21460 Stari Grad</item>
      <item>Ivo Pavičić, OIB 10571584537, Dol 0,21460 Dol</item>
      <item>Pavao Čubre, OIB 53903728630, Vrbanj 0,21462 Vrbanj</item>
      <item>Luka Šurjak, OIB 94878152360, Dol 0,21460 Dol</item>
      <item>Luka Franetović, OIB 70961784599, C. Škarpe 17,21460 Stari Grad</item>
      <item>Ivan Miloš Mile, OIB 62291039145, Dol 0,21460 Dol</item>
      <item>Jure Moškatelo, OIB 82967525191, Ploča 2,21460 Dol</item>
      <item>Vjekoslav Bogdanić, OIB 94391191426, J.B.Jelačića 9,21460 Stari Grad</item>
      <item>Petro Šoljan, OIB 76350894229, Donja kola 0,21460 Stari Grad</item>
      <item>Juraj Dužević, OIB 99909425440, Radošića dvor 4,21460 Dol</item>
      <item>Damir Šurjak, OIB 27457530614, Šurokovića dvor 5,21460 Dol</item>
      <item>Jakov Tresić, OIB 60663993622, Vrbanj 0,21462 Vrbanj</item>
      <item>Juraj Moškatelo Stariji, OIB 12577877147, Ploča 27,21460 Stari Grad</item>
      <item>Ruža Roić, OIB 27524265061, Pod jugo 10,21460 Dol</item>
      <item>Rade Čavić, OIB 74420229729, Malo Selo 0,21460 Stari Grad</item>
      <item>Matilda Buratović, OIB 24198956638, Vrbanj 0,21462 Vrbanj</item>
      <item>Ivo Šurjak, OIB 90776404563, Ostravska 8,21000 Split</item>
      <item>Dražica Matković Ljubo, OIB 38484140872, Vrbanj 0,21462 Vrbanj</item>
      <item>Dinko Račić, OIB 02437704848, Vrbanj 173,21462 Vrbanj</item>
      <item>Mila Franetović Dužević, OIB 02539671010, Vrankovića dvor 5,21460 Stari Grad</item>
      <item>Luka Stančić, OIB 91475365556, Stančića dvor 0,21460 Dol</item>
      <item>Meri Petrić, OIB 49953370209, Stari Grad 0,21460 Stari Grad</item>
      <item>Ivan Moškatelo, OIB 16048013538, Ploča 29,21460 Dol</item>
      <item>Vinko Moškatelo, OIB 57771107058, Ploča 23,21460 Dol</item>
      <item>Nikola Šimunović, OIB 24630749503, K. Zvonimira 35,21460 Stari Grad</item>
      <item>Mirko Radonić, OIB 28025722533, Pod jugo 19,21460 Dol</item>
      <item>Antun Sansević, OIB 80183811492, Sansevića dvor 43,21460 Dol</item>
      <item>Nikša Moškatelo, OIB 98307576243, Ploča 4,21460 Dol</item>
      <item>Antun Vodanović Stariji, OIB 43563335947, Vrbanj  0,21460 Vrbanj</item>
      <item>Ivo Bojanić, OIB 00897882683, Šiberija 19,21460 Stari Grad</item>
      <item>Cvjetko Miličić, OIB 44230808110, T. Buzolića 8,21450 Hvar</item>
      <item>Marija Trbuhović, OIB 38712300010, Vrbanj 0,21462 Vrbanj</item>
      <item>Neno Šoljan, OIB 04419572654, Molo Selo 0,21460 Stari Grad</item>
      <item>Juraj Tomi Moškatelo, OIB 80968217347, Ploča 2,21460 Dol</item>
      <item>Ivo Račić Kapetanić, OIB 70008404713, Vrbanj 0,21462 Vrbanj</item>
      <item>Đuro Caratan, OIB 81898965125, Zavala 0,21465 Zavala</item>
      <item>Ante Tonči Drinković, OIB 92836065068, Bonski Dolac,21465 Jelsa</item>
      <item>Kata Duboković, OIB 93006547119, Pitve bb,21465 Pitve</item>
      <item>Boris Carić, OIB 46466426123, Ivan Dolac 0,21465 Ivan Dolac, Jelsa</item>
      <item>Tonko Ivčević Bakulić, OIB 62293366608, Šiberija 29,21460 Stari Grad</item>
      <item>Marko Huljić, OIB 99873701212, Račić 860,21465 Jelsa</item>
      <item>Lenka Roić, OIB 57371012596, Dol,21460 Dol</item>
      <item>Stjepan Jerković, OIB 25876380285, Zastražišće 0,21466 Zastražišće</item>
      <item>Boris Borović, OIB 51193036454, Poljica,21466 Poljica</item>
      <item>Niko Salamunić, OIB 76231208532, Jelsa bb,21465 Jelsa</item>
      <item>File Vranković, OIB 44132340384, Dol 0,21460 Dol</item>
      <item>Juraj Šperka, OIB 79176257167, Zastražišće 0,21466 Zastražišće</item>
      <item>Mili Razović, OIB 03291272208, Vinkovačka 51,21000 Split</item>
      <item>Ante Mihojević, OIB 08852465695, Vrboska,21463 Vrboska</item>
      <item>Ljubica Stipišić, OIB 53136752678, Vrbanj 0,21462 Vrbanj</item>
      <item>Stjepan Hujo Huljić, OIB 06947019866, Vrsina bb,21465 Jelsa</item>
      <item>Nikola Grgičević, OIB 72806517394, Vrisnik 0,21465 Vrisnik</item>
      <item>Tonči Gurdulić, OIB 88962507191, Jelsa 0,21465 Jelsa</item>
      <item>Prošperino Milevčić, OIB 45533211549, Jelsa 0,21465 Jelsa</item>
      <item>Boris Rubinić, OIB 69242251733, V rbanj  0,21462 Vrbanj</item>
      <item>Jakov Račić, OIB 31621777587, Vrbanj 302 A,21462 Vrbanj</item>
      <item>Jakša Radonić, OIB 11727504421, Jelsa 0,21465 Jelsa</item>
      <item>Vinko Palaversić, OIB 66878442541, Jelsa,21465 Jelsa</item>
      <item>Fabijan Kunčić, OIB 51005536058, Dol 0,21460 Dol</item>
      <item>Dušan Salamunić, OIB 67690387290, Račić bb,21465 Jelsa</item>
      <item>Margarita Stančić, OIB 77283348907, Dol 0,21460 Dol</item>
      <item>Josip Crnčić, OIB 78272535399, Pitve 0,21465 Pitve</item>
      <item>Luka Moškatelo, OIB 37611216898, Dol 0,21460 Dol</item>
      <item>Lucija Milatić-Bričolić, OIB 72454967005, Svirče 0,21462 Svirče</item>
      <item>Fabijan Dužević, OIB 65516171063, Domobranska 31,21460 Stari Grad</item>
      <item>Vjeko Jakas, OIB 99530955280, Zvala bb,21465 Zavala</item>
      <item>Pavo Bunčuga, OIB 76824484181, Banski Dolac bb,21465 Jelsa</item>
      <item>Marko Buratović, OIB 96637597848, Svirče 0,21462 Svirče</item>
      <item>Antun Lučić, OIB 23239072373, Poljica,21466 Poljica</item>
      <item>Marin Parun Barbić, OIB 39599282196, Pitve 0,21465 Pitve</item>
      <item>Stjepan Tomislav Huljić, OIB 97499130016, Lučica bb,21465 Jelsa</item>
      <item>Cvjetka Cvita Milevčić, OIB 75708915913, Jelsa 0,21465 Jelsa</item>
      <item>Marinko Radonić, OIB 89514038279, Pitve 72,21465 Pitve</item>
      <item>Antun Gurdulić, OIB 55215862622, Vrsina bb,21465 Jelsa</item>
      <item>Blaženko Jakas, OIB 38730295070, Zavala 0,21465 Zavala</item>
      <item>Braco Jakas, OIB 76920975322, Zavala 136,21465 Zavala</item>
      <item>Ivan Makjanić, OIB 86091321106, Svirče 0,21462 Svirče</item>
      <item>Ante Rubinić, OIB 15201258693, Vrsina  307,21465 Jelsa</item>
      <item>Dražica Vicenca Matković, OIB 67149132840, Vrbanj 117,21462 Vrbanj</item>
      <item>Jakov Radonić, OIB 93729454627, Jelsa bb,21465 Jelsa</item>
      <item>Slobodan Radičić, OIB 46777889915, Pitve bb,21465 Pitve</item>
      <item>Jurko Lučić, OIB 16439489089, Vrboska 0,21463 Vrboska</item>
      <item>Mate Antičević, OIB 55268785640, Zavala 0,21465 Zavala</item>
      <item>Josip Franičević, OIB 43547284113, Burkovo bb,21465 Jelsa</item>
      <item>Asija Bojanić, OIB 14798986072, Burkovo,21465 Jelsa</item>
      <item>Milivoj Vidas vl. Servisa instrumenata, mjerne i regulacione opreme, OIB 56342789123, Starčevićeva 26,21000 Split</item>
      <item>Marko Ramljak, Prilaz Gjure Deželića 57,10000 Zagreb</item>
      <item>Ivan Bilota dipl.ing.građ., OIB 56287080453, Ulica Hrvatskih Žrtava 130,21220 Seget Donji</item>
      <item>BILOTA INŽENJERING d.o.o. za gradnju i turizam, OIB 56075169776, Hrvatskih žrtava 130,Seget Donji</item>
      <item>OPĆINSKI SUD U SPLITU, OIB 61980608934, Dračevac, Bivša Vojarna Sveti Križ,21000 Split</item>
      <item>OPĆINSKI SUD U KNINU Posbeni zemljišnoknjižni odjel sa sjedištem u Drnišu, OIB 41941343564, Trg kralja Tomislava 2,22320 Drniš</item>
      <item>OPĆINSKI SUD U RIJECI Zemljišno-knjižni odjel, OIB 54566384631, Zadarska 1,51000 Rijeka</item>
      <item>Jelena Kalinić, Raosa Ivana 15,21000 Split</item>
      <item>Trgovački sud Split, OVRŠNI ODJEL, Sukoišanska 6,21000 Split</item>
      <item>Trgovački sud Split OGLASNA PLOČA, Sukoišanska 6,21000 Split</item>
      <item>OPĆINSKI SUD ZADAR Zemljišno knjižni odjel, Borelli 9,23 000 Zadar</item>
      <item>TRGOVAČKI SUD ZADAR Stalna služba u Šibeniku, OIB 97465301721, Stjepana Radića 81,22000 Šibenik</item>
      <item>OPĆINSKI GRAĐANSKI SUD ZAGREB, OIB 01252163117, Ulica grada Vukovara 84,10000 Zagreb</item>
      <item>Trgovački sud Split Računovodstvo, OIB 30842297926, Sukoišanska 6,21000 Split</item>
      <item>Trgovački sud Split PISARNICA, OIB 30842297926, Sukoišanska 6,21000 Split</item>
      <item>OPĆINSKI SUD STARI GRAD Zemljišno knjižni odjel, OIB 61980608934, Zbora narodne garde 9,21460 Stari Grad</item>
      <item>OPĆINSKI SUD DRNIŠ, Trg kralja Tomislava 2,22320 Drniš</item>
      <item>OPĆINSKI SUD VUKOVAR Zemljišno knjižni odjel, OIB 69370038985, Županijska ulica br. 31,32000 Vukovar</item>
      <item>Josip Lončarić, Kosirnikova 9,10000 Zagreb</item>
      <item>BURA l d.o.o. za trgovinu i usluge - u stečaju, OIB 79000721319, Koturaška 51,10000 Zagreb</item>
      <item>NET MEDIA SISTEMI d.o.o. za informatički inženjering, OIB 03380490457, Kvaternikova 12,Split</item>
      <item>Financijska agencija, OIB 85821130368, Vrtni put 3,10000 Zagreb</item>
      <item>Hrvatski registar brodova, OIB 04601923208, Marasovića 67,Split</item>
      <item>Uprava za zaštitu kulturne baštine konzervatorski odjel Trogir, Gradska 4,Trogir</item>
      <item>Ivica Nalis, OIB 03828238106, Ulica Zrinjskih I Frankopana 15,20350 Metković</item>
      <item>Nenad Ševo, OIB 88234857624, Teiljska 1,21000 Split</item>
      <item>Visoki trgovački sud Republike Hrvatske, OIB 97349366519, Berislavićeva 11,10000 Zagreb</item>
      <item>Agencija za osiguranje radničkih potraživanja u slučaju stečaja poslodavca, OIB 04323472109, Frankopanska 11,10000 Zagreb</item>
      <item>Meri Stipinović, OIB 64965084141, Sukoišanska 25,21000 Split</item>
      <item>SOCIETE GENERALE-SPLITSKA BANKA dioničko društvo, OIB 69326397242, Ruđera Boškovića 16,Split</item>
      <item>Općinski sud u Zadru, Zemljišno knjižni odjel, OIB 78866932443, Borelli 9,23000 Zadar</item>
      <item>Općinski sud Velika Gorica, Zemljišjno knjižni odjel, OIB 32284739479, Trg kralja Tomislava 36,10150 Velika Gorica</item>
      <item>Posebni zemljišno knjižni odjel Općinskog suda u Kninu sa sjedištem u Drnišu, OIB 41941343564, Trg kralja Tomislava 2,22320 Drniš</item>
      <item>Agencija za upravljanje državnom imovinom, OIB 75666130770, Ivana Lučića 6,10000 Zagreb</item>
      <item>Općinski sud u Splitu, Zemljišno knjižni odjel, OIB 61980608934, Gundulićeva  29,21000 Split</item>
      <item>Alen Dumanić, OIB 96821083726, Put Skalica 16,21000 Split</item>
      <item>Fond za zaštitu okoliša i energetsku učinkovitost, OIB 85828625994, Ksaver 208,10000 Zagreb</item>
      <item>ADRIACINK d.d. za pocinčavanje, lijevanje i izradu čeličnih konstrukcija, OIB 29615199749, Stinice 12,Split</item>
      <item>Tomislav Krka, Starčevićeva 13,Split</item>
      <item>Porezna uprava Zadar, OIB 18683136487, Ante Starčevića 9,23000 Zadar</item>
      <item>Porezna uprava Drniš, OIB 18683136487, Kardinala A. Stepinca 4,22320 Drniš</item>
      <item>Porezna uprava Vukovar, OIB 18683136487, Trg dr. Franje Tuđmana 1,32000 Vukovar</item>
      <item>Porezna uprava Rijeka, OIB 18683136487, Riva 16,51000 Rijeka</item>
      <item>Porezna uprava Ispostava Hvar, OIB 18683136487, Fabrika bb,21450 Hvar</item>
      <item>Porezna uprava Velika Gorica, OIB 18683136487, Trg kralja Tomislava 34,10410 Velika Gorica</item>
      <item>Porezna uprava Split, OIB 18683136487, Trg dr. Franje Tuđmana 4,21000 Split</item>
      <item>Marija Brčić, Put Plokita 3,21000 Split</item>
      <item>Milan Veić, Istarska 11,21000 Split</item>
      <item>Lukrecija Benković Duboković, OIB 23379427545, Put Firula 19,21000 Split</item>
      <item>Zlatko Balić, OIB 07837847925, Obala kneza Domagoja 15,21204 Dugopolje</item>
      <item>GRAD SPLIT, OBALAK.BRANIMIRA 14,21000 Split</item>
      <item>Županijsko državno odvjetništvo u Splitu Građansko upravni odjel, OIB 70793241859, Gundulićeva 29 a,21000 Split</item>
      <item>Fond za zaštitu okoliša i energetsku učinkovitost, Ksaver 208,10000 Zagreb</item>
      <item>REDOX  j.d.o.o. za usluge, OIB 55472425213, Imotska 61,Split</item>
      <item>Ines Jurašin, Gundulićeva 26,21000 Split</item>
      <item>Galić Ante, OIB 90017639391, Odeska 16,21000 Split</item>
      <item>Centar za restrukturiranje i prodaju, OIB 38083028711, Ivana Lučića 6,10000 Zagreb</item>
      <item>Mirjana Katunarić - Matković, odvjetnica, OIB 19345128906, Andrićeva 3,21000 Split</item>
      <item>Općinski sud u Splitu Zemljišno knjižni odjel Kaštel Lukšić, OIB 61980608934, Obala kralja Tomislava 2,21214 Kaštel Lukšić</item>
      <item>Ured državne uprave u Splitsko-dalmatinskoj županiji Ispostava Kaštela, Braće Radić 1,21212 Kaštel Sućurac</item>
      <item>GRAD KAŠTELA, Ulica Braće Radić 1,21212 Kaštel Sućurac</item>
      <item>Centar za restrukturiranje i prodaju, OIB 38083028711, Ivana Lučića 6,10000 Zagreb</item>
      <item>Financijska agencija REGIONALNI CENTAR SPLIT, OIB 85821130368, Mažuranićevo šetalište 24 b,21000 Split</item>
      <item>Dean Prelević, odvjetnik, OIB 10098946497, Gundulićeva 22,21000 Split</item>
      <item>Želimir Miletić, OIB 86888847404, Put Kotlara 31,23000 Zadar</item>
      <item>Luči Roić, OIB 24743587539, Pavičića dvor 7,21460 Dol</item>
      <item>Nade Pavičić-ivelja, OIB 33508911717, Vrbanj 365,21460 Vrbanj</item>
      <item>Dujko Čubre, OIB 91478009603, Vrbanj 0,21460 Vrbanj</item>
      <item>Antun Bratanić, OIB 52392458213, Zvonimirova 27,21460 Stari Grad</item>
      <item>Andrija Matković, OIB 72332556277, Domobranska 22,21460 Stari Grad</item>
      <item>Antun Vune Bratanić, OIB 44890767273, Vrbanj 0,21460 Vrbanj</item>
      <item>Dinko Lušić, OIB 23131390669, Vrbanj 0,21460 Vrbanj</item>
      <item>Nikica Nikola Matijević, OIB 21094494613, Dol 0,21460 Stari Grad</item>
      <item>Ivan Sanseović, OIB 08563467932, Dol, Kunčića dvor 4,21460 Stari Grad</item>
      <item>Marija Kovačević Lolotović, OIB 69060952354, Vukovarska 23,21460 Stari Grad</item>
      <item>Petar Zlatan Vodanović, OIB 11403397863, Vrbanj 126,21460 Vrbanj</item>
      <item>Ivan Stančić, OIB 31497688270, Dol, Stančića dvor 0,21460 Stari Grad</item>
      <item>Stjepan Moškatelo, OIB 92020885489, Dol Sv. Marije 1,21460 Stari Grad</item>
      <item>Toma Dužević, OIB 08830644469, Dol Sv. Marije 0,21460 Stari Grad</item>
      <item>Ivica Račić, OIB 28123794048, Vrbanj 0,21460 Vrbanj</item>
      <item>Alessandra Šimeta, OIB 12919457160, Via Motta 34,6906 Lugano</item>
      <item>Kuzma Pavičić Aleluja, OIB 33120197409, Vrbanj 0,21460 Vrbanj</item>
      <item>Vinka Salamunić, OIB 91445751353, Jelsa 0,21465 Jelsa</item>
      <item>Teo Huljić, OIB 56034797647, Jelsa 0,21465 Jelsa</item>
      <item>Dejan Šperka, OIB 10054205030, Jelsa 0,21465 Jelsa</item>
      <item>Juraj Caratan, OIB 29357565225, Zavala 0,21465 Zavala</item>
      <item>Matko Antičević, OIB 42034643125, Pitve 0,21465 Pitve</item>
      <item>Dinko Rubinić ( Vjera ), OIB 69863599942, Vrisnik 73,21465 Vrisnik</item>
      <item>Vjera Rubinić, OIB 98825603309, Vrinsnik 73,21465 Vrisnik</item>
      <item>Abraham Bojanić, OIB 79576557482, Jelsa 1,21465 Jelsa</item>
      <item>MINISTARSTVO PRAVOSUĐA Glavno tajništvo, OIB 26635293339, Ulica grada Vukovara 49,10000 Zagreb</item>
      <item>Vedran Nevešćanin, OIB 34969575575, Smiljanićeva 2,21000 Split</item>
      <item>Jadranko Vidović, OIB 59002364613, Mažuranićevo šetalište 55,21000 Split</item>
      <item>Marija Pjevac, OIB 82096480140, Omiška 18,21000 Split</item>
      <item>Anđa Šolić, OIB 19915712920, Držićeva 15,21210 Solin</item>
      <item>Hilda Aljinović, OIB 29776220525, I. Paštrića Poljičanina 18,21311 Podstrana</item>
      <item>Vinka Batalić, OIB 93618932042, Kukuljevićeva 3,21000 Split</item>
      <item>Jadranka Jurjević, OIB 81391207997, Hercegovačka 30,21000 Split</item>
      <item>Jerko Dugeč, OIB 57017761001, Marina Getaldića 31,21000 Split</item>
      <item>Mara Dobrota, OIB 21943772484, Trondheimska 9,21000 Split</item>
      <item>Marin Mladar, OIB 17080094552, PLEMENŠČINA 8 (ranije: KAŠTEL SUĆURAC, CESTA KAŠTEL SUĆURAC, 120),21212 Kaštel Sućurac</item>
      <item>Blaženka Mihanović, OIB 68180763414, Radičinka 12,21311 Žrnovnica</item>
      <item>Ljiljana Dadić, OIB 34453706637, Jurja Plančića 8,21000 Split</item>
      <item>Cvjetana Srbljin, OIB 66904421085, Rendićeva 7,21000 Split</item>
      <item>Mile Jerković, OIB 47281082801, Pujanke 71,21000 Split</item>
      <item>Jurka Penić, OIB 45519634047, ULICA MATE RADELJKOVIĆA 7 (ranije: KAŠTEL ŠTAFILIĆ, PUT RESNIKA, 0),21217 Kaštel Štafilić</item>
      <item>OŠTRC d.o.o., OIB 74171273839, Dežmanova 5,10000 Zagreb</item>
      <item>Ivan Mišetić, Mihanovićeva 20,10000 Zagreb</item>
      <item>Carinska uprava, OIB 18683136487, Zrinsko Frankopanska 60,21000 Split</item>
      <item>Hrvatski fond za privatizaciju, I. Lučića 6-8,10000 Zagreb</item>
      <item>Općinski sud u Starom Gradu - ZK odjel, Ulica Novo Riva 3,21460 Stari Grad</item>
      <item>Viskoki trgovački sud RH, Berislavićeva 11,10000 Zagreb</item>
      <item>Nada Akrap, OIB 50608806627, Put Sirobuje 37,21000 Split</item>
      <item>Jasminka Antunović, OIB 74697035343, Ulica Luke Botića 24,21210 Solin</item>
      <item>Nediljka Armanda, OIB 09033661295, Vranjički put 18,21000 Split</item>
      <item>Ana Babić, OIB 99777361372, Krilava 8,21000 Split</item>
      <item>Gordana Babić, Šulavi bb,21214 Kaštel Lukšić</item>
      <item>Ivan Babić, OIB 39364629552, Doverska 7,21000 Split</item>
      <item>Katica Babić, OIB 49371248632, Zvonimirova 16,21210 Solin</item>
      <item>Jure Bacelj, OIB 68175280792, Bacelji 9,21206 Bračević</item>
      <item>Ana Bačić, OIB 18080781553, Umljanovići bb,22320 Drniš</item>
      <item>Nediljka Bajić, OIB 00893712988, Jurja Križanića 7,21000 Split</item>
      <item>Žarka Bakotić, OIB 36917498674, Mosorska Ulica 11 A,21214 Kaštel Gomilica</item>
      <item>Marko Baković, OIB 05569494546, Kroz Selo 2,22300 Kistanje</item>
      <item>Ivica Ban, OIB 07285230342, Braće Radića 7,21212 Kaštel Sućurac</item>
      <item>Srđanka Banovac, OIB 50974371502, Sikavice - Banovci 5,Parčić</item>
      <item>Božidar Barać, OIB 80639746410, Maslinska 22,21000 Split</item>
      <item>Vedran Barbarić, OIB 18526555730, Šimićeva 8,21000 Split</item>
      <item>Marija Barbir, OIB 43799885260, Vukovarska 175,21000 Split</item>
      <item>Petar Barbir, OIB 94965914070, Vukovarska 175,21000 Split</item>
      <item>Anica Baričević, OIB 06811970314, Put blata bb,21217 Kaštel Novi</item>
      <item>Damira Barišić, OIB 88385690941, Barišići 10,22320 Žitnić</item>
      <item>Ivan Barišić, OIB 38311171100, Kornatska 31,31000 Osijek</item>
      <item>Manda Bašić, OIB 23944179531, Put Majdana 29,21210 Solin</item>
      <item>Aleksandar Bauk, OIB 97860316263, Alojzija Stepinca 16,21000 Split</item>
      <item>Marina Zečić, OIB 62683960216, Alojzija Stepinca 16,21000 Split</item>
      <item>Ivo Bavčević, OIB 18609350440, Šibenska 3,21000 Split</item>
      <item>Nataša Bazina, OIB 67925940620, PUT STRMA 67 (ranije: NEORIĆ, NEORIĆ, 0),21203 Neorić</item>
      <item>Mirjana Begonja, OIB 73001510209, Džale 2,22323 Sedramić</item>
      <item>Jelena Belić, OIB 77723253899, Jelsa 627,21465 Jelsa</item>
      <item>Niko Belić, OIB 18977071620, Jelsa 627,21465 Jelsa</item>
      <item>Jagoda Bešker, OIB 29966440390, Gašpini 23,21210 Solin</item>
      <item>Nedo Bešker, OIB 56588665795, Gašpini 23,21210 Solin</item>
      <item>Zorica Bilić, OIB 99810426480, Ulica Predraga Bogdanića 13,21460 Stari Grad</item>
      <item>Sanja Bilić-pavlinović, OIB 45845212026, Vukovarska 80,21000 Split</item>
      <item>Jela Bilobrk, OIB 63402483386, Stepinčeva 32,21000 Split</item>
      <item>Antun Blažević, OIB 90714609552, Meštrovića šetalište 96,21000 Split</item>
      <item>Hrvoje Blažević, OIB 12287964630, Blaževići bb,22320 Čavoglave</item>
      <item>Damir Bojčić, OIB 41258960204, Kralja Zvonimira 24,22320 Drniš</item>
      <item>Željko Bojčić, OIB 09291034408, P. Preradovića 4,22320 Drniš</item>
      <item>Denis Boljat, OIB 33725767264, Karlovo 46,21214 Kaštel Kambelovac</item>
      <item>Srećko Boras, OIB 94339540336, ULICA BISKUPA PAVLA ŽANIĆA 20 (ranije: KAŠTEL NOVI, PUT GROBLJA, 0),21217 Kaštel Novi</item>
      <item>Robert Borić, OIB 38057391892, Mosećka 56,21000 Split</item>
      <item>Goran Bosančić, OIB 33007404175, Ulica Braski Dolac 40,21212 Kaštel Sućurac</item>
      <item>Pava Botić, OIB 34296544282, Kosorova 7,22300 Knin</item>
      <item>Ljuba Božanić, OIB 04083001132, Dobrilina 11,21000 Split</item>
      <item>Anka Božić, OIB 84941173128, Šibenksa 9,21000 Split</item>
      <item>Anica Božić-Bakušić, OIB 89654935153, Katalinića prilaz 5,21000 Split</item>
      <item>Ivica Bratić, OIB 86080104106, Neorić bb,21203 Neorić</item>
      <item>Nikša Bratić, OIB 49290967945, Put Svete Mande 18,21000 Split</item>
      <item>Vencislav Brizić, OIB 29265973045, Ulica Kralja Zvonimira 56,21460 Stari Grad</item>
      <item>Zlata Brizić, OIB 73389614517, Ulica Kralja Zvonimira 56,21460 Stari Grad</item>
      <item>Mate Brstilo, OIB 97701748344, Krešimirova 25,21311 Žrnovnica</item>
      <item>Zora Budimir, OIB 65069642793, Cesta Domovinskog rata 36,22300 Knin</item>
      <item>Miranda Budiša, OIB 35557811513, Ulica Kralja Zvonimira 18,22320 Drniš</item>
      <item>Nediljko Bugarin, OIB 69239215555, Doverska 7,21000 Split</item>
      <item>Željka Vučemilović-šimunović, OIB 19390672750, Alkarska Ulica 26,21000 Split</item>
      <item>Gordana Buljević, OIB 32937631192, Trondheimska 10,21000 Split</item>
      <item>Marina Burić, OIB 93570683955, Mirlović Zagora,22323 Unešić</item>
      <item>Mario Buzov, OIB 93519007247, Cerje 35,22320 Mirlović Polje</item>
      <item>Đuro Caratan, OIB 81898965125, Stara zavala 58,21465 Jelsa</item>
      <item>Toni Caratan, OIB 68762006562, ZAVALA 58 (ranije: ZAVALA, ZAVALA, 0),21465 Zavala</item>
      <item>Boris Carić, OIB 46466426123, IVAN DOLAC 179 (ranije: IVAN DOLAC, IVAN DOLAC, 0),21465 Ivan Dolac</item>
      <item>Paulo Carić, OIB 15402538356, SVIRČE 145 (ranije: SVIRČE, SVIRČE, 0),21460 Svirče</item>
      <item>Dinka Cezareo, OIB 08033901183, Marina Šabića 4,21460 Stari Grad</item>
      <item>Nevenka Cukrov, OIB 17311242164, Domovinskog rata 6,21210 Solin</item>
      <item>Dijana Czwik, OIB 09675579569, Matoševa Ulica 96,21210 Solin</item>
      <item>Vinka Čavala, OIB 72189149878, ULICA PETRA ZRINSKOG 23 (ranije: KAŠTEL GOMILICA, UZ VODOVOD, 0),21214 Kaštel Gomilica</item>
      <item>Silva Černak Lojić, OIB 21589065823, Lojići 1,22320 Drniš</item>
      <item>Diana Čović, OIB 59401221926, Duće-Glavica,21310 Omiš</item>
      <item>Ante Čulo, OIB 58219699024, Hrvatskih knezova bb,21214 Kaštel Gomilica</item>
      <item>Blaž Ćapin, OIB 67223092915, Odakova 9,21000 Split</item>
      <item>Filip Delać, OIB 82167098700, Grge Novaka 6,22300 Knin</item>
      <item>Ankica Delić, OIB 80719299509, Kaštelanska cesta 42,21212 Kaštel Sućurac</item>
      <item>Marko Delić, OIB 05763270433, Gašpini 108,21210 Solin</item>
      <item>Nediljka Delić, OIB 99568210497, Donji Muć bb,21203 Donji Muć</item>
      <item>Gordana Didak, OIB 78878339902, Kroz Smrdečac 5,21000 Split</item>
      <item>Mili Divić, OIB 35555990248, Radobiljska Cesta 12,21250 Katuni</item>
      <item>Ljiljana Dragan Jelušić, OIB 50973171038, Antuna Branka Šimića 54,21000 Split</item>
      <item>Milka Drlje, OIB 15738553325, Kitožer 9,21311 Stobreč</item>
      <item>Mato Drmić, OIB 39636384582, Put Plokita 40,21000 Split</item>
      <item>Jozo Družianić, OIB 63604163211, Pujanke 15,21000 Split</item>
      <item>Stanko Duvančić, OIB 41476060687, Duvančići 9,22320 Razvođe</item>
      <item>Damir Duvnjak, OIB 63781484968, Križine 15A,21000 Split</item>
      <item>Nives Džanko, OIB 90598357164, Ulica Fra Pavla Melade 24 A,21217 Kaštel Štafilić</item>
      <item>Ante Đurđević, OIB 72594587030, Jadranska 12,21400 Supetar</item>
      <item>Ljubica Elez, OIB 71000445833, Donji Moseć 14,22320 Moseć</item>
      <item>Ankica Ezgeta, OIB 18659409558, Kaštelanska cesta 12,21217 Kaštel Stari</item>
      <item>Lenka Franić, OIB 62951288048, Sedam Kaštela 6,21000 Split</item>
      <item>Ivica Gabelić, OIB 70468304794, Vrboska 387,21465 Vrboska</item>
      <item>Marija Galešić, OIB 47387004597, Neorić 61,21203 Neorić</item>
      <item>Petar Galić, OIB 09903259382, MERZOVA 12 (ranije: SPLIT, TEŽAČKI PUT, 40 E),21000 Split</item>
      <item>Silvana Galić, OIB 02726524452, Trondheimska 5,21000 Split</item>
      <item>Kazimir Garić, OIB 83662319172, Ulica Matija Ivanića 35,21460 Stari Grad</item>
      <item>Vencel Gašpar, OIB 46863766369, Hercegovačka 24,21000 Split</item>
      <item>Vinko Gašpar, OIB 21657975586, Sinjska 9,21000 Split</item>
      <item>Ana Goreta, OIB 91749079767, Put željezničke stanice,22320 Drniš</item>
      <item>Zorka Goreta, OIB 78206251147, Donje Gorete 21,22320 Drniš</item>
      <item>Josip Gotovac, OIB 16838023061, Vukovarska 113,21000 Split</item>
      <item>Vjekoslav Grbčić, OIB 00132520638, Gajeva 11A,21000 Split</item>
      <item>Divna Grbeša, OIB 74813693236, FRANKOPANSKA ULICA 20 (ranije: SOLIN, FRANKOPANSKA ULICA, 60),21210 Solin</item>
      <item>Ana Grubišić, OIB 49854875039, Put Sirobuje 10,21311 Stobreč</item>
      <item>Gordana Grubišić, OIB 49873220891, Braće Radića 3,21210 Solin</item>
      <item>Nikola Grubišić, OIB 97693442104, VUKOVARSKA ULICA 5 (ranije: DRNIŠ, KRALJA ZVONIMIRA, 41),22320 Drniš</item>
      <item>Sanja Grubišić, OIB 26638303946, Ulica Kralja Zvonimira 41,22320 Drniš</item>
      <item>Antonio Gudelj, OIB 83686976296, Put Dragovoda 17,21000 Split</item>
      <item>Kata Gugić, OIB 97696546556, Sarajevska 42,21000 Split</item>
      <item>Mirjana Gugić, OIB 69438273166, Luke Botića 6,21210 Solin</item>
      <item>Ivica Hajder, OIB 67907347725, Cigići 1,22320 Otavice</item>
      <item>Željko Hajder, OIB 70330715284, Cigići 1,22320 Otavice</item>
      <item>Silvana Hajduk, OIB 33507058945, Varoš 1,21231 Klis</item>
      <item>Tomislav Herceg, OIB 78714538239, Sinjska 46,22300 Knin</item>
      <item>Mira Ikica, OIB 11849010850, Vlaka Vi 2,22303 Oklaj</item>
      <item>Franjo Ivčević, OIB 49917991796, Sv. Petra od Klob. 1,21217 Kaštel Novi</item>
      <item>Jelena Ivčević, OIB 74901888496, Ulica Sv. Petra Od Klobuka 16,21217 Kaštel Novi</item>
      <item>Damir Jakus, OIB 87272819238, Stepinčeva 67,21000 Split</item>
      <item>Gospova Jakus, OIB 04209324873, Poljička Cesta 84,Poljica</item>
      <item>Marica Jakus, OIB 74750176046, PUT MAJDANA 31 (ranije: SOLIN, PUT MAJDANA, 31),21231 Klis</item>
      <item>Petar Jakus, OIB 67345729042, Put Majdana 31,21210 Solin</item>
      <item>Marko Janković, OIB 19997991153, Bisko 39,21232 Bisko</item>
      <item>Matija Jeličić, OIB 98976446888, Vinkovačka 5,21000 Split</item>
      <item>Ante Jeličić, OIB 91949654327, Trondheimska 7,21000 Split</item>
      <item>Marija Jocić, OIB 87687857774, Vojka Krstulovića 21,21000 Split</item>
      <item>Ante Jolić, OIB 30924166560, Jolići 2,22320 Gradac</item>
      <item>Marica Jukić, OIB 19856164686, Perivoj A. Roje 5,21000 Split</item>
      <item>Marko Jukić, OIB 72590351524, Perivoj Ane Roje 5,21000 Split</item>
      <item>Renata Jukić, OIB 09827250222, Put Župića 33,21230 Sinj</item>
      <item>Jadranka Jurić, OIB 52705592800, Bufaline II 29,21217 Kaštel Novi</item>
      <item>Marija Jurić, OIB 31016018881, Put Kruševika bb,21214 Kaštel Kambelovac</item>
      <item>Ankica Kainić, OIB 80409745726, Prominski Put 11,22300 Knin</item>
      <item>Jelena Kalinić, OIB 02401555720, Magistrala Solin 67,21000 Split</item>
      <item>Petar Kalinić, OIB 76156352997, Mosećka 114,21000 Split</item>
      <item>Anamarija Kalinić Radović, OIB 92738597282, Vukovarska 57,21000 Split</item>
      <item>Stipan Kamber, OIB 84681628783, Sesartići 20,21210 Solin</item>
      <item>Đuro Kapoši, OIB 55675650848, Južno predgrađe 51,31000 Osijek</item>
      <item>Željko Karin, OIB 70824276539, Zgon 80,21210 Solin</item>
      <item>Marijana Karin Prnjak, OIB 61576258120, Zgon 80,21210 Solin</item>
      <item>Neda Kasalo, OIB 11081458098, CESTA DR. FRANJE TUĐMANA 409 (ranije: KAŠTEL KAMBELOVAC, CESTA DR. FRANJE TUĐMANA, 109),21214 Kaštel Kambelovac</item>
      <item>Zvonimir Kasalo, OIB 07885551191, CESTA DR. FRANJE TUĐMANA 409 (ranije: KAŠTEL KAMBELOVAC, CESTA DR. FRANJE TUĐMANA, 109),21214 Kaštel Kambelovac</item>
      <item>Suzana Kašić, OIB 59974477956, Ulica 142. Brigade 2,22320 Drniš</item>
      <item>Ivana Katalinić Jerčić, OIB 27192920551, Put Vrila 6,21310 Omiš</item>
      <item>Josip Katušić, OIB 17394409236, Luke Botića 11,21210 Solin</item>
      <item>Ljiljana Kegalj, OIB 44567225674, Istarska 5,21000 Split</item>
      <item>Ante Kekez, OIB 82341180529, Dubrovačka 35,21000 Split</item>
      <item>Ivanko Kekez, OIB 69257203171, Sukoišanska 29,21000 Split</item>
      <item>Petrica Kekez, OIB 01138031201, Dubrovačka 35,21000 Split</item>
      <item>Boško Kevo, OIB 58881798829, Stipe Pensa 5,21217 Kaštel Štafilić</item>
      <item>Antiša Kliškinić, OIB 54591476829, Ulica Petra Krešimira Iv 108,21210 Solin</item>
      <item>Veljko Knezović, OIB 29953576092, Zagrebačka 6,21311 Stobreč</item>
      <item>Stjepan Kokeza, OIB 45375542461, Čopova 8,21000 Split</item>
      <item>Petar Kolega, OIB 41344179016, ZVONIMIROVA 121 (ranije: SOLIN, ANTIŠE VUČIČIĆA, 149),21210 Solin</item>
      <item>Daniela Kovač, OIB 73917202839, Cesta dr. Franje Tuđmana 238a,21212 Kaštel Sućurac</item>
      <item>Željka Kovač, OIB 49269171098, Mažuranićevo šetalište 26,21000 Split</item>
      <item>Ivan Kraljić, OIB 34937918610, Put Balabana 7,21203 Neorić</item>
      <item>Inga Krnjaić, OIB 00968558935, Požeška 6,21000 Split</item>
      <item>Anka Krstić, OIB 50194808421, Odeska 19,21000 Split</item>
      <item>Ivan Kundid, OIB 95397541786, Gradišćanskih Hrvata 1,21000 Split</item>
      <item>Ivana Kundid, OIB 65152954463, Dinarska 11,21000 Split</item>
      <item>Ružica Kundid, OIB 62510013110, Dinarska 11,21000 Split</item>
      <item>Deni Kuvačić, OIB 86909984538, Mažuranićevo Šetalište 10 B,21000 Split</item>
      <item>Anka Landikušić, OIB 18023655586, Gradac 19 A,21311 Podstrana</item>
      <item>Ivan Lasić, OIB 23248459290, Konjsko bb,21231 Konjsko</item>
      <item>Dražen Lazić, OIB 10307450473, Šime Ljubića 9,21000 Split</item>
      <item>Nenad Leskur, OIB 79369933858, Ulica Stjepana Radića 14,21210 Solin</item>
      <item>Ivana Lilić, OIB 24212828078, Put Brodarice 7,21000 Split</item>
      <item>Ivo Lipanović, OIB 56508525212, M. Getaldića 31,21000 Split</item>
      <item>Marko Lojić, OIB 38337274260, Lojići 1,22320 Drniš</item>
      <item>Mile Lovrić, OIB 87317474850, Fra Grge Martića 41,21000 Split</item>
      <item>Ana Lovrinčević, OIB 37389823251, Vrh Visoke 121,21000 Split</item>
      <item>Dejan Lukavac, OIB 85205650926, Ćirići 3,22320 Tepljuh</item>
      <item>Nela Madžar, OIB 92085359240, Poljička 2,21311 Podstrana</item>
      <item>Alenka Malinić, OIB 44061509536, Pujanke 79,21000 Split</item>
      <item>Pavao Marasović, OIB 32681502260, Put Jokića-kalčina 8,21203 Neorić</item>
      <item>Anto Marijan, OIB 32989170521, Ulica Mate Lovraka 2,10410 Velika Gorica</item>
      <item>Cvita Marijanović, OIB 33573858243, Marjanovići Iznad Crkve 11,22320 Gradac</item>
      <item>Dobrinka Marijanović, OIB 03673706981, Put Smokovika 35,21000 Split</item>
      <item>Tomislav Marijanović, OIB 87726686946, Put Smokovika 35,21000 Split</item>
      <item>Jasna Marin, OIB 24544706980, Petra Svačića 99,22320 Drniš</item>
      <item>Marina Marin, OIB 96155411085, Trbounje bb,22320 Drniš</item>
      <item>Željko Marinac, OIB 53959056974, Varaždinska 3,21000 Split</item>
      <item>Božidar Marinković, OIB 12351935621, Dosud 9,21000 Split</item>
      <item>Jakov Mateta, OIB 14390943845, ULICA KORIOLANA ĆIPIKA 10 (ranije: KAŠTEL STARI, ULICA KARIOLANA ČIPIKA, 10),21217 Kaštel Stari</item>
      <item>Ivan Matić, OIB 23355936969, Kopilica 33,21000 Split</item>
      <item>Ružica Matić, OIB 42779808936, Gornji Matići Kod Bunara 1,22320 Trbounje</item>
      <item>Slavko Matić, OIB 28602503915, I. Aljinovića 11,21311 Žrnovnica</item>
      <item>Željko Matić, OIB 66582117749, Ulica Put Kaluna 18,22320 Drniš</item>
      <item>Marija Matković, OIB 79153132638, Šižgorićeva 20,21000 Split</item>
      <item>Ivan Melvan, OIB 80843491669, Luke Botića 7,21217 Kaštel Novi</item>
      <item>Nikola Midenjak, OIB 88248589366, Ulica 142. Brigade 16,22320 Siverić</item>
      <item>Pere Mihanović, OIB 49545684243, Radičinka 12,21311 Žrnovnica</item>
      <item>Ana Mikulić, OIB 54712970747, Čavoglave bb,22320 Drniš</item>
      <item>Mate Mikulić, OIB 87811623322, Pauk 11,22320 Čavoglave</item>
      <item>Ivan Milaković, OIB 91056811857, Strmoševica 3,21222 Marina</item>
      <item>Ivan Milanović, OIB 75286000064, Terzićeva 17,21000 Split</item>
      <item>Zorka Miletić, OIB 48042737399, Jajići 30,21210 Solin</item>
      <item>Milan Miljuš, OIB 35675614034, Kranjčevićeva 35,21000 Split</item>
      <item>Đorđe Mirčetić, OIB 27370139872, Pokvasica 2,22320 Miočić</item>
      <item>Tonči Mišković, OIB 74628173475, Jelsa 667,21465 Jelsa</item>
      <item>Ana Moro, OIB 64571848035, Vukovarska 80,21000 Split</item>
      <item>Slavko Moro, OIB 30868427553, Muklače 23,21203 Crivac</item>
      <item>Tomi Moscatello, OIB 28508820612, Ploča 17, Dol,21460 Stari Grad</item>
      <item>Marija Munitić, OIB 68535764041, Mažuranićevo šetalište 48,21000 Split</item>
      <item>Ljubomir Muslim, OIB 17589644925, Imotska 60,21000 Split</item>
      <item>Mijo Nožina, OIB 79046275268, PUT NOŽINA - MALJKOVIĆA 11 (ranije: PRGOMET, PRGOMET, 0),21201 Prgomet</item>
      <item>Jurica Oman, OIB 78517901315, Ive Tijardovića 10,21000 Split</item>
      <item>Mirko Oman, OIB 68766264149, Tijardovićeva 10,21000 Split</item>
      <item>Janja Orošnjak, OIB 49619386391, Gorice 2,21212 Kaštel Sućurac</item>
      <item>Mila Palada, OIB 10163841708, Odeska 4,21000 Split</item>
      <item>Ivan Pandža, OIB 63327603131, ULICA KORIOLANA ĆIPIKA 7 (ranije: KAŠTEL STARI, ULICA KARIOLANA ČIPIKA, 9),21217 Kaštel Stari</item>
      <item>Asija Papić, OIB 36844611036, Dr. Ante Starčevića 55,21220 Trogir</item>
      <item>Mijo Papić, OIB 90436045680, Getaldićeva 5,21000 Split</item>
      <item>Tereza Papić, OIB 79546057657, M. Getaldićeva 5,21000 Split</item>
      <item>Rajko Parać, OIB 14695878450, Paraći 3,22320 Ružić</item>
      <item>Tatjana Parać, OIB 45662446398, Vrlička 43,21000 Split</item>
      <item>Đurđica Parat, OIB 21781090554, Boksitno naselje 19,22320 Drniš</item>
      <item>Ivan Pastuović, OIB 39126309445, Pastuovića 3,22320 Ružić</item>
      <item>Jurica Pavela, OIB 06763759506, Poljana Kneza Trpimira 6,21000 Split</item>
      <item>Roki Pavičić, OIB 01089958101, Drugi Donji Dvori 6,21460 Stari Grad</item>
      <item>Ivan Pažanin, OIB 47030103613, Biokovska 6,21000 Split</item>
      <item>Luka Peko, OIB 89771272445, Terzićeva 5,21000 Split</item>
      <item>Neda Penga, OIB 76197116887, Sv.lovre 23,21311 Stobreč</item>
      <item>Ante Perko, OIB 58528189918, Don Petra Peroša 5,21210 Mravince</item>
      <item>Ivana Perko, OIB 72532024891, Don Petra Peroša 5,21210 Mravince</item>
      <item>Gordana Perković, OIB 48186805492, Vukovarska 43,21000 Split</item>
      <item>Marica Perković, OIB 69926366099, Perkovići 15,22320 Kljake</item>
      <item>Nediljko Perković, OIB 66481146396, Vukovarska 43,21000 Split</item>
      <item>Nila Peroš, OIB 48544328267, Terzićeva 3,21000 Split</item>
      <item>Dragica Peša, OIB 47913512214, Jeretova 7,21000 Split</item>
      <item>Iris Peša, OIB 06010961010, Rikarda Katalinića Jeretova 7,21000 Split</item>
      <item>Nikša Petrić, OIB 98862228387, Kod Sv. Stjepana 23,21460 Stari Grad</item>
      <item>Matko Pezo, OIB 51619560640, Hercegovačka 30,21000 Split</item>
      <item>Zlatko Piperković, OIB 91173398058, Dinka Šimunovića 17,21000 Split</item>
      <item>Joško Pivac, OIB 34978148355, Varaždinska 43,21000 Split</item>
      <item>Luka Pjevac, OIB 52683808409, Omiška 18,21000 Split</item>
      <item>Anka Plazonja, OIB 92736733656, Uskočka 7,21000 Split</item>
      <item>Robert Plazonja, OIB 75774016292, Uskočka 7,21000 Split</item>
      <item>Gordan Poparić, OIB 98826275620, ULICA GRGURA NINSKOG 29 A (ranije: KAŠTEL NOVI, ŽRTAVA RATA, 29 A),21217 Kaštel Novi</item>
      <item>Ante Popović, OIB 03185976635, J. Palmotića 2,21000 Split</item>
      <item>Milanka Pranić, OIB 03263396290, Mosećka Ulica 4,22320 Drniš</item>
      <item>Miroslav Primorac, OIB 42998076332, I. Paštrića Poljičanina 19,21311 Podstrana</item>
      <item>Iva Punda, OIB 03796593117, Bistrička 29,21204 Kotlenice</item>
      <item>Drago Radić, OIB 29691845355, Na rudini 3,20207 Čibača</item>
      <item>Mladen Radmilović, OIB 32330076899, Gorička 4,21000 Split</item>
      <item>Petar Radonić, OIB 09324740808, Jelsa 98,21465 Jelsa</item>
      <item>Jagoda Radošević, OIB 26353444269, Vrh Lučca 35,21000 Split</item>
      <item>Ante Rajčić, OIB 16954022739, Velebitska 97,21000 Split</item>
      <item>Marko Ralica, OIB 43858024645, Benkovačka 3,21000 Split</item>
      <item>Ivan Raos, OIB 51516687457, MANDIĆEVA 66 (ranije: STOBREČ, MANDIĆEVA, 66),21000 Split</item>
      <item>Zdenka Razlog, OIB 03030085275, Kod Pošte 33,22320 Siverić</item>
      <item>Mila Rebić, OIB 40304138585, Marka M. 20A,21210 Mravince</item>
      <item>Marija Reljanović, OIB 34147480025, Otavice 30,22320 Otavice</item>
      <item>Mara Režić, OIB 03502691709, Kliški Put 48,21210 Solin</item>
      <item>Marija Rizvan, OIB 81852427870, Bilice 12,21000 Split</item>
      <item>Anđelko Rogulj, OIB 86920054956, Gomile 38,21217 Kaštel Stari</item>
      <item>Berislava Roša, OIB 03031267329, Zvonimirova 29 B,22300 Knin</item>
      <item>Sofija Ruić, OIB 32252086462, Getaldićeva 19,21000 Split</item>
      <item>Ana Runjić, OIB 01784422133, Hrvatskih vitezova 46,21000 Split</item>
      <item>Gordan Ruščić, OIB 53119078542, Putaljski put bb,21212 Kaštel Sućurac</item>
      <item>Sanja Ružić, OIB 04871127862, Šižgorićeva 7,21000 Split</item>
      <item>Svjetlana Samac, OIB 00231948560, Samci 14,22320 Brištane</item>
      <item>Miljenko Samardžić, OIB 48154982931, Šižegorićeva 20,21000 Split</item>
      <item>Dinka Sanseović, OIB 27313861620, KUNIČIĆA DVOR 4 (ranije: DOL, DOL, 0),Dol</item>
      <item>Ante Sarić, OIB 37671686952, Neorić bb,21203 Neorić</item>
      <item>Ivan Sarić, OIB 25772566590, DONJA MALA-CENTAR 47 (ranije: NEORIĆ, NEORIĆ, 0),21203 Neorić</item>
      <item>Marija Sedlar, OIB 77476367069, Ostravska 1,21000 Split</item>
      <item>Ljubica Sekelez, OIB 37811046307, Mitnička 1,21000 Split</item>
      <item>Kristina Serdarević, OIB 96208368856, Put Jokića-kalčina 8,21203 Neorić</item>
      <item>Aleksandra Sever-Muhar, OIB 46981853030, Karamanova 7,21000 Split</item>
      <item>Boško Sikavica, OIB 62904573776, Kričke bb,22320 Ružić</item>
      <item>Snježana Sikavica, OIB 04571043319, Domovinskog rata 12,21210 Solin</item>
      <item>Dragan Simić, OIB 11440453978, Sarajevska 76,21000 Split</item>
      <item>Tanja Sinovčić, OIB 15724160128, Trondheimska 10,21000 Split</item>
      <item>Ljiljana Sirić, OIB 13682411690, Put Vele Meje 10,21212 Kaštel Sućurac</item>
      <item>Dijana Skelin, OIB 67771387421, Vručine II 12,21217 Kaštel Novi</item>
      <item>Kata Sočo, OIB 12244754061, CENTAR - DUBRAVA 21 (ranije: NEORIĆ, NEORIĆ, 0),21203 Neorić</item>
      <item>Marija Stančić, OIB 24488999707, Petra Krešimira IV 10,21460 Stari Grad</item>
      <item>Đani Stanić, OIB 01952579328, Matoševa Ulica 131,21210 Solin</item>
      <item>Danica Stipović, OIB 14428054555, Put Dragočeva 54,21212 Kaštel Sućurac</item>
      <item>Milorad Stojsavljević, OIB 70694448376, Šimićeva 58,21000 Split</item>
      <item>Petar Strinić, OIB 82064030568, Pazdigradska 16,21000 Split</item>
      <item>Luca Strunje, OIB 39917579317, Kralja Tomislava 18,22300 Knin</item>
      <item>Slavka Svalina, OIB 20916812996, Crivac bb,21203 Crivac</item>
      <item>Marijan Šamija, OIB 81559542363, Trstenik 2,21000 Split</item>
      <item>Marinka Šamija, OIB 26187211202, Vrgoračka 8,22300 Knin</item>
      <item>Katica Šeparović, OIB 89096228977, Kupreška 92,21000 Split</item>
      <item>Nenad Ševo, OIB 88234857624, Triljska 1,21000 Split</item>
      <item>Krasna Šiklić, OIB 53374014167, Hercegovačka 88,21000 Split</item>
      <item>Mili Šimig, OIB 94704411458, Šibenska 27,21000 Split</item>
      <item>Vesna Škare, OIB 71821692373, Ruđera Boškovića 12,21000 Split</item>
      <item>Ljubica Škopljanac, OIB 09408788504, TIKVARIN 14 (ranije: KAŠTEL KAMBELOVAC, TIKVARIN, 8),21214 Kaštel Kambelovac</item>
      <item>Milica Špar, OIB 07038339077, Mašogradska Ulica 16,21212 Kaštel Sućurac</item>
      <item>Eleana Šubat, OIB 38900880602, Mosorska 26,21311 Podstrana</item>
      <item>Ivan Šuljug, OIB 45192577645, Ivaniševićeva 45,21000 Split</item>
      <item>Vesna Šunjić, OIB 05247958818, Šimićeva 14,21000 Split</item>
      <item>Ljubica Tarle, OIB 28166909018, Tarle 12,22320 Velušić</item>
      <item>Nada Teklić, OIB 80645998554, Zgon 80,21210 Solin</item>
      <item>Lada Terzić, OIB 31496851195, Puntarska 5,21000 Split</item>
      <item>Ivan Tomić, OIB 55633242961, Tomići 1,22320 Siverić</item>
      <item>Ivan Topić, OIB 63353072185, Vrlička 21,21000 Split</item>
      <item>Jelica Topić, OIB 84009834780, Mosećka 50A,21000 Split</item>
      <item>Tvrtko Topić, OIB 15832739048, Ulica 142. Brigade 37 A,22320 Siverić</item>
      <item>Anđelka Torlak, OIB 94366468246, Radunica 29,21000 Split</item>
      <item>Ivan Torlak, OIB 36758209001, Radunica 29,21000 Split</item>
      <item>Marko Torlak, OIB 25141930670, Radmilovića 20,21000 Split</item>
      <item>Damir Tot, OIB 97869422869, Šimićeva 12,21000 Split</item>
      <item>Anka Treskavica, OIB 89998355619, Dubrovačka 35,21000 Split</item>
      <item>Anka Tukić, OIB 95095320611, Šime Ljubića 13,21000 Split</item>
      <item>Nediljko Ugrin, OIB 61713318858, Sv. Ivana 33,21311 Donje Sitno</item>
      <item>Marinko Uvodić, OIB 86857726322, Zgon 32,21210 Solin</item>
      <item>Nedjeljka Uvodić, OIB 30483848227, Vinkovačka 51,21000 Split</item>
      <item>Marko Validžić, OIB 09167064985, Validžići 4,22320 Ružić</item>
      <item>Ivanka Varnica, OIB 95864491355, Imotska 69,21000 Split</item>
      <item>Milica Varvodić, OIB 73723486062, Kozjačka 24,21210 Solin</item>
      <item>Kristina Velić, OIB 77384310693, Papandopulova 11,21000 Split</item>
      <item>Ljiljana Vesković, OIB 43910221929, Fausta Vrančića 8,21000 Split</item>
      <item>Milka Veštić, OIB 06357620254, Čavale 11,22323 Sedramić</item>
      <item>Ante Vidan, OIB 08079634276, Gundulićeva 44,21000 Split</item>
      <item>Marko Vidović, OIB 01091360979, Ružić bb,22320 Gradac</item>
      <item>Matko Vidović, OIB 91655777185, Gradac bb,22320 Gradac</item>
      <item>Nevenka Vidović, OIB 50708267696, Pastuovići 4,22320 Gradac</item>
      <item>Ankica Vilibić, OIB 41935131740, Marina Getaldića 33,21000 Split</item>
      <item>Anđelko Vilić, OIB 46303939151, RADOBILJSKA CESTA 41 (ranije: KREŠEVO, KREŠEVO, 24),21250 Kreševo</item>
      <item>Normela Visković, OIB 93848978885, Jelsa 1005,21465 Jelsa</item>
      <item>Tonči Visković, OIB 57207922181, Jelsa 1005,21465 Jelsa</item>
      <item>Marica Vlaić, OIB 45120406456, Ulica Nikole Tesle 16,22320 Drniš</item>
      <item>Dubravka Vlainić, OIB 89412859402, Jelsa 357,21465 Jelsa</item>
      <item>Ivo Vodanović, OIB 61288856543, Pavičića dvori 11,21460 Stari Grad</item>
      <item>Josip Vogleš, OIB 78979895187, CESTA DR. FRANJE TUĐMANA 550 (ranije: KAŠTEL KAMBELOVAC, CESTA DR. FRANJE TUĐMANA, 80),21214 Kaštel Kambelovac</item>
      <item>Vinko Vranković, OIB 28469423878, JELSA 129 (ranije: JELSA, JELSA, 0),21465 Jelsa</item>
      <item>Ivan Vrdoljak, OIB 58654492314, DONJA MALA-CENTAR 31 (ranije: NEORIĆ, NEORIĆ, 0),21203 Neorić</item>
      <item>Mirjana Vrdoljak, OIB 00849791179, Put Kule 12,21210 Solin</item>
      <item>Marija Vrgoč, Velebitska 34,21000 Split</item>
      <item>Bože Vuco, OIB 57170132138, Starčevićeva 10,21212 Kaštel Sućurac</item>
      <item>Mirjana Vučković, OIB 77198987590, Ruđera Boškovića 23,21000 Split</item>
      <item>Višnja Vučković, OIB 65331626489, Put Smokovika 26,21000 Split</item>
      <item>Ivan Vugdelija, OIB 84315022246, Don Frane Bulića 38,21217 Kaštel Novi</item>
      <item>Dubravka Vukas, OIB 08519715626, Markov Put 8,21000 Split</item>
      <item>Anđelka Vukičević, OIB 72508288201, Badanj bb,22320 Drniš</item>
      <item>Zora Vuković, OIB 33099880685, Plitvička 1A,21000 Split</item>
      <item>Ivan Vukušić, OIB 52615536531, Dobrilina 6,21000 Split</item>
      <item>Jadran Vukušić, OIB 16315354223, Put Sv. Klementa 19,21311 Gornje Sitno</item>
      <item>Nevenka Vukušić, OIB 24889115799, Cerje 2,22320 Mirlović Polje</item>
      <item>Vjera Vukušić, OIB 63442370123, Kralja Petra Krešimira IV 8,22320 Drniš</item>
      <item>Zvonimir Vukušić, OIB 28097018986, Vinodolska 10,21000 Split</item>
      <item>Nevenka Vuleta, OIB 13567782306, Markov put 33,21311 Stobreč</item>
      <item>Vinka Zekić, OIB 91815577545, Mostarska 7,21000 Split</item>
      <item>Dinko Zenčić, OIB 65189931544, Račić bb,21465 Jelsa</item>
      <item>Borislav Zokić, OIB 51253879731, Fra Bone Razmilovića 1,21000 Split</item>
      <item>Dolina Zokić, OIB 75688399939, Pojišanska 18,21000 Split</item>
      <item>Margita Zokić, OIB 85982645988, Fra Bone Razmilovića 1,21000 Split</item>
      <item>Luca Zolota, OIB 57479376750, Gospin Put 38,21212 Kaštel Sućurac</item>
      <item>Milan Žarković, Parčić bb,22320 Siverić</item>
      <item>Nevenka Živko, OIB 40723467363, M. Čačića 3,22300 Knin</item>
      <item>Davorka Živković, OIB 80590033491, Živkovići 12,22320 Badanj</item>
      <item>Ivica Živković, OIB 18562262384, Badanj bb,22320 Badanj</item>
      <item>Ivo Živković, OIB 81034283040, Put Kule 27,21210 Solin</item>
      <item>Mario Tomić, OIB 12822553870, Ulica Svetega Križica 26,21450 Hvar</item>
      <item>Siniša Ivančić, OIB 26067778479, Lovački Put 13,21000 Split</item>
      <item>Iva Jelić, OIB 44484653228, Benkovačka 3,21000 Split</item>
      <item>Marko Kavelj, OIB 02369489649, Alojzija Stepinca 11,21000 Split</item>
      <item>Ivan Koljanin, OIB 21918343692, Kupreška 82,21000 Split</item>
      <item>Željko Kovač, OIB 11925765994, Dravska 4,31000 Osijek</item>
      <item>Zvonko Kruneš, OIB 55906727777, Ulica Slobode 36,21000 Split</item>
      <item>Nikola Lacmanović, OIB 50670282682, Sukoišanska 19,21000 Split</item>
      <item>Vesna Lepetić, OIB 84143512273, Tršćanska 12,21000 Split</item>
      <item>Jelica Ljubica, OIB 08611982578, Velebitska 105,21000 Split</item>
      <item>Darko Lulić, OIB 19997474853, Vežarovice 18,21214 Kaštel Lukšić</item>
      <item>Vesna Lulić, OIB 31024530599, Vežarovice 18,21214 Kaštel Lukšić</item>
      <item>Marija Mamić, OIB 82920304679, Kroz Meterize 26,22000 Šibenik</item>
      <item>Radojka Marijanović, OIB 75956845709, Marijanovići Iznad Crkve 10,22320 Gradac</item>
      <item>Meri Cabadaj, OIB 90828303800, Trg Bana Josipa Jelačića 10,31000 Osijek</item>
      <item>Mate Markotić, OIB 40858158040, Put Starog Sela 23,21311 Podstrana</item>
      <item>Ante Marović, OIB 68871210232, Lička 3,21000 Split</item>
      <item>Ivan Marušić, OIB 38554028146, Poljičkih Knezova 87,21311 Podstrana</item>
      <item>Iva Melvan, OIB 03677154609, Doverska 31,21000 Split</item>
      <item>Goran Merkel, OIB 20105696184, Mutvoranska Ulica 3,52100 Pula</item>
      <item>Ivan Mornar, OIB 99253273877, Miroslava Krleže 24,21000 Split</item>
      <item>Miodrag Munjiza, OIB 45836749093, Put Miluša 7,21311 Stobreč</item>
      <item>Ante Nožina, OIB 63957170679, Put Nožina-maljkovića 5,21201 Prgomet</item>
      <item>Anica Pandža, OIB 13489275071, Hercegovačka 46,21000 Split</item>
      <item>Nikica Pavlović, OIB 49276013054, Gornji Kono 37,20000 Dubrovnik</item>
      <item>Silvana Perić, OIB 13586987904, Table 31,21000 Split</item>
      <item>Nediljka Perišić, OIB 60970664434, Ruđera Boškovića 8a,21204 Dugopolje</item>
      <item>Elvira Dračevac, OIB 02336991708, Lumbarda 678,20260 Lumbarda</item>
      <item>Mara Dobrota, OIB 21943772484, Trondheimska 9,21000 Split</item>
      <item>Neda-lidia Buljević, OIB 14338735105, Put Crkve 8,22320 Gradac</item>
      <item>Ivan Bugarin, OIB 77317760491, Grab 114,21238 Grab</item>
      <item>Maja Bučić, OIB 03739843191, Ruđera Boškovića 11,21000 Split</item>
      <item>Mira Božić, OIB 22986331166, Bilice Ii 38,21000 Split</item>
      <item>Sandra Borić, OIB 36571760060, Mosećka 56,21000 Split</item>
      <item>Marija Davidović, OIB 45482063767, Gašpini 88,21210 Solin</item>
      <item>Petar Adjanski, OIB 59639817186, Osječka Ulica 1,21214 Kaštel Gomilica</item>
      <item>Ana Čatlak, OIB 78110711892, Put Sv. Ante Padovanskog 14,21214 Kaštel Kambelovac</item>
      <item>Marinko Buškulić, OIB 08200114705, Ivana Gundulića 13,21000 Split</item>
      <item>Marinko Galić, OIB 96762020666, Kamenita 99,21000 Split</item>
      <item>Luca Gabela, OIB 68629820074, Kneza Lj. Posavskog 7,21000 Split</item>
      <item>Tomislav Frankić, OIB 69745327532, Grljevačka 41,21311 Podstrana</item>
      <item>Elias Erceg, OIB 27105475264, Vrbanj 132,21460 Vrbanj</item>
      <item>Jakov Elez, OIB 36735285579, Donje Ogorje 0,21206 Donje Ogorje</item>
      <item>Sretan Bajalo, OIB 77606115521, Poljana Kneza Trpimira 4,21000 Split</item>
      <item>Mario Tomić, OIB 12822553870, Ulica Svetega Križica 26,21450 Hvar</item>
      <item>Ranko Vuleta, OIB 75885216649, Sv. Ivana 20,21311 Donje Sitno</item>
      <item>Zlatko Balić, OIB 07556207031, K. Višeslava 1,21204 Dugopolje</item>
      <item>Boško Barać, OIB 00526661882, Bajagić 13a,21238 Bajagić</item>
      <item>Milan Vukić, OIB 34302227455, Doverska 5,21000 Split</item>
      <item>Mara Vukorepa, OIB 56814423724, Zgon 30,21210 Solin</item>
      <item>Bare Vujina, OIB 23922325811, Vujinova 4,21217 Kaštel Štafilić</item>
      <item>Milenko Bašić, OIB 71120573278, Sv.nikole 46,21207 Podgrađe</item>
      <item>Diana Blažević, OIB 12578026353, Mejaši I 3b,21000 Split</item>
      <item>Jozo Bogić, OIB 35027187093, Put Blata 132,21217 Kaštel Stari</item>
      <item>Stjepko Bojanić, OIB 25751926536, Duvanjska 7,21000 Split</item>
      <item>Miroslav Trečić, OIB 50880474980, Ulica Domovinskog Rata 1c,21210 Solin</item>
      <item>Neda Tukić, OIB 70924511514, Trondheimska 10,21000 Split</item>
      <item>Vinka Ukić, OIB 42081497162, Dinka Šimunovića 5,22300 Knin</item>
      <item>Mira Velić, OIB 31812224044, Bernarda Vukasa 32,21000 Split</item>
      <item>Ivan Vrdoljak, OIB 58654492314, Donja Mala-centar 31,21203 Neorić</item>
      <item>Iva Vrdoljak, OIB 63554079953, Kukuljevićeva 19,21000 Split</item>
      <item>Dražen Todorović, OIB 98584327843, Hercegovačka 70,21000 Split</item>
      <item>Dubravka Stojanovska, OIB 87171204134, Put Plokita 75,21000 Split</item>
      <item>Josip Strniša, OIB 95889329970, Ivana Gundulića 9,22300 Knin</item>
      <item>Ivica Sviličić, OIB 30978785630, Kneza Mutimira 3,21000 Split</item>
      <item>Ana Rogošić, OIB 63013573312, Komjate 0,21214 Kaštel Lukšić</item>
      <item>Ivica Stipinović, OIB 04756380103, Sukoišanska 25,21000 Split</item>
      <item>Darko Topić, OIB 09297890199, Put Sv. Ižidora 92,21000 Split</item>
      <item>Marija Trečić, OIB 54951995215, Ulica Domovinskog Rata 1c,21210 Solin</item>
      <item>Milica Zorić, OIB 00140332153, Pujanke 53,21000 Split</item>
      <item>Ivo Rajčić, OIB 52467354389, Radunićeva 19,21217 Kaštel Novi</item>
      <item>Ivan Radoš, OIB 36063141303, Drniški Put 9,21000 Kamen</item>
      <item>Željka Vučemilović-šimunović, OIB 19390672750, Alkarska 26,21000 Split</item>
      <item>Marija Davidović, Listešići 11,21231 Klis</item>
      <item>Jere Brkan, Vukovarska 127,21000 Split</item>
      <item>Slaven Tukić, OIB 33403885817, Šime Ljubića 13,21000 Split</item>
      <item>Bartul Barišić, OIB 12686040110, Stjepana Radića 11,20207 Cavtat</item>
      <item>Tajana Domazet, OIB 31101575725, Mosećka 50a,21000 Split</item>
      <item>Velinka Runjić, OIB 16188516711, Marina Getaldića 17,21000 Split</item>
      <item>Niko Dujić, OIB 75216071342, Don Petra Peroša 107,21210 Mravince</item>
      <item>Teo Mandić, OIB 13212109596, Krešimirova 26,21210 Vranjic</item>
      <item>Mevlida Armanda, OIB 52353697771, Vranjički Put 18,21000 Split</item>
      <item>Renata Kalčić, OIB 57885132100, Brajšina 26,51000 Rijeka</item>
      <item>Juraj Lešković, OIB 69602776663, Matenci 142,49240 Matenci</item>
      <item>VRGORKA-VINARIJA dioničko društvo za proizvodnju pića, poljoprivredu i trgovinu, OIB 68329484134, Fra Ivana Rožića 35,21276 Vrgorac</item>
      <item>Milivoj Vidas, OIB 56342789123, Starčevićeva 26,21000 Split</item>
      <item>BURA l d.o.o. za trgovinu i usluge - u stečaju, OIB 79000721319, Koturaška 51,Zagreb</item>
      <item>AUTO CENTAR LOZIĆ d.o.o. trgovina vozilima u stečaju, OIB 30382973961, Županijska 21,31000 Osijek</item>
      <item>NET MEDIA SISTEMI d.o.o. za informatički inženjering, OIB 03380490457, Kvaternikova 12,21000 Split</item>
      <item>BASLER OSIGURANJE ZAGREB dioničko društvo za osiguranje, OIB 59706054982, Radnička cesta 37/b,Zagreb</item>
      <item>NASTAVNI ZAVOD ZA JAVNO ZDRAVSTVO SPLITSKO-DALMATINSKE ŽUPANIJE, OIB 54948902275, Vukovarska Ulica 46,21000 Split</item>
      <item>Joško Pavlov, OIB 35141086138, Primorska Ulica 54,21214 Kaštel Gomilica</item>
      <item>Tina Trajković, OIB 65331410683, Doverska 11,21000 Split</item>
      <item>Nada Dujmić, OIB 98309510309, Aljinovića 95,21311 Žrnovnica</item>
      <item>Nada Baković, OIB 16994220173, Kroz Selo 6,22321 Parčić</item>
      <item>Marija Duvančić, OIB 22739898593, Duvančići 40,22320 Razvođe</item>
      <item>Andrija Klarić, OIB 18697161464, Hruševečka Ulica 3,10000 Zagreb</item>
      <item>DRŽAVNI ZAVOD ZA INTELEKTUALNO VLASNIŠTVO, OIB 89755384389, Ulica Grada Vukovara 78,10000 Zagreb</item>
      <item>Perica Mitrović, OIB 29538074286, Bjelolasička 23,31000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70793241859</item>
      <item>, OIB 18683136487</item>
      <item>, OIB 07837847925</item>
      <item>, OIB null</item>
      <item>, OIB 85821130368</item>
      <item>, OIB 64546066176</item>
      <item>, OIB 62875698528</item>
      <item>, OIB 34440814040</item>
      <item>, OIB 71304592430</item>
      <item>, OIB 42669674962</item>
      <item>, OIB null</item>
      <item>, OIB 46830600751</item>
      <item>, OIB 37710339746</item>
      <item>, OIB 14595893401</item>
      <item>, OIB 71855290129</item>
      <item>, OIB 39228456312</item>
      <item>, OIB 30993782023</item>
      <item>, OIB 32709834358</item>
      <item>, OIB 94472454976</item>
      <item>, OIB 16457179668</item>
      <item>, OIB 99406899243</item>
      <item>, OIB null</item>
      <item>, OIB 81793146560</item>
      <item>, OIB 83918065246</item>
      <item>, OIB 12012147571</item>
      <item>, OIB 41387373932</item>
      <item>, OIB 16912997621</item>
      <item>, OIB 77082063693</item>
      <item>, OIB 45878059290</item>
      <item>, OIB null</item>
      <item>, OIB 35075764438</item>
      <item>, OIB 38812451417</item>
      <item>, OIB 01049951500</item>
      <item>, OIB 91720486742</item>
      <item>, OIB 35557811513</item>
      <item>, OIB 30557474014</item>
      <item>, OIB 94472454976</item>
      <item>, OIB 94187441810</item>
      <item>, OIB 62890333516</item>
      <item>, OIB null</item>
      <item>, OIB null</item>
      <item>, OIB 21268596817</item>
      <item>, OIB null</item>
      <item>, OIB null</item>
      <item>, OIB null</item>
      <item>, OIB 35721802898</item>
      <item>, OIB 46830600751</item>
      <item>, OIB 16829467929</item>
      <item>, OIB 06992092556</item>
      <item>, OIB 72232886006</item>
      <item>, OIB 14480721492</item>
      <item>, OIB 16205687638</item>
      <item>, OIB 32179081874</item>
      <item>, OIB 33392005961</item>
      <item>, OIB 84368186611</item>
      <item>, OIB 27355904472</item>
      <item>, OIB null</item>
      <item>, OIB 23269006802</item>
      <item>, OIB null</item>
      <item>, OIB 24543050439</item>
      <item>, OIB 22413472900</item>
      <item>, OIB 70793241859</item>
      <item>, OIB 33417474295</item>
      <item>, OIB 71527463594</item>
      <item>, OIB null</item>
      <item>, OIB 88448992592</item>
      <item>, OIB 26187994862</item>
      <item>, OIB 91861480870</item>
      <item>, OIB 64406809162</item>
      <item>, OIB 63433937940</item>
      <item>, OIB 03462724779</item>
      <item>, OIB 19033633778</item>
      <item>, OIB 75666130770</item>
      <item>, OIB null</item>
      <item>, OIB 42122172362</item>
      <item>, OIB 38272342702</item>
      <item>, OIB 71142152777</item>
      <item>, OIB 87311810356</item>
      <item>, OIB 85127306373</item>
      <item>, OIB 85821130368</item>
      <item>, OIB 50670282682</item>
      <item>, OIB 50670282682</item>
      <item>, OIB 46830600751</item>
      <item>, OIB null</item>
      <item>, OIB 56826138353</item>
      <item>, OIB 92345732468</item>
      <item>, OIB 07837847925</item>
      <item>, OIB 48922277230</item>
      <item>, OIB 04402974520</item>
      <item>, OIB 96577868636</item>
      <item>, OIB null</item>
      <item>, OIB 35894904443</item>
      <item>, OIB null</item>
      <item>, OIB 89865160390</item>
      <item>, OIB 41112127430</item>
      <item>, OIB 70676517267</item>
      <item>, OIB null</item>
      <item>, OIB 29524210204</item>
      <item>, OIB 68580128211</item>
      <item>, OIB null</item>
      <item>, OIB 93269876765</item>
      <item>, OIB 38309740312</item>
      <item>, OIB 74210066591</item>
      <item>, OIB 82282572283</item>
      <item>, OIB null</item>
      <item>, OIB 09517317411</item>
      <item>, OIB 49398931487</item>
      <item>, OIB null</item>
      <item>, OIB 66049692921</item>
      <item>, OIB 07373599239</item>
      <item>, OIB 65051360088</item>
      <item>, OIB null</item>
      <item>, OIB 18683136487</item>
      <item>, OIB 78359961331</item>
      <item>, OIB null</item>
      <item>, OIB null</item>
      <item>, OIB 93225891495</item>
      <item>, OIB 82790074844</item>
      <item>, OIB 56826138353</item>
      <item>, OIB 19819724166</item>
      <item>, OIB 47897946377</item>
      <item>, OIB 82319776508</item>
      <item>, OIB null</item>
      <item>, OIB 69402757072</item>
      <item>, OIB 36709757659</item>
      <item>, OIB null</item>
      <item>, OIB 37476644793</item>
      <item>, OIB null</item>
      <item>, OIB 63073332379</item>
      <item>, OIB 21777333810</item>
      <item>, OIB null</item>
      <item>, OIB 28921383001</item>
      <item>, OIB 59706054982</item>
      <item>, OIB 78344221376</item>
      <item>, OIB 41274793973</item>
      <item>, OIB 38625793303</item>
      <item>, OIB 51203688235</item>
      <item>, OIB 47965841018</item>
      <item>, OIB 68419124305</item>
      <item>, OIB 33956120458</item>
      <item>, OIB 85584865987</item>
      <item>, OIB null</item>
      <item>, OIB null</item>
      <item>, OIB null</item>
      <item>, OIB 85127306373</item>
      <item>, OIB 54948902275</item>
      <item>, OIB null</item>
      <item>, OIB 05532178397</item>
      <item>, OIB 43698579132</item>
      <item>, OIB 84143469050</item>
      <item>, OIB 89917595934</item>
      <item>, OIB 21074825891</item>
      <item>, OIB 87939104217</item>
      <item>, OIB 76080865307</item>
      <item>, OIB 55646544786</item>
      <item>, OIB 59608054089</item>
      <item>, OIB 73872839985</item>
      <item>, OIB 24407104693</item>
      <item>, OIB 75901351091</item>
      <item>, OIB 73236308888</item>
      <item>, OIB 08011374888</item>
      <item>, OIB 65866256737</item>
      <item>, OIB 09529542053</item>
      <item>, OIB 10443683019</item>
      <item>, OIB 33120980772</item>
      <item>, OIB 66241675982</item>
      <item>, OIB 30770175855</item>
      <item>, OIB 83980708087</item>
      <item>, OIB 35189247498</item>
      <item>, OIB 12242231071</item>
      <item>, OIB 28025722533</item>
      <item>, OIB 99243667034</item>
      <item>, OIB 60785268681</item>
      <item>, OIB 25982798589</item>
      <item>, OIB 55533277123</item>
      <item>, OIB 00384008152</item>
      <item>, OIB 72332556277</item>
      <item>, OIB 24835949834</item>
      <item>, OIB 28508820612</item>
      <item>, OIB 74845370223</item>
      <item>, OIB 08101100980</item>
      <item>, OIB 33204721839</item>
      <item>, OIB 45513941394</item>
      <item>, OIB 31188799731</item>
      <item>, OIB 86091667582</item>
      <item>, OIB 16074465250</item>
      <item>, OIB 56655610557</item>
      <item>, OIB 35451219902</item>
      <item>, OIB 70114227603</item>
      <item>, OIB 70114227603</item>
      <item>, OIB 76848533915</item>
      <item>, OIB 47859397279</item>
      <item>, OIB 88915921313</item>
      <item>, OIB 55757464937</item>
      <item>, OIB 46839149373</item>
      <item>, OIB 83488729434</item>
      <item>, OIB 44890767273</item>
      <item>, OIB 53424861114</item>
      <item>, OIB 77925554696</item>
      <item>, OIB 63461897206</item>
      <item>, OIB 68271062216</item>
      <item>, OIB 83296807791</item>
      <item>, OIB 40730811746</item>
      <item>, OIB 30735770287</item>
      <item>, OIB 09539101243</item>
      <item>, OIB 10571584537</item>
      <item>, OIB 53903728630</item>
      <item>, OIB 94878152360</item>
      <item>, OIB 70961784599</item>
      <item>, OIB 62291039145</item>
      <item>, OIB 82967525191</item>
      <item>, OIB 94391191426</item>
      <item>, OIB 76350894229</item>
      <item>, OIB 99909425440</item>
      <item>, OIB 27457530614</item>
      <item>, OIB 60663993622</item>
      <item>, OIB 12577877147</item>
      <item>, OIB 27524265061</item>
      <item>, OIB 74420229729</item>
      <item>, OIB 24198956638</item>
      <item>, OIB 90776404563</item>
      <item>, OIB 38484140872</item>
      <item>, OIB 02437704848</item>
      <item>, OIB 02539671010</item>
      <item>, OIB 91475365556</item>
      <item>, OIB 49953370209</item>
      <item>, OIB 16048013538</item>
      <item>, OIB 57771107058</item>
      <item>, OIB 24630749503</item>
      <item>, OIB 28025722533</item>
      <item>, OIB 80183811492</item>
      <item>, OIB 98307576243</item>
      <item>, OIB 43563335947</item>
      <item>, OIB 00897882683</item>
      <item>, OIB 44230808110</item>
      <item>, OIB 38712300010</item>
      <item>, OIB 04419572654</item>
      <item>, OIB 80968217347</item>
      <item>, OIB 70008404713</item>
      <item>, OIB 81898965125</item>
      <item>, OIB 92836065068</item>
      <item>, OIB 93006547119</item>
      <item>, OIB 46466426123</item>
      <item>, OIB 62293366608</item>
      <item>, OIB 99873701212</item>
      <item>, OIB 57371012596</item>
      <item>, OIB 25876380285</item>
      <item>, OIB 51193036454</item>
      <item>, OIB 76231208532</item>
      <item>, OIB 44132340384</item>
      <item>, OIB 79176257167</item>
      <item>, OIB 03291272208</item>
      <item>, OIB 08852465695</item>
      <item>, OIB 53136752678</item>
      <item>, OIB 06947019866</item>
      <item>, OIB 72806517394</item>
      <item>, OIB 88962507191</item>
      <item>, OIB 45533211549</item>
      <item>, OIB 69242251733</item>
      <item>, OIB 31621777587</item>
      <item>, OIB 11727504421</item>
      <item>, OIB 66878442541</item>
      <item>, OIB 51005536058</item>
      <item>, OIB 67690387290</item>
      <item>, OIB 77283348907</item>
      <item>, OIB 78272535399</item>
      <item>, OIB 37611216898</item>
      <item>, OIB 72454967005</item>
      <item>, OIB 65516171063</item>
      <item>, OIB 99530955280</item>
      <item>, OIB 76824484181</item>
      <item>, OIB 96637597848</item>
      <item>, OIB 23239072373</item>
      <item>, OIB 39599282196</item>
      <item>, OIB 97499130016</item>
      <item>, OIB 75708915913</item>
      <item>, OIB 89514038279</item>
      <item>, OIB 55215862622</item>
      <item>, OIB 38730295070</item>
      <item>, OIB 76920975322</item>
      <item>, OIB 86091321106</item>
      <item>, OIB 15201258693</item>
      <item>, OIB 67149132840</item>
      <item>, OIB 93729454627</item>
      <item>, OIB 46777889915</item>
      <item>, OIB 16439489089</item>
      <item>, OIB 55268785640</item>
      <item>, OIB 43547284113</item>
      <item>, OIB 14798986072</item>
      <item>, OIB 56342789123</item>
      <item>, OIB null</item>
      <item>, OIB 56287080453</item>
      <item>, OIB 56075169776</item>
      <item>, OIB 61980608934</item>
      <item>, OIB 41941343564</item>
      <item>, OIB 54566384631</item>
      <item>, OIB null</item>
      <item>, OIB null</item>
      <item>, OIB null</item>
      <item>, OIB null</item>
      <item>, OIB 97465301721</item>
      <item>, OIB 01252163117</item>
      <item>, OIB 30842297926</item>
      <item>, OIB 30842297926</item>
      <item>, OIB 61980608934</item>
      <item>, OIB null</item>
      <item>, OIB 69370038985</item>
      <item>, OIB null</item>
      <item>, OIB 79000721319</item>
      <item>, OIB 03380490457</item>
      <item>, OIB 85821130368</item>
      <item>, OIB 04601923208</item>
      <item>, OIB null</item>
      <item>, OIB 03828238106</item>
      <item>, OIB 88234857624</item>
      <item>, OIB 97349366519</item>
      <item>, OIB 04323472109</item>
      <item>, OIB 64965084141</item>
      <item>, OIB 69326397242</item>
      <item>, OIB 78866932443</item>
      <item>, OIB 32284739479</item>
      <item>, OIB 41941343564</item>
      <item>, OIB 75666130770</item>
      <item>, OIB 61980608934</item>
      <item>, OIB 96821083726</item>
      <item>, OIB 85828625994</item>
      <item>, OIB 29615199749</item>
      <item>, OIB null</item>
      <item>, OIB 18683136487</item>
      <item>, OIB 18683136487</item>
      <item>, OIB 18683136487</item>
      <item>, OIB 18683136487</item>
      <item>, OIB 18683136487</item>
      <item>, OIB 18683136487</item>
      <item>, OIB 18683136487</item>
      <item>, OIB null</item>
      <item>, OIB null</item>
      <item>, OIB 23379427545</item>
      <item>, OIB 07837847925</item>
      <item>, OIB null</item>
      <item>, OIB 70793241859</item>
      <item>, OIB null</item>
      <item>, OIB 55472425213</item>
      <item>, OIB null</item>
      <item>, OIB 90017639391</item>
      <item>, OIB 38083028711</item>
      <item>, OIB 19345128906</item>
      <item>, OIB 61980608934</item>
      <item>, OIB null</item>
      <item>, OIB null</item>
      <item>, OIB 38083028711</item>
      <item>, OIB 85821130368</item>
      <item>, OIB 10098946497</item>
      <item>, OIB 86888847404</item>
      <item>, OIB 24743587539</item>
      <item>, OIB 33508911717</item>
      <item>, OIB 91478009603</item>
      <item>, OIB 52392458213</item>
      <item>, OIB 72332556277</item>
      <item>, OIB 44890767273</item>
      <item>, OIB 23131390669</item>
      <item>, OIB 21094494613</item>
      <item>, OIB 08563467932</item>
      <item>, OIB 69060952354</item>
      <item>, OIB 11403397863</item>
      <item>, OIB 31497688270</item>
      <item>, OIB 92020885489</item>
      <item>, OIB 08830644469</item>
      <item>, OIB 28123794048</item>
      <item>, OIB 12919457160</item>
      <item>, OIB 33120197409</item>
      <item>, OIB 91445751353</item>
      <item>, OIB 56034797647</item>
      <item>, OIB 10054205030</item>
      <item>, OIB 29357565225</item>
      <item>, OIB 42034643125</item>
      <item>, OIB 69863599942</item>
      <item>, OIB 98825603309</item>
      <item>, OIB 79576557482</item>
      <item>, OIB 26635293339</item>
      <item>, OIB 34969575575</item>
      <item>, OIB 59002364613</item>
      <item>, OIB 82096480140</item>
      <item>, OIB 19915712920</item>
      <item>, OIB 29776220525</item>
      <item>, OIB 93618932042</item>
      <item>, OIB 81391207997</item>
      <item>, OIB 57017761001</item>
      <item>, OIB 21943772484</item>
      <item>, OIB 17080094552</item>
      <item>, OIB 68180763414</item>
      <item>, OIB 34453706637</item>
      <item>, OIB 66904421085</item>
      <item>, OIB 47281082801</item>
      <item>, OIB 45519634047</item>
      <item>, OIB 74171273839</item>
      <item>, OIB null</item>
      <item>, OIB 18683136487</item>
      <item>, OIB null</item>
      <item>, OIB null</item>
      <item>, OIB null</item>
      <item>, OIB 50608806627</item>
      <item>, OIB 74697035343</item>
      <item>, OIB 09033661295</item>
      <item>, OIB 99777361372</item>
      <item>, OIB null</item>
      <item>, OIB 39364629552</item>
      <item>, OIB 49371248632</item>
      <item>, OIB 68175280792</item>
      <item>, OIB 18080781553</item>
      <item>, OIB 00893712988</item>
      <item>, OIB 36917498674</item>
      <item>, OIB 05569494546</item>
      <item>, OIB 07285230342</item>
      <item>, OIB 50974371502</item>
      <item>, OIB 80639746410</item>
      <item>, OIB 18526555730</item>
      <item>, OIB 43799885260</item>
      <item>, OIB 94965914070</item>
      <item>, OIB 06811970314</item>
      <item>, OIB 88385690941</item>
      <item>, OIB 38311171100</item>
      <item>, OIB 23944179531</item>
      <item>, OIB 97860316263</item>
      <item>, OIB 62683960216</item>
      <item>, OIB 18609350440</item>
      <item>, OIB 67925940620</item>
      <item>, OIB 73001510209</item>
      <item>, OIB 77723253899</item>
      <item>, OIB 18977071620</item>
      <item>, OIB 29966440390</item>
      <item>, OIB 56588665795</item>
      <item>, OIB 99810426480</item>
      <item>, OIB 45845212026</item>
      <item>, OIB 63402483386</item>
      <item>, OIB 90714609552</item>
      <item>, OIB 12287964630</item>
      <item>, OIB 41258960204</item>
      <item>, OIB 09291034408</item>
      <item>, OIB 33725767264</item>
      <item>, OIB 94339540336</item>
      <item>, OIB 38057391892</item>
      <item>, OIB 33007404175</item>
      <item>, OIB 34296544282</item>
      <item>, OIB 04083001132</item>
      <item>, OIB 84941173128</item>
      <item>, OIB 89654935153</item>
      <item>, OIB 86080104106</item>
      <item>, OIB 49290967945</item>
      <item>, OIB 29265973045</item>
      <item>, OIB 73389614517</item>
      <item>, OIB 97701748344</item>
      <item>, OIB 65069642793</item>
      <item>, OIB 35557811513</item>
      <item>, OIB 69239215555</item>
      <item>, OIB 19390672750</item>
      <item>, OIB 32937631192</item>
      <item>, OIB 93570683955</item>
      <item>, OIB 93519007247</item>
      <item>, OIB 81898965125</item>
      <item>, OIB 68762006562</item>
      <item>, OIB 46466426123</item>
      <item>, OIB 15402538356</item>
      <item>, OIB 08033901183</item>
      <item>, OIB 17311242164</item>
      <item>, OIB 09675579569</item>
      <item>, OIB 72189149878</item>
      <item>, OIB 21589065823</item>
      <item>, OIB 59401221926</item>
      <item>, OIB 58219699024</item>
      <item>, OIB 67223092915</item>
      <item>, OIB 82167098700</item>
      <item>, OIB 80719299509</item>
      <item>, OIB 05763270433</item>
      <item>, OIB 99568210497</item>
      <item>, OIB 78878339902</item>
      <item>, OIB 35555990248</item>
      <item>, OIB 50973171038</item>
      <item>, OIB 15738553325</item>
      <item>, OIB 39636384582</item>
      <item>, OIB 63604163211</item>
      <item>, OIB 41476060687</item>
      <item>, OIB 63781484968</item>
      <item>, OIB 90598357164</item>
      <item>, OIB 72594587030</item>
      <item>, OIB 71000445833</item>
      <item>, OIB 18659409558</item>
      <item>, OIB 62951288048</item>
      <item>, OIB 70468304794</item>
      <item>, OIB 47387004597</item>
      <item>, OIB 09903259382</item>
      <item>, OIB 02726524452</item>
      <item>, OIB 83662319172</item>
      <item>, OIB 46863766369</item>
      <item>, OIB 21657975586</item>
      <item>, OIB 91749079767</item>
      <item>, OIB 78206251147</item>
      <item>, OIB 16838023061</item>
      <item>, OIB 00132520638</item>
      <item>, OIB 74813693236</item>
      <item>, OIB 49854875039</item>
      <item>, OIB 49873220891</item>
      <item>, OIB 97693442104</item>
      <item>, OIB 26638303946</item>
      <item>, OIB 83686976296</item>
      <item>, OIB 97696546556</item>
      <item>, OIB 69438273166</item>
      <item>, OIB 67907347725</item>
      <item>, OIB 70330715284</item>
      <item>, OIB 33507058945</item>
      <item>, OIB 78714538239</item>
      <item>, OIB 11849010850</item>
      <item>, OIB 49917991796</item>
      <item>, OIB 74901888496</item>
      <item>, OIB 87272819238</item>
      <item>, OIB 04209324873</item>
      <item>, OIB 74750176046</item>
      <item>, OIB 67345729042</item>
      <item>, OIB 19997991153</item>
      <item>, OIB 98976446888</item>
      <item>, OIB 91949654327</item>
      <item>, OIB 87687857774</item>
      <item>, OIB 30924166560</item>
      <item>, OIB 19856164686</item>
      <item>, OIB 72590351524</item>
      <item>, OIB 09827250222</item>
      <item>, OIB 52705592800</item>
      <item>, OIB 31016018881</item>
      <item>, OIB 80409745726</item>
      <item>, OIB 02401555720</item>
      <item>, OIB 76156352997</item>
      <item>, OIB 92738597282</item>
      <item>, OIB 84681628783</item>
      <item>, OIB 55675650848</item>
      <item>, OIB 70824276539</item>
      <item>, OIB 61576258120</item>
      <item>, OIB 11081458098</item>
      <item>, OIB 07885551191</item>
      <item>, OIB 59974477956</item>
      <item>, OIB 27192920551</item>
      <item>, OIB 17394409236</item>
      <item>, OIB 44567225674</item>
      <item>, OIB 82341180529</item>
      <item>, OIB 69257203171</item>
      <item>, OIB 01138031201</item>
      <item>, OIB 58881798829</item>
      <item>, OIB 54591476829</item>
      <item>, OIB 29953576092</item>
      <item>, OIB 45375542461</item>
      <item>, OIB 41344179016</item>
      <item>, OIB 73917202839</item>
      <item>, OIB 49269171098</item>
      <item>, OIB 34937918610</item>
      <item>, OIB 00968558935</item>
      <item>, OIB 50194808421</item>
      <item>, OIB 95397541786</item>
      <item>, OIB 65152954463</item>
      <item>, OIB 62510013110</item>
      <item>, OIB 86909984538</item>
      <item>, OIB 18023655586</item>
      <item>, OIB 23248459290</item>
      <item>, OIB 10307450473</item>
      <item>, OIB 79369933858</item>
      <item>, OIB 24212828078</item>
      <item>, OIB 56508525212</item>
      <item>, OIB 38337274260</item>
      <item>, OIB 87317474850</item>
      <item>, OIB 37389823251</item>
      <item>, OIB 85205650926</item>
      <item>, OIB 92085359240</item>
      <item>, OIB 44061509536</item>
      <item>, OIB 32681502260</item>
      <item>, OIB 32989170521</item>
      <item>, OIB 33573858243</item>
      <item>, OIB 03673706981</item>
      <item>, OIB 87726686946</item>
      <item>, OIB 24544706980</item>
      <item>, OIB 96155411085</item>
      <item>, OIB 53959056974</item>
      <item>, OIB 12351935621</item>
      <item>, OIB 14390943845</item>
      <item>, OIB 23355936969</item>
      <item>, OIB 42779808936</item>
      <item>, OIB 28602503915</item>
      <item>, OIB 66582117749</item>
      <item>, OIB 79153132638</item>
      <item>, OIB 80843491669</item>
      <item>, OIB 88248589366</item>
      <item>, OIB 49545684243</item>
      <item>, OIB 54712970747</item>
      <item>, OIB 87811623322</item>
      <item>, OIB 91056811857</item>
      <item>, OIB 75286000064</item>
      <item>, OIB 48042737399</item>
      <item>, OIB 35675614034</item>
      <item>, OIB 27370139872</item>
      <item>, OIB 74628173475</item>
      <item>, OIB 64571848035</item>
      <item>, OIB 30868427553</item>
      <item>, OIB 28508820612</item>
      <item>, OIB 68535764041</item>
      <item>, OIB 17589644925</item>
      <item>, OIB 79046275268</item>
      <item>, OIB 78517901315</item>
      <item>, OIB 68766264149</item>
      <item>, OIB 49619386391</item>
      <item>, OIB 10163841708</item>
      <item>, OIB 63327603131</item>
      <item>, OIB 36844611036</item>
      <item>, OIB 90436045680</item>
      <item>, OIB 79546057657</item>
      <item>, OIB 14695878450</item>
      <item>, OIB 45662446398</item>
      <item>, OIB 21781090554</item>
      <item>, OIB 39126309445</item>
      <item>, OIB 06763759506</item>
      <item>, OIB 01089958101</item>
      <item>, OIB 47030103613</item>
      <item>, OIB 89771272445</item>
      <item>, OIB 76197116887</item>
      <item>, OIB 58528189918</item>
      <item>, OIB 72532024891</item>
      <item>, OIB 48186805492</item>
      <item>, OIB 69926366099</item>
      <item>, OIB 66481146396</item>
      <item>, OIB 48544328267</item>
      <item>, OIB 47913512214</item>
      <item>, OIB 06010961010</item>
      <item>, OIB 98862228387</item>
      <item>, OIB 51619560640</item>
      <item>, OIB 91173398058</item>
      <item>, OIB 34978148355</item>
      <item>, OIB 52683808409</item>
      <item>, OIB 92736733656</item>
      <item>, OIB 75774016292</item>
      <item>, OIB 98826275620</item>
      <item>, OIB 03185976635</item>
      <item>, OIB 03263396290</item>
      <item>, OIB 42998076332</item>
      <item>, OIB 03796593117</item>
      <item>, OIB 29691845355</item>
      <item>, OIB 32330076899</item>
      <item>, OIB 09324740808</item>
      <item>, OIB 26353444269</item>
      <item>, OIB 16954022739</item>
      <item>, OIB 43858024645</item>
      <item>, OIB 51516687457</item>
      <item>, OIB 03030085275</item>
      <item>, OIB 40304138585</item>
      <item>, OIB 34147480025</item>
      <item>, OIB 03502691709</item>
      <item>, OIB 81852427870</item>
      <item>, OIB 86920054956</item>
      <item>, OIB 03031267329</item>
      <item>, OIB 32252086462</item>
      <item>, OIB 01784422133</item>
      <item>, OIB 53119078542</item>
      <item>, OIB 04871127862</item>
      <item>, OIB 00231948560</item>
      <item>, OIB 48154982931</item>
      <item>, OIB 27313861620</item>
      <item>, OIB 37671686952</item>
      <item>, OIB 25772566590</item>
      <item>, OIB 77476367069</item>
      <item>, OIB 37811046307</item>
      <item>, OIB 96208368856</item>
      <item>, OIB 46981853030</item>
      <item>, OIB 62904573776</item>
      <item>, OIB 04571043319</item>
      <item>, OIB 11440453978</item>
      <item>, OIB 15724160128</item>
      <item>, OIB 13682411690</item>
      <item>, OIB 67771387421</item>
      <item>, OIB 12244754061</item>
      <item>, OIB 24488999707</item>
      <item>, OIB 01952579328</item>
      <item>, OIB 14428054555</item>
      <item>, OIB 70694448376</item>
      <item>, OIB 82064030568</item>
      <item>, OIB 39917579317</item>
      <item>, OIB 20916812996</item>
      <item>, OIB 81559542363</item>
      <item>, OIB 26187211202</item>
      <item>, OIB 89096228977</item>
      <item>, OIB 88234857624</item>
      <item>, OIB 53374014167</item>
      <item>, OIB 94704411458</item>
      <item>, OIB 71821692373</item>
      <item>, OIB 09408788504</item>
      <item>, OIB 07038339077</item>
      <item>, OIB 38900880602</item>
      <item>, OIB 45192577645</item>
      <item>, OIB 05247958818</item>
      <item>, OIB 28166909018</item>
      <item>, OIB 80645998554</item>
      <item>, OIB 31496851195</item>
      <item>, OIB 55633242961</item>
      <item>, OIB 63353072185</item>
      <item>, OIB 84009834780</item>
      <item>, OIB 15832739048</item>
      <item>, OIB 94366468246</item>
      <item>, OIB 36758209001</item>
      <item>, OIB 25141930670</item>
      <item>, OIB 97869422869</item>
      <item>, OIB 89998355619</item>
      <item>, OIB 95095320611</item>
      <item>, OIB 61713318858</item>
      <item>, OIB 86857726322</item>
      <item>, OIB 30483848227</item>
      <item>, OIB 09167064985</item>
      <item>, OIB 95864491355</item>
      <item>, OIB 73723486062</item>
      <item>, OIB 77384310693</item>
      <item>, OIB 43910221929</item>
      <item>, OIB 06357620254</item>
      <item>, OIB 08079634276</item>
      <item>, OIB 01091360979</item>
      <item>, OIB 91655777185</item>
      <item>, OIB 50708267696</item>
      <item>, OIB 41935131740</item>
      <item>, OIB 46303939151</item>
      <item>, OIB 93848978885</item>
      <item>, OIB 57207922181</item>
      <item>, OIB 45120406456</item>
      <item>, OIB 89412859402</item>
      <item>, OIB 61288856543</item>
      <item>, OIB 78979895187</item>
      <item>, OIB 28469423878</item>
      <item>, OIB 58654492314</item>
      <item>, OIB 00849791179</item>
      <item>, OIB null</item>
      <item>, OIB 57170132138</item>
      <item>, OIB 77198987590</item>
      <item>, OIB 65331626489</item>
      <item>, OIB 84315022246</item>
      <item>, OIB 08519715626</item>
      <item>, OIB 72508288201</item>
      <item>, OIB 33099880685</item>
      <item>, OIB 52615536531</item>
      <item>, OIB 16315354223</item>
      <item>, OIB 24889115799</item>
      <item>, OIB 63442370123</item>
      <item>, OIB 28097018986</item>
      <item>, OIB 13567782306</item>
      <item>, OIB 91815577545</item>
      <item>, OIB 65189931544</item>
      <item>, OIB 51253879731</item>
      <item>, OIB 75688399939</item>
      <item>, OIB 85982645988</item>
      <item>, OIB 57479376750</item>
      <item>, OIB null</item>
      <item>, OIB 40723467363</item>
      <item>, OIB 80590033491</item>
      <item>, OIB 18562262384</item>
      <item>, OIB 81034283040</item>
      <item>, OIB 12822553870</item>
      <item>, OIB 26067778479</item>
      <item>, OIB 44484653228</item>
      <item>, OIB 02369489649</item>
      <item>, OIB 21918343692</item>
      <item>, OIB 11925765994</item>
      <item>, OIB 55906727777</item>
      <item>, OIB 50670282682</item>
      <item>, OIB 84143512273</item>
      <item>, OIB 08611982578</item>
      <item>, OIB 19997474853</item>
      <item>, OIB 31024530599</item>
      <item>, OIB 82920304679</item>
      <item>, OIB 75956845709</item>
      <item>, OIB 90828303800</item>
      <item>, OIB 40858158040</item>
      <item>, OIB 68871210232</item>
      <item>, OIB 38554028146</item>
      <item>, OIB 03677154609</item>
      <item>, OIB 20105696184</item>
      <item>, OIB 99253273877</item>
      <item>, OIB 45836749093</item>
      <item>, OIB 63957170679</item>
      <item>, OIB 13489275071</item>
      <item>, OIB 49276013054</item>
      <item>, OIB 13586987904</item>
      <item>, OIB 60970664434</item>
      <item>, OIB 02336991708</item>
      <item>, OIB 21943772484</item>
      <item>, OIB 14338735105</item>
      <item>, OIB 77317760491</item>
      <item>, OIB 03739843191</item>
      <item>, OIB 22986331166</item>
      <item>, OIB 36571760060</item>
      <item>, OIB 45482063767</item>
      <item>, OIB 59639817186</item>
      <item>, OIB 78110711892</item>
      <item>, OIB 08200114705</item>
      <item>, OIB 96762020666</item>
      <item>, OIB 68629820074</item>
      <item>, OIB 69745327532</item>
      <item>, OIB 27105475264</item>
      <item>, OIB 36735285579</item>
      <item>, OIB 77606115521</item>
      <item>, OIB 12822553870</item>
      <item>, OIB 75885216649</item>
      <item>, OIB 07556207031</item>
      <item>, OIB 00526661882</item>
      <item>, OIB 34302227455</item>
      <item>, OIB 56814423724</item>
      <item>, OIB 23922325811</item>
      <item>, OIB 71120573278</item>
      <item>, OIB 12578026353</item>
      <item>, OIB 35027187093</item>
      <item>, OIB 25751926536</item>
      <item>, OIB 50880474980</item>
      <item>, OIB 70924511514</item>
      <item>, OIB 42081497162</item>
      <item>, OIB 31812224044</item>
      <item>, OIB 58654492314</item>
      <item>, OIB 63554079953</item>
      <item>, OIB 98584327843</item>
      <item>, OIB 87171204134</item>
      <item>, OIB 95889329970</item>
      <item>, OIB 30978785630</item>
      <item>, OIB 63013573312</item>
      <item>, OIB 04756380103</item>
      <item>, OIB 09297890199</item>
      <item>, OIB 54951995215</item>
      <item>, OIB 00140332153</item>
      <item>, OIB 52467354389</item>
      <item>, OIB 36063141303</item>
      <item>, OIB 19390672750</item>
      <item>, OIB null</item>
      <item>, OIB null</item>
      <item>, OIB 33403885817</item>
      <item>, OIB 12686040110</item>
      <item>, OIB 31101575725</item>
      <item>, OIB 16188516711</item>
      <item>, OIB 75216071342</item>
      <item>, OIB 13212109596</item>
      <item>, OIB 52353697771</item>
      <item>, OIB 57885132100</item>
      <item>, OIB 69602776663</item>
      <item>, OIB 68329484134</item>
      <item>, OIB 56342789123</item>
      <item>, OIB 79000721319</item>
      <item>, OIB 30382973961</item>
      <item>, OIB 03380490457</item>
      <item>, OIB 59706054982</item>
      <item>, OIB 54948902275</item>
      <item>, OIB 35141086138</item>
      <item>, OIB 65331410683</item>
      <item>, OIB 98309510309</item>
      <item>, OIB 16994220173</item>
      <item>, OIB 22739898593</item>
      <item>, OIB 18697161464</item>
      <item>, OIB 89755384389</item>
      <item>, OIB 29538074286</item>
    </izvorni_sadrzaj>
    <derivirana_varijabla naziv="DomainObject.Predmet.SudioniciListNazivOIB_1">
      <item>, OIB 70793241859</item>
      <item>, OIB 18683136487</item>
      <item>, OIB 07837847925</item>
      <item>, OIB null</item>
      <item>, OIB 85821130368</item>
      <item>, OIB 64546066176</item>
      <item>, OIB 62875698528</item>
      <item>, OIB 34440814040</item>
      <item>, OIB 71304592430</item>
      <item>, OIB 42669674962</item>
      <item>, OIB null</item>
      <item>, OIB 46830600751</item>
      <item>, OIB 37710339746</item>
      <item>, OIB 14595893401</item>
      <item>, OIB 71855290129</item>
      <item>, OIB 39228456312</item>
      <item>, OIB 30993782023</item>
      <item>, OIB 32709834358</item>
      <item>, OIB 94472454976</item>
      <item>, OIB 16457179668</item>
      <item>, OIB 99406899243</item>
      <item>, OIB null</item>
      <item>, OIB 81793146560</item>
      <item>, OIB 83918065246</item>
      <item>, OIB 12012147571</item>
      <item>, OIB 41387373932</item>
      <item>, OIB 16912997621</item>
      <item>, OIB 77082063693</item>
      <item>, OIB 45878059290</item>
      <item>, OIB null</item>
      <item>, OIB 35075764438</item>
      <item>, OIB 38812451417</item>
      <item>, OIB 01049951500</item>
      <item>, OIB 91720486742</item>
      <item>, OIB 35557811513</item>
      <item>, OIB 30557474014</item>
      <item>, OIB 94472454976</item>
      <item>, OIB 94187441810</item>
      <item>, OIB 62890333516</item>
      <item>, OIB null</item>
      <item>, OIB null</item>
      <item>, OIB 21268596817</item>
      <item>, OIB null</item>
      <item>, OIB null</item>
      <item>, OIB null</item>
      <item>, OIB 35721802898</item>
      <item>, OIB 46830600751</item>
      <item>, OIB 16829467929</item>
      <item>, OIB 06992092556</item>
      <item>, OIB 72232886006</item>
      <item>, OIB 14480721492</item>
      <item>, OIB 16205687638</item>
      <item>, OIB 32179081874</item>
      <item>, OIB 33392005961</item>
      <item>, OIB 84368186611</item>
      <item>, OIB 27355904472</item>
      <item>, OIB null</item>
      <item>, OIB 23269006802</item>
      <item>, OIB null</item>
      <item>, OIB 24543050439</item>
      <item>, OIB 22413472900</item>
      <item>, OIB 70793241859</item>
      <item>, OIB 33417474295</item>
      <item>, OIB 71527463594</item>
      <item>, OIB null</item>
      <item>, OIB 88448992592</item>
      <item>, OIB 26187994862</item>
      <item>, OIB 91861480870</item>
      <item>, OIB 64406809162</item>
      <item>, OIB 63433937940</item>
      <item>, OIB 03462724779</item>
      <item>, OIB 19033633778</item>
      <item>, OIB 75666130770</item>
      <item>, OIB null</item>
      <item>, OIB 42122172362</item>
      <item>, OIB 38272342702</item>
      <item>, OIB 71142152777</item>
      <item>, OIB 87311810356</item>
      <item>, OIB 85127306373</item>
      <item>, OIB 85821130368</item>
      <item>, OIB 50670282682</item>
      <item>, OIB 50670282682</item>
      <item>, OIB 46830600751</item>
      <item>, OIB null</item>
      <item>, OIB 56826138353</item>
      <item>, OIB 92345732468</item>
      <item>, OIB 07837847925</item>
      <item>, OIB 48922277230</item>
      <item>, OIB 04402974520</item>
      <item>, OIB 96577868636</item>
      <item>, OIB null</item>
      <item>, OIB 35894904443</item>
      <item>, OIB null</item>
      <item>, OIB 89865160390</item>
      <item>, OIB 41112127430</item>
      <item>, OIB 70676517267</item>
      <item>, OIB null</item>
      <item>, OIB 29524210204</item>
      <item>, OIB 68580128211</item>
      <item>, OIB null</item>
      <item>, OIB 93269876765</item>
      <item>, OIB 38309740312</item>
      <item>, OIB 74210066591</item>
      <item>, OIB 82282572283</item>
      <item>, OIB null</item>
      <item>, OIB 09517317411</item>
      <item>, OIB 49398931487</item>
      <item>, OIB null</item>
      <item>, OIB 66049692921</item>
      <item>, OIB 07373599239</item>
      <item>, OIB 65051360088</item>
      <item>, OIB null</item>
      <item>, OIB 18683136487</item>
      <item>, OIB 78359961331</item>
      <item>, OIB null</item>
      <item>, OIB null</item>
      <item>, OIB 93225891495</item>
      <item>, OIB 82790074844</item>
      <item>, OIB 56826138353</item>
      <item>, OIB 19819724166</item>
      <item>, OIB 47897946377</item>
      <item>, OIB 82319776508</item>
      <item>, OIB null</item>
      <item>, OIB 69402757072</item>
      <item>, OIB 36709757659</item>
      <item>, OIB null</item>
      <item>, OIB 37476644793</item>
      <item>, OIB null</item>
      <item>, OIB 63073332379</item>
      <item>, OIB 21777333810</item>
      <item>, OIB null</item>
      <item>, OIB 28921383001</item>
      <item>, OIB 59706054982</item>
      <item>, OIB 78344221376</item>
      <item>, OIB 41274793973</item>
      <item>, OIB 38625793303</item>
      <item>, OIB 51203688235</item>
      <item>, OIB 47965841018</item>
      <item>, OIB 68419124305</item>
      <item>, OIB 33956120458</item>
      <item>, OIB 85584865987</item>
      <item>, OIB null</item>
      <item>, OIB null</item>
      <item>, OIB null</item>
      <item>, OIB 85127306373</item>
      <item>, OIB 54948902275</item>
      <item>, OIB null</item>
      <item>, OIB 05532178397</item>
      <item>, OIB 43698579132</item>
      <item>, OIB 84143469050</item>
      <item>, OIB 89917595934</item>
      <item>, OIB 21074825891</item>
      <item>, OIB 87939104217</item>
      <item>, OIB 76080865307</item>
      <item>, OIB 55646544786</item>
      <item>, OIB 59608054089</item>
      <item>, OIB 73872839985</item>
      <item>, OIB 24407104693</item>
      <item>, OIB 75901351091</item>
      <item>, OIB 73236308888</item>
      <item>, OIB 08011374888</item>
      <item>, OIB 65866256737</item>
      <item>, OIB 09529542053</item>
      <item>, OIB 10443683019</item>
      <item>, OIB 33120980772</item>
      <item>, OIB 66241675982</item>
      <item>, OIB 30770175855</item>
      <item>, OIB 83980708087</item>
      <item>, OIB 35189247498</item>
      <item>, OIB 12242231071</item>
      <item>, OIB 28025722533</item>
      <item>, OIB 99243667034</item>
      <item>, OIB 60785268681</item>
      <item>, OIB 25982798589</item>
      <item>, OIB 55533277123</item>
      <item>, OIB 00384008152</item>
      <item>, OIB 72332556277</item>
      <item>, OIB 24835949834</item>
      <item>, OIB 28508820612</item>
      <item>, OIB 74845370223</item>
      <item>, OIB 08101100980</item>
      <item>, OIB 33204721839</item>
      <item>, OIB 45513941394</item>
      <item>, OIB 31188799731</item>
      <item>, OIB 86091667582</item>
      <item>, OIB 16074465250</item>
      <item>, OIB 56655610557</item>
      <item>, OIB 35451219902</item>
      <item>, OIB 70114227603</item>
      <item>, OIB 70114227603</item>
      <item>, OIB 76848533915</item>
      <item>, OIB 47859397279</item>
      <item>, OIB 88915921313</item>
      <item>, OIB 55757464937</item>
      <item>, OIB 46839149373</item>
      <item>, OIB 83488729434</item>
      <item>, OIB 44890767273</item>
      <item>, OIB 53424861114</item>
      <item>, OIB 77925554696</item>
      <item>, OIB 63461897206</item>
      <item>, OIB 68271062216</item>
      <item>, OIB 83296807791</item>
      <item>, OIB 40730811746</item>
      <item>, OIB 30735770287</item>
      <item>, OIB 09539101243</item>
      <item>, OIB 10571584537</item>
      <item>, OIB 53903728630</item>
      <item>, OIB 94878152360</item>
      <item>, OIB 70961784599</item>
      <item>, OIB 62291039145</item>
      <item>, OIB 82967525191</item>
      <item>, OIB 94391191426</item>
      <item>, OIB 76350894229</item>
      <item>, OIB 99909425440</item>
      <item>, OIB 27457530614</item>
      <item>, OIB 60663993622</item>
      <item>, OIB 12577877147</item>
      <item>, OIB 27524265061</item>
      <item>, OIB 74420229729</item>
      <item>, OIB 24198956638</item>
      <item>, OIB 90776404563</item>
      <item>, OIB 38484140872</item>
      <item>, OIB 02437704848</item>
      <item>, OIB 02539671010</item>
      <item>, OIB 91475365556</item>
      <item>, OIB 49953370209</item>
      <item>, OIB 16048013538</item>
      <item>, OIB 57771107058</item>
      <item>, OIB 24630749503</item>
      <item>, OIB 28025722533</item>
      <item>, OIB 80183811492</item>
      <item>, OIB 98307576243</item>
      <item>, OIB 43563335947</item>
      <item>, OIB 00897882683</item>
      <item>, OIB 44230808110</item>
      <item>, OIB 38712300010</item>
      <item>, OIB 04419572654</item>
      <item>, OIB 80968217347</item>
      <item>, OIB 70008404713</item>
      <item>, OIB 81898965125</item>
      <item>, OIB 92836065068</item>
      <item>, OIB 93006547119</item>
      <item>, OIB 46466426123</item>
      <item>, OIB 62293366608</item>
      <item>, OIB 99873701212</item>
      <item>, OIB 57371012596</item>
      <item>, OIB 25876380285</item>
      <item>, OIB 51193036454</item>
      <item>, OIB 76231208532</item>
      <item>, OIB 44132340384</item>
      <item>, OIB 79176257167</item>
      <item>, OIB 03291272208</item>
      <item>, OIB 08852465695</item>
      <item>, OIB 53136752678</item>
      <item>, OIB 06947019866</item>
      <item>, OIB 72806517394</item>
      <item>, OIB 88962507191</item>
      <item>, OIB 45533211549</item>
      <item>, OIB 69242251733</item>
      <item>, OIB 31621777587</item>
      <item>, OIB 11727504421</item>
      <item>, OIB 66878442541</item>
      <item>, OIB 51005536058</item>
      <item>, OIB 67690387290</item>
      <item>, OIB 77283348907</item>
      <item>, OIB 78272535399</item>
      <item>, OIB 37611216898</item>
      <item>, OIB 72454967005</item>
      <item>, OIB 65516171063</item>
      <item>, OIB 99530955280</item>
      <item>, OIB 76824484181</item>
      <item>, OIB 96637597848</item>
      <item>, OIB 23239072373</item>
      <item>, OIB 39599282196</item>
      <item>, OIB 97499130016</item>
      <item>, OIB 75708915913</item>
      <item>, OIB 89514038279</item>
      <item>, OIB 55215862622</item>
      <item>, OIB 38730295070</item>
      <item>, OIB 76920975322</item>
      <item>, OIB 86091321106</item>
      <item>, OIB 15201258693</item>
      <item>, OIB 67149132840</item>
      <item>, OIB 93729454627</item>
      <item>, OIB 46777889915</item>
      <item>, OIB 16439489089</item>
      <item>, OIB 55268785640</item>
      <item>, OIB 43547284113</item>
      <item>, OIB 14798986072</item>
      <item>, OIB 56342789123</item>
      <item>, OIB null</item>
      <item>, OIB 56287080453</item>
      <item>, OIB 56075169776</item>
      <item>, OIB 61980608934</item>
      <item>, OIB 41941343564</item>
      <item>, OIB 54566384631</item>
      <item>, OIB null</item>
      <item>, OIB null</item>
      <item>, OIB null</item>
      <item>, OIB null</item>
      <item>, OIB 97465301721</item>
      <item>, OIB 01252163117</item>
      <item>, OIB 30842297926</item>
      <item>, OIB 30842297926</item>
      <item>, OIB 61980608934</item>
      <item>, OIB null</item>
      <item>, OIB 69370038985</item>
      <item>, OIB null</item>
      <item>, OIB 79000721319</item>
      <item>, OIB 03380490457</item>
      <item>, OIB 85821130368</item>
      <item>, OIB 04601923208</item>
      <item>, OIB null</item>
      <item>, OIB 03828238106</item>
      <item>, OIB 88234857624</item>
      <item>, OIB 97349366519</item>
      <item>, OIB 04323472109</item>
      <item>, OIB 64965084141</item>
      <item>, OIB 69326397242</item>
      <item>, OIB 78866932443</item>
      <item>, OIB 32284739479</item>
      <item>, OIB 41941343564</item>
      <item>, OIB 75666130770</item>
      <item>, OIB 61980608934</item>
      <item>, OIB 96821083726</item>
      <item>, OIB 85828625994</item>
      <item>, OIB 29615199749</item>
      <item>, OIB null</item>
      <item>, OIB 18683136487</item>
      <item>, OIB 18683136487</item>
      <item>, OIB 18683136487</item>
      <item>, OIB 18683136487</item>
      <item>, OIB 18683136487</item>
      <item>, OIB 18683136487</item>
      <item>, OIB 18683136487</item>
      <item>, OIB null</item>
      <item>, OIB null</item>
      <item>, OIB 23379427545</item>
      <item>, OIB 07837847925</item>
      <item>, OIB null</item>
      <item>, OIB 70793241859</item>
      <item>, OIB null</item>
      <item>, OIB 55472425213</item>
      <item>, OIB null</item>
      <item>, OIB 90017639391</item>
      <item>, OIB 38083028711</item>
      <item>, OIB 19345128906</item>
      <item>, OIB 61980608934</item>
      <item>, OIB null</item>
      <item>, OIB null</item>
      <item>, OIB 38083028711</item>
      <item>, OIB 85821130368</item>
      <item>, OIB 10098946497</item>
      <item>, OIB 86888847404</item>
      <item>, OIB 24743587539</item>
      <item>, OIB 33508911717</item>
      <item>, OIB 91478009603</item>
      <item>, OIB 52392458213</item>
      <item>, OIB 72332556277</item>
      <item>, OIB 44890767273</item>
      <item>, OIB 23131390669</item>
      <item>, OIB 21094494613</item>
      <item>, OIB 08563467932</item>
      <item>, OIB 69060952354</item>
      <item>, OIB 11403397863</item>
      <item>, OIB 31497688270</item>
      <item>, OIB 92020885489</item>
      <item>, OIB 08830644469</item>
      <item>, OIB 28123794048</item>
      <item>, OIB 12919457160</item>
      <item>, OIB 33120197409</item>
      <item>, OIB 91445751353</item>
      <item>, OIB 56034797647</item>
      <item>, OIB 10054205030</item>
      <item>, OIB 29357565225</item>
      <item>, OIB 42034643125</item>
      <item>, OIB 69863599942</item>
      <item>, OIB 98825603309</item>
      <item>, OIB 79576557482</item>
      <item>, OIB 26635293339</item>
      <item>, OIB 34969575575</item>
      <item>, OIB 59002364613</item>
      <item>, OIB 82096480140</item>
      <item>, OIB 19915712920</item>
      <item>, OIB 29776220525</item>
      <item>, OIB 93618932042</item>
      <item>, OIB 81391207997</item>
      <item>, OIB 57017761001</item>
      <item>, OIB 21943772484</item>
      <item>, OIB 17080094552</item>
      <item>, OIB 68180763414</item>
      <item>, OIB 34453706637</item>
      <item>, OIB 66904421085</item>
      <item>, OIB 47281082801</item>
      <item>, OIB 45519634047</item>
      <item>, OIB 74171273839</item>
      <item>, OIB null</item>
      <item>, OIB 18683136487</item>
      <item>, OIB null</item>
      <item>, OIB null</item>
      <item>, OIB null</item>
      <item>, OIB 50608806627</item>
      <item>, OIB 74697035343</item>
      <item>, OIB 09033661295</item>
      <item>, OIB 99777361372</item>
      <item>, OIB null</item>
      <item>, OIB 39364629552</item>
      <item>, OIB 49371248632</item>
      <item>, OIB 68175280792</item>
      <item>, OIB 18080781553</item>
      <item>, OIB 00893712988</item>
      <item>, OIB 36917498674</item>
      <item>, OIB 05569494546</item>
      <item>, OIB 07285230342</item>
      <item>, OIB 50974371502</item>
      <item>, OIB 80639746410</item>
      <item>, OIB 18526555730</item>
      <item>, OIB 43799885260</item>
      <item>, OIB 94965914070</item>
      <item>, OIB 06811970314</item>
      <item>, OIB 88385690941</item>
      <item>, OIB 38311171100</item>
      <item>, OIB 23944179531</item>
      <item>, OIB 97860316263</item>
      <item>, OIB 62683960216</item>
      <item>, OIB 18609350440</item>
      <item>, OIB 67925940620</item>
      <item>, OIB 73001510209</item>
      <item>, OIB 77723253899</item>
      <item>, OIB 18977071620</item>
      <item>, OIB 29966440390</item>
      <item>, OIB 56588665795</item>
      <item>, OIB 99810426480</item>
      <item>, OIB 45845212026</item>
      <item>, OIB 63402483386</item>
      <item>, OIB 90714609552</item>
      <item>, OIB 12287964630</item>
      <item>, OIB 41258960204</item>
      <item>, OIB 09291034408</item>
      <item>, OIB 33725767264</item>
      <item>, OIB 94339540336</item>
      <item>, OIB 38057391892</item>
      <item>, OIB 33007404175</item>
      <item>, OIB 34296544282</item>
      <item>, OIB 04083001132</item>
      <item>, OIB 84941173128</item>
      <item>, OIB 89654935153</item>
      <item>, OIB 86080104106</item>
      <item>, OIB 49290967945</item>
      <item>, OIB 29265973045</item>
      <item>, OIB 73389614517</item>
      <item>, OIB 97701748344</item>
      <item>, OIB 65069642793</item>
      <item>, OIB 35557811513</item>
      <item>, OIB 69239215555</item>
      <item>, OIB 19390672750</item>
      <item>, OIB 32937631192</item>
      <item>, OIB 93570683955</item>
      <item>, OIB 93519007247</item>
      <item>, OIB 81898965125</item>
      <item>, OIB 68762006562</item>
      <item>, OIB 46466426123</item>
      <item>, OIB 15402538356</item>
      <item>, OIB 08033901183</item>
      <item>, OIB 17311242164</item>
      <item>, OIB 09675579569</item>
      <item>, OIB 72189149878</item>
      <item>, OIB 21589065823</item>
      <item>, OIB 59401221926</item>
      <item>, OIB 58219699024</item>
      <item>, OIB 67223092915</item>
      <item>, OIB 82167098700</item>
      <item>, OIB 80719299509</item>
      <item>, OIB 05763270433</item>
      <item>, OIB 99568210497</item>
      <item>, OIB 78878339902</item>
      <item>, OIB 35555990248</item>
      <item>, OIB 50973171038</item>
      <item>, OIB 15738553325</item>
      <item>, OIB 39636384582</item>
      <item>, OIB 63604163211</item>
      <item>, OIB 41476060687</item>
      <item>, OIB 63781484968</item>
      <item>, OIB 90598357164</item>
      <item>, OIB 72594587030</item>
      <item>, OIB 71000445833</item>
      <item>, OIB 18659409558</item>
      <item>, OIB 62951288048</item>
      <item>, OIB 70468304794</item>
      <item>, OIB 47387004597</item>
      <item>, OIB 09903259382</item>
      <item>, OIB 02726524452</item>
      <item>, OIB 83662319172</item>
      <item>, OIB 46863766369</item>
      <item>, OIB 21657975586</item>
      <item>, OIB 91749079767</item>
      <item>, OIB 78206251147</item>
      <item>, OIB 16838023061</item>
      <item>, OIB 00132520638</item>
      <item>, OIB 74813693236</item>
      <item>, OIB 49854875039</item>
      <item>, OIB 49873220891</item>
      <item>, OIB 97693442104</item>
      <item>, OIB 26638303946</item>
      <item>, OIB 83686976296</item>
      <item>, OIB 97696546556</item>
      <item>, OIB 69438273166</item>
      <item>, OIB 67907347725</item>
      <item>, OIB 70330715284</item>
      <item>, OIB 33507058945</item>
      <item>, OIB 78714538239</item>
      <item>, OIB 11849010850</item>
      <item>, OIB 49917991796</item>
      <item>, OIB 74901888496</item>
      <item>, OIB 87272819238</item>
      <item>, OIB 04209324873</item>
      <item>, OIB 74750176046</item>
      <item>, OIB 67345729042</item>
      <item>, OIB 19997991153</item>
      <item>, OIB 98976446888</item>
      <item>, OIB 91949654327</item>
      <item>, OIB 87687857774</item>
      <item>, OIB 30924166560</item>
      <item>, OIB 19856164686</item>
      <item>, OIB 72590351524</item>
      <item>, OIB 09827250222</item>
      <item>, OIB 52705592800</item>
      <item>, OIB 31016018881</item>
      <item>, OIB 80409745726</item>
      <item>, OIB 02401555720</item>
      <item>, OIB 76156352997</item>
      <item>, OIB 92738597282</item>
      <item>, OIB 84681628783</item>
      <item>, OIB 55675650848</item>
      <item>, OIB 70824276539</item>
      <item>, OIB 61576258120</item>
      <item>, OIB 11081458098</item>
      <item>, OIB 07885551191</item>
      <item>, OIB 59974477956</item>
      <item>, OIB 27192920551</item>
      <item>, OIB 17394409236</item>
      <item>, OIB 44567225674</item>
      <item>, OIB 82341180529</item>
      <item>, OIB 69257203171</item>
      <item>, OIB 01138031201</item>
      <item>, OIB 58881798829</item>
      <item>, OIB 54591476829</item>
      <item>, OIB 29953576092</item>
      <item>, OIB 45375542461</item>
      <item>, OIB 41344179016</item>
      <item>, OIB 73917202839</item>
      <item>, OIB 49269171098</item>
      <item>, OIB 34937918610</item>
      <item>, OIB 00968558935</item>
      <item>, OIB 50194808421</item>
      <item>, OIB 95397541786</item>
      <item>, OIB 65152954463</item>
      <item>, OIB 62510013110</item>
      <item>, OIB 86909984538</item>
      <item>, OIB 18023655586</item>
      <item>, OIB 23248459290</item>
      <item>, OIB 10307450473</item>
      <item>, OIB 79369933858</item>
      <item>, OIB 24212828078</item>
      <item>, OIB 56508525212</item>
      <item>, OIB 38337274260</item>
      <item>, OIB 87317474850</item>
      <item>, OIB 37389823251</item>
      <item>, OIB 85205650926</item>
      <item>, OIB 92085359240</item>
      <item>, OIB 44061509536</item>
      <item>, OIB 32681502260</item>
      <item>, OIB 32989170521</item>
      <item>, OIB 33573858243</item>
      <item>, OIB 03673706981</item>
      <item>, OIB 87726686946</item>
      <item>, OIB 24544706980</item>
      <item>, OIB 96155411085</item>
      <item>, OIB 53959056974</item>
      <item>, OIB 12351935621</item>
      <item>, OIB 14390943845</item>
      <item>, OIB 23355936969</item>
      <item>, OIB 42779808936</item>
      <item>, OIB 28602503915</item>
      <item>, OIB 66582117749</item>
      <item>, OIB 79153132638</item>
      <item>, OIB 80843491669</item>
      <item>, OIB 88248589366</item>
      <item>, OIB 49545684243</item>
      <item>, OIB 54712970747</item>
      <item>, OIB 87811623322</item>
      <item>, OIB 91056811857</item>
      <item>, OIB 75286000064</item>
      <item>, OIB 48042737399</item>
      <item>, OIB 35675614034</item>
      <item>, OIB 27370139872</item>
      <item>, OIB 74628173475</item>
      <item>, OIB 64571848035</item>
      <item>, OIB 30868427553</item>
      <item>, OIB 28508820612</item>
      <item>, OIB 68535764041</item>
      <item>, OIB 17589644925</item>
      <item>, OIB 79046275268</item>
      <item>, OIB 78517901315</item>
      <item>, OIB 68766264149</item>
      <item>, OIB 49619386391</item>
      <item>, OIB 10163841708</item>
      <item>, OIB 63327603131</item>
      <item>, OIB 36844611036</item>
      <item>, OIB 90436045680</item>
      <item>, OIB 79546057657</item>
      <item>, OIB 14695878450</item>
      <item>, OIB 45662446398</item>
      <item>, OIB 21781090554</item>
      <item>, OIB 39126309445</item>
      <item>, OIB 06763759506</item>
      <item>, OIB 01089958101</item>
      <item>, OIB 47030103613</item>
      <item>, OIB 89771272445</item>
      <item>, OIB 76197116887</item>
      <item>, OIB 58528189918</item>
      <item>, OIB 72532024891</item>
      <item>, OIB 48186805492</item>
      <item>, OIB 69926366099</item>
      <item>, OIB 66481146396</item>
      <item>, OIB 48544328267</item>
      <item>, OIB 47913512214</item>
      <item>, OIB 06010961010</item>
      <item>, OIB 98862228387</item>
      <item>, OIB 51619560640</item>
      <item>, OIB 91173398058</item>
      <item>, OIB 34978148355</item>
      <item>, OIB 52683808409</item>
      <item>, OIB 92736733656</item>
      <item>, OIB 75774016292</item>
      <item>, OIB 98826275620</item>
      <item>, OIB 03185976635</item>
      <item>, OIB 03263396290</item>
      <item>, OIB 42998076332</item>
      <item>, OIB 03796593117</item>
      <item>, OIB 29691845355</item>
      <item>, OIB 32330076899</item>
      <item>, OIB 09324740808</item>
      <item>, OIB 26353444269</item>
      <item>, OIB 16954022739</item>
      <item>, OIB 43858024645</item>
      <item>, OIB 51516687457</item>
      <item>, OIB 03030085275</item>
      <item>, OIB 40304138585</item>
      <item>, OIB 34147480025</item>
      <item>, OIB 03502691709</item>
      <item>, OIB 81852427870</item>
      <item>, OIB 86920054956</item>
      <item>, OIB 03031267329</item>
      <item>, OIB 32252086462</item>
      <item>, OIB 01784422133</item>
      <item>, OIB 53119078542</item>
      <item>, OIB 04871127862</item>
      <item>, OIB 00231948560</item>
      <item>, OIB 48154982931</item>
      <item>, OIB 27313861620</item>
      <item>, OIB 37671686952</item>
      <item>, OIB 25772566590</item>
      <item>, OIB 77476367069</item>
      <item>, OIB 37811046307</item>
      <item>, OIB 96208368856</item>
      <item>, OIB 46981853030</item>
      <item>, OIB 62904573776</item>
      <item>, OIB 04571043319</item>
      <item>, OIB 11440453978</item>
      <item>, OIB 15724160128</item>
      <item>, OIB 13682411690</item>
      <item>, OIB 67771387421</item>
      <item>, OIB 12244754061</item>
      <item>, OIB 24488999707</item>
      <item>, OIB 01952579328</item>
      <item>, OIB 14428054555</item>
      <item>, OIB 70694448376</item>
      <item>, OIB 82064030568</item>
      <item>, OIB 39917579317</item>
      <item>, OIB 20916812996</item>
      <item>, OIB 81559542363</item>
      <item>, OIB 26187211202</item>
      <item>, OIB 89096228977</item>
      <item>, OIB 88234857624</item>
      <item>, OIB 53374014167</item>
      <item>, OIB 94704411458</item>
      <item>, OIB 71821692373</item>
      <item>, OIB 09408788504</item>
      <item>, OIB 07038339077</item>
      <item>, OIB 38900880602</item>
      <item>, OIB 45192577645</item>
      <item>, OIB 05247958818</item>
      <item>, OIB 28166909018</item>
      <item>, OIB 80645998554</item>
      <item>, OIB 31496851195</item>
      <item>, OIB 55633242961</item>
      <item>, OIB 63353072185</item>
      <item>, OIB 84009834780</item>
      <item>, OIB 15832739048</item>
      <item>, OIB 94366468246</item>
      <item>, OIB 36758209001</item>
      <item>, OIB 25141930670</item>
      <item>, OIB 97869422869</item>
      <item>, OIB 89998355619</item>
      <item>, OIB 95095320611</item>
      <item>, OIB 61713318858</item>
      <item>, OIB 86857726322</item>
      <item>, OIB 30483848227</item>
      <item>, OIB 09167064985</item>
      <item>, OIB 95864491355</item>
      <item>, OIB 73723486062</item>
      <item>, OIB 77384310693</item>
      <item>, OIB 43910221929</item>
      <item>, OIB 06357620254</item>
      <item>, OIB 08079634276</item>
      <item>, OIB 01091360979</item>
      <item>, OIB 91655777185</item>
      <item>, OIB 50708267696</item>
      <item>, OIB 41935131740</item>
      <item>, OIB 46303939151</item>
      <item>, OIB 93848978885</item>
      <item>, OIB 57207922181</item>
      <item>, OIB 45120406456</item>
      <item>, OIB 89412859402</item>
      <item>, OIB 61288856543</item>
      <item>, OIB 78979895187</item>
      <item>, OIB 28469423878</item>
      <item>, OIB 58654492314</item>
      <item>, OIB 00849791179</item>
      <item>, OIB null</item>
      <item>, OIB 57170132138</item>
      <item>, OIB 77198987590</item>
      <item>, OIB 65331626489</item>
      <item>, OIB 84315022246</item>
      <item>, OIB 08519715626</item>
      <item>, OIB 72508288201</item>
      <item>, OIB 33099880685</item>
      <item>, OIB 52615536531</item>
      <item>, OIB 16315354223</item>
      <item>, OIB 24889115799</item>
      <item>, OIB 63442370123</item>
      <item>, OIB 28097018986</item>
      <item>, OIB 13567782306</item>
      <item>, OIB 91815577545</item>
      <item>, OIB 65189931544</item>
      <item>, OIB 51253879731</item>
      <item>, OIB 75688399939</item>
      <item>, OIB 85982645988</item>
      <item>, OIB 57479376750</item>
      <item>, OIB null</item>
      <item>, OIB 40723467363</item>
      <item>, OIB 80590033491</item>
      <item>, OIB 18562262384</item>
      <item>, OIB 81034283040</item>
      <item>, OIB 12822553870</item>
      <item>, OIB 26067778479</item>
      <item>, OIB 44484653228</item>
      <item>, OIB 02369489649</item>
      <item>, OIB 21918343692</item>
      <item>, OIB 11925765994</item>
      <item>, OIB 55906727777</item>
      <item>, OIB 50670282682</item>
      <item>, OIB 84143512273</item>
      <item>, OIB 08611982578</item>
      <item>, OIB 19997474853</item>
      <item>, OIB 31024530599</item>
      <item>, OIB 82920304679</item>
      <item>, OIB 75956845709</item>
      <item>, OIB 90828303800</item>
      <item>, OIB 40858158040</item>
      <item>, OIB 68871210232</item>
      <item>, OIB 38554028146</item>
      <item>, OIB 03677154609</item>
      <item>, OIB 20105696184</item>
      <item>, OIB 99253273877</item>
      <item>, OIB 45836749093</item>
      <item>, OIB 63957170679</item>
      <item>, OIB 13489275071</item>
      <item>, OIB 49276013054</item>
      <item>, OIB 13586987904</item>
      <item>, OIB 60970664434</item>
      <item>, OIB 02336991708</item>
      <item>, OIB 21943772484</item>
      <item>, OIB 14338735105</item>
      <item>, OIB 77317760491</item>
      <item>, OIB 03739843191</item>
      <item>, OIB 22986331166</item>
      <item>, OIB 36571760060</item>
      <item>, OIB 45482063767</item>
      <item>, OIB 59639817186</item>
      <item>, OIB 78110711892</item>
      <item>, OIB 08200114705</item>
      <item>, OIB 96762020666</item>
      <item>, OIB 68629820074</item>
      <item>, OIB 69745327532</item>
      <item>, OIB 27105475264</item>
      <item>, OIB 36735285579</item>
      <item>, OIB 77606115521</item>
      <item>, OIB 12822553870</item>
      <item>, OIB 75885216649</item>
      <item>, OIB 07556207031</item>
      <item>, OIB 00526661882</item>
      <item>, OIB 34302227455</item>
      <item>, OIB 56814423724</item>
      <item>, OIB 23922325811</item>
      <item>, OIB 71120573278</item>
      <item>, OIB 12578026353</item>
      <item>, OIB 35027187093</item>
      <item>, OIB 25751926536</item>
      <item>, OIB 50880474980</item>
      <item>, OIB 70924511514</item>
      <item>, OIB 42081497162</item>
      <item>, OIB 31812224044</item>
      <item>, OIB 58654492314</item>
      <item>, OIB 63554079953</item>
      <item>, OIB 98584327843</item>
      <item>, OIB 87171204134</item>
      <item>, OIB 95889329970</item>
      <item>, OIB 30978785630</item>
      <item>, OIB 63013573312</item>
      <item>, OIB 04756380103</item>
      <item>, OIB 09297890199</item>
      <item>, OIB 54951995215</item>
      <item>, OIB 00140332153</item>
      <item>, OIB 52467354389</item>
      <item>, OIB 36063141303</item>
      <item>, OIB 19390672750</item>
      <item>, OIB null</item>
      <item>, OIB null</item>
      <item>, OIB 33403885817</item>
      <item>, OIB 12686040110</item>
      <item>, OIB 31101575725</item>
      <item>, OIB 16188516711</item>
      <item>, OIB 75216071342</item>
      <item>, OIB 13212109596</item>
      <item>, OIB 52353697771</item>
      <item>, OIB 57885132100</item>
      <item>, OIB 69602776663</item>
      <item>, OIB 68329484134</item>
      <item>, OIB 56342789123</item>
      <item>, OIB 79000721319</item>
      <item>, OIB 30382973961</item>
      <item>, OIB 03380490457</item>
      <item>, OIB 59706054982</item>
      <item>, OIB 54948902275</item>
      <item>, OIB 35141086138</item>
      <item>, OIB 65331410683</item>
      <item>, OIB 98309510309</item>
      <item>, OIB 16994220173</item>
      <item>, OIB 22739898593</item>
      <item>, OIB 18697161464</item>
      <item>, OIB 89755384389</item>
      <item>, OIB 29538074286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784CD9C-4CE2-4F09-9333-95BE15C7992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U ZAGREBU</properties:Company>
  <properties:Pages>1</properties:Pages>
  <properties:Words>314</properties:Words>
  <properties:Characters>1628</properties:Characters>
  <properties:Lines>38</properties:Lines>
  <properties:Paragraphs>23</properties:Paragraphs>
  <properties:TotalTime>47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2019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2016-12-15T07:37:00Z</dcterms:created>
  <dc:creator>Tatjana Kujundžić-Novak</dc:creator>
  <cp:lastModifiedBy>Ana Golub Gruić</cp:lastModifiedBy>
  <cp:lastPrinted>2017-05-16T06:48:00Z</cp:lastPrinted>
  <dcterms:modified xmlns:xsi="http://www.w3.org/2001/XMLSchema-instance" xsi:type="dcterms:W3CDTF">2017-05-16T06:53:00Z</dcterms:modified>
  <cp:revision>10</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