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f7040" w14:paraId="91f7040"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4B48DB" w:rsidP="004B48DB" w:rsidR="004B48DB">
      <w:pPr>
        <w:jc w:val="right"/>
        <w:rPr>
          <w:rFonts w:hAnsi="Arial" w:ascii="Arial"/>
        </w:rPr>
      </w:pPr>
      <w:r>
        <w:rPr>
          <w:rFonts w:hAnsi="Arial" w:ascii="Arial"/>
        </w:rPr>
        <w:t xml:space="preserve">        7-St-54/2009-249.</w:t>
      </w:r>
    </w:p>
    <w:p w:rsidRDefault="004B48DB" w:rsidP="004B48DB" w:rsidR="004B48DB">
      <w:pPr>
        <w:pStyle w:val="Naslov1"/>
        <w:rPr>
          <w:rFonts w:hAnsi="Arial" w:ascii="Arial"/>
        </w:rPr>
      </w:pPr>
    </w:p>
    <w:p w:rsidRDefault="004B48DB" w:rsidP="004B48DB" w:rsidR="004B48DB"/>
    <w:p w:rsidRDefault="004B48DB" w:rsidP="004B48DB" w:rsidR="004B48DB">
      <w:pPr>
        <w:jc w:val="center"/>
        <w:rPr>
          <w:rFonts w:hAnsi="Arial" w:ascii="Arial"/>
          <w:b/>
        </w:rPr>
      </w:pPr>
      <w:r>
        <w:rPr>
          <w:rFonts w:hAnsi="Arial" w:ascii="Arial"/>
          <w:b/>
        </w:rPr>
        <w:t>U  I M E   R E P U B L I K E   H R V A T S K E</w:t>
      </w:r>
    </w:p>
    <w:p w:rsidRDefault="004B48DB" w:rsidP="004B48DB" w:rsidR="004B48DB">
      <w:pPr>
        <w:jc w:val="center"/>
        <w:rPr>
          <w:rFonts w:hAnsi="Arial" w:ascii="Arial"/>
          <w:b/>
        </w:rPr>
      </w:pPr>
    </w:p>
    <w:p w:rsidRDefault="004B48DB" w:rsidP="004B48DB" w:rsidR="004B48DB">
      <w:pPr>
        <w:jc w:val="center"/>
        <w:rPr>
          <w:rFonts w:hAnsi="Arial" w:ascii="Arial"/>
          <w:b/>
        </w:rPr>
      </w:pPr>
      <w:r>
        <w:rPr>
          <w:rFonts w:hAnsi="Arial" w:ascii="Arial"/>
          <w:b/>
        </w:rPr>
        <w:t>R J E Š E N J E</w:t>
      </w:r>
    </w:p>
    <w:p w:rsidRDefault="004B48DB" w:rsidP="004B48DB" w:rsidR="004B48DB">
      <w:pPr>
        <w:jc w:val="center"/>
        <w:rPr>
          <w:rFonts w:hAnsi="Arial" w:ascii="Arial"/>
        </w:rPr>
      </w:pPr>
    </w:p>
    <w:p w:rsidRDefault="004B48DB" w:rsidP="004B48DB" w:rsidR="004B48DB">
      <w:pPr>
        <w:jc w:val="both"/>
        <w:rPr>
          <w:rFonts w:hAnsi="Arial" w:ascii="Arial"/>
        </w:rPr>
      </w:pPr>
      <w:r>
        <w:rPr>
          <w:rFonts w:hAnsi="Arial" w:ascii="Arial"/>
        </w:rPr>
        <w:t xml:space="preserve">TRGOVAČKI SUD U BJELOVARU, po sucu Tomislavu </w:t>
      </w:r>
      <w:proofErr w:type="spellStart"/>
      <w:r>
        <w:rPr>
          <w:rFonts w:hAnsi="Arial" w:ascii="Arial"/>
        </w:rPr>
        <w:t>Mrazoviću</w:t>
      </w:r>
      <w:proofErr w:type="spellEnd"/>
      <w:r>
        <w:rPr>
          <w:rFonts w:hAnsi="Arial" w:ascii="Arial"/>
        </w:rPr>
        <w:t>, u stečajnom postupku nad Stečajnom masom iza PEVEC TRANSPORT d.o.o. za prijevoz, usluge i trgovinu u stečaju iz Daruvara, Vrbovačka cesta 44, OIB 010097958, dana 05. rujna 2017. godine</w:t>
      </w:r>
    </w:p>
    <w:p w:rsidRDefault="004B48DB" w:rsidP="004B48DB" w:rsidR="004B48DB">
      <w:pPr>
        <w:jc w:val="both"/>
        <w:rPr>
          <w:rFonts w:hAnsi="Arial" w:ascii="Arial"/>
        </w:rPr>
      </w:pPr>
    </w:p>
    <w:p w:rsidRDefault="004B48DB" w:rsidP="004B48DB" w:rsidR="004B48DB">
      <w:pPr>
        <w:jc w:val="center"/>
        <w:rPr>
          <w:rFonts w:hAnsi="Arial" w:ascii="Arial"/>
          <w:b/>
        </w:rPr>
      </w:pPr>
      <w:r>
        <w:rPr>
          <w:rFonts w:hAnsi="Arial" w:ascii="Arial"/>
          <w:b/>
        </w:rPr>
        <w:t>r i j e š i o   j e</w:t>
      </w:r>
    </w:p>
    <w:p w:rsidRDefault="004B48DB" w:rsidP="004B48DB" w:rsidR="004B48DB">
      <w:pPr>
        <w:jc w:val="both"/>
        <w:rPr>
          <w:rFonts w:hAnsi="Arial" w:ascii="Arial"/>
        </w:rPr>
      </w:pPr>
    </w:p>
    <w:p w:rsidRDefault="004B48DB" w:rsidP="004B48DB" w:rsidR="004B48DB">
      <w:pPr>
        <w:ind w:left="720"/>
        <w:jc w:val="both"/>
        <w:rPr>
          <w:rFonts w:cs="Arial" w:hAnsi="Arial" w:ascii="Arial"/>
          <w:noProof/>
        </w:rPr>
      </w:pPr>
      <w:r>
        <w:rPr>
          <w:rFonts w:cs="Arial" w:hAnsi="Arial" w:ascii="Arial"/>
          <w:noProof/>
        </w:rPr>
        <w:t xml:space="preserve">I.Utvrđuje se da je Tanasiji Marković iz Daruvara, Vrbovac, Vrbovačka cesta 44, OIB 15362271646, prestala funkcija stečajnog upravitelja zbog smrti sa danom 21. srpnja 2017. godine.  </w:t>
      </w:r>
    </w:p>
    <w:p w:rsidRDefault="004B48DB" w:rsidP="004B48DB" w:rsidR="004B48DB">
      <w:pPr>
        <w:ind w:left="720"/>
        <w:jc w:val="both"/>
        <w:rPr>
          <w:rFonts w:cs="Arial" w:hAnsi="Arial" w:ascii="Arial"/>
          <w:noProof/>
        </w:rPr>
      </w:pPr>
      <w:r>
        <w:rPr>
          <w:rFonts w:cs="Arial" w:hAnsi="Arial" w:ascii="Arial"/>
          <w:noProof/>
        </w:rPr>
        <w:t xml:space="preserve">II.Za stečajnog upravitelja određuje se BRANKO VALENTIĆ iz Virovitice, Ferde Rusana 100, OIB 85378232573. </w:t>
      </w:r>
    </w:p>
    <w:p w:rsidRDefault="004B48DB" w:rsidP="004B48DB" w:rsidR="004B48DB">
      <w:pPr>
        <w:ind w:left="720"/>
        <w:jc w:val="both"/>
        <w:rPr>
          <w:rFonts w:cs="Arial" w:hAnsi="Arial" w:ascii="Arial"/>
          <w:noProof/>
        </w:rPr>
      </w:pPr>
      <w:proofErr w:type="spellStart"/>
      <w:r>
        <w:rPr>
          <w:rFonts w:hAnsi="Arial" w:ascii="Arial"/>
        </w:rPr>
        <w:t>III.Određuje</w:t>
      </w:r>
      <w:proofErr w:type="spellEnd"/>
      <w:r>
        <w:rPr>
          <w:rFonts w:hAnsi="Arial" w:ascii="Arial"/>
        </w:rPr>
        <w:t xml:space="preserve"> se sudskom registru Trgovačkog suda u Bjelovaru da izvrši upis stečajnog upravitelja </w:t>
      </w:r>
      <w:r>
        <w:rPr>
          <w:rFonts w:cs="Arial" w:hAnsi="Arial" w:ascii="Arial"/>
          <w:noProof/>
        </w:rPr>
        <w:t xml:space="preserve">Branka Valentića iz Virovitice, Ferde Rusana 100, OIB 85378232573. </w:t>
      </w:r>
    </w:p>
    <w:p w:rsidRDefault="004B48DB" w:rsidP="004B48DB" w:rsidR="004B48DB">
      <w:pPr>
        <w:pStyle w:val="Naslov1"/>
        <w:jc w:val="center"/>
        <w:rPr>
          <w:rFonts w:hAnsi="Arial" w:ascii="Arial"/>
        </w:rPr>
      </w:pPr>
      <w:r>
        <w:t>Obrazloženje</w:t>
      </w:r>
    </w:p>
    <w:p w:rsidRDefault="004B48DB" w:rsidP="004B48DB" w:rsidR="004B48DB">
      <w:pPr>
        <w:ind w:firstLine="851"/>
        <w:jc w:val="both"/>
        <w:rPr>
          <w:rFonts w:cs="Arial" w:hAnsi="Arial" w:ascii="Arial"/>
        </w:rPr>
      </w:pPr>
    </w:p>
    <w:p w:rsidRDefault="004B48DB" w:rsidP="004B48DB" w:rsidR="004B48DB">
      <w:pPr>
        <w:ind w:firstLine="851"/>
        <w:jc w:val="both"/>
        <w:rPr>
          <w:rFonts w:cs="Times New Roman" w:hAnsi="Arial" w:ascii="Arial"/>
        </w:rPr>
      </w:pPr>
      <w:r>
        <w:rPr>
          <w:rFonts w:hAnsi="Arial" w:ascii="Arial"/>
        </w:rPr>
        <w:t xml:space="preserve">Kako je stečajni upravitelj </w:t>
      </w:r>
      <w:proofErr w:type="spellStart"/>
      <w:r>
        <w:rPr>
          <w:rFonts w:hAnsi="Arial" w:ascii="Arial"/>
        </w:rPr>
        <w:t>Tanasija</w:t>
      </w:r>
      <w:proofErr w:type="spellEnd"/>
      <w:r>
        <w:rPr>
          <w:rFonts w:hAnsi="Arial" w:ascii="Arial"/>
        </w:rPr>
        <w:t xml:space="preserve"> Marković iz Daruvara umro dana 21. srpnja 2017. godine to je sud ovim rješenjem utvrdio prestanaka njegove funkcije zbog smrti te imenovao novog stečajnog upravitelja Branka Valentića iz Virovitice, Ferde Rusana 100.</w:t>
      </w:r>
    </w:p>
    <w:p w:rsidRDefault="004B48DB" w:rsidP="004B48DB" w:rsidR="004B48DB">
      <w:pPr>
        <w:ind w:firstLine="851"/>
        <w:jc w:val="both"/>
        <w:rPr>
          <w:rFonts w:hAnsi="Arial" w:ascii="Arial"/>
        </w:rPr>
      </w:pPr>
    </w:p>
    <w:p w:rsidRDefault="004B48DB" w:rsidP="004B48DB" w:rsidR="004B48DB">
      <w:pPr>
        <w:jc w:val="both"/>
        <w:rPr>
          <w:rFonts w:cs="Arial" w:hAnsi="Arial" w:ascii="Arial"/>
        </w:rPr>
      </w:pPr>
      <w:r>
        <w:rPr>
          <w:rFonts w:hAnsi="Arial" w:ascii="Arial"/>
        </w:rPr>
        <w:tab/>
        <w:t>Zbog navedenog riješeno je kao u izreci ovog rješenja.</w:t>
      </w:r>
    </w:p>
    <w:p w:rsidRDefault="004B48DB" w:rsidP="004B48DB" w:rsidR="004B48DB">
      <w:pPr>
        <w:jc w:val="both"/>
        <w:rPr>
          <w:rFonts w:cs="Times New Roman" w:hAnsi="Arial" w:ascii="Arial"/>
        </w:rPr>
      </w:pPr>
    </w:p>
    <w:p w:rsidRDefault="004B48DB" w:rsidP="004B48DB" w:rsidR="004B48DB">
      <w:pPr>
        <w:ind w:firstLine="720"/>
        <w:jc w:val="both"/>
        <w:rPr>
          <w:rFonts w:hAnsi="Arial" w:ascii="Arial"/>
        </w:rPr>
      </w:pPr>
      <w:r>
        <w:rPr>
          <w:rFonts w:hAnsi="Arial" w:ascii="Arial"/>
        </w:rPr>
        <w:t>U Bjelovaru, 05. rujna 2017. godine</w:t>
      </w:r>
    </w:p>
    <w:p w:rsidRDefault="004B48DB" w:rsidP="004B48DB" w:rsidR="004B48DB">
      <w:pPr>
        <w:ind w:firstLine="720"/>
        <w:jc w:val="both"/>
        <w:rPr>
          <w:rFonts w:hAnsi="Arial" w:ascii="Arial"/>
        </w:rPr>
      </w:pPr>
    </w:p>
    <w:p w:rsidRDefault="004B48DB" w:rsidP="004B48DB" w:rsidR="004B48DB">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SUDAC</w:t>
      </w:r>
    </w:p>
    <w:p w:rsidRDefault="004B48DB" w:rsidP="004B48DB" w:rsidR="004B48DB">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4B48DB" w:rsidP="004B48DB" w:rsidR="004B48DB">
      <w:pPr>
        <w:ind w:firstLine="720"/>
        <w:jc w:val="both"/>
        <w:rPr>
          <w:rFonts w:hAnsi="Arial" w:ascii="Arial"/>
        </w:rPr>
      </w:pPr>
    </w:p>
    <w:p w:rsidRDefault="004B48DB" w:rsidP="004B48DB" w:rsidR="004B48DB">
      <w:pPr>
        <w:jc w:val="both"/>
        <w:rPr>
          <w:rFonts w:hAnsi="Arial" w:ascii="Arial"/>
        </w:rPr>
      </w:pPr>
      <w:r>
        <w:rPr>
          <w:rFonts w:hAnsi="Arial" w:ascii="Arial"/>
        </w:rPr>
        <w:t>PRAVNA POUKA: Protiv ovog rješenja pristoji pravo na žalbe u roku od 8 dana od dana dostave rješenja s tim da se dostava smatra obavljenom istekom osmog dana od dana objave rješenja na mrežnoj stranici e-oglasne ploče sudova.</w:t>
      </w:r>
    </w:p>
    <w:p w:rsidRDefault="004B48DB" w:rsidP="004B48DB" w:rsidR="004B48DB">
      <w:pPr>
        <w:ind w:firstLine="720"/>
        <w:jc w:val="both"/>
        <w:rPr>
          <w:rFonts w:hAnsi="Arial" w:ascii="Arial"/>
        </w:rPr>
      </w:pPr>
      <w:bookmarkStart w:name="_GoBack" w:id="0"/>
      <w:bookmarkEnd w:id="0"/>
    </w:p>
    <w:p w:rsidRDefault="004B48DB" w:rsidP="004B48DB" w:rsidR="004B48DB">
      <w:pPr>
        <w:jc w:val="both"/>
        <w:rPr>
          <w:rFonts w:hAnsi="Arial" w:ascii="Arial"/>
        </w:rPr>
      </w:pPr>
    </w:p>
    <w:p w:rsidRDefault="004B48DB" w:rsidP="004B48DB" w:rsidR="004B48DB">
      <w:pPr>
        <w:jc w:val="both"/>
        <w:rPr>
          <w:rFonts w:hAnsi="Arial" w:ascii="Arial"/>
        </w:rPr>
      </w:pPr>
    </w:p>
    <w:p w:rsidRDefault="004B48DB" w:rsidP="004B48DB" w:rsidR="004B48DB">
      <w:pPr>
        <w:jc w:val="both"/>
        <w:rPr>
          <w:rFonts w:cs="Arial" w:hAnsi="Arial" w:ascii="Arial"/>
          <w:noProof/>
        </w:rPr>
      </w:pPr>
      <w:r>
        <w:rPr>
          <w:rFonts w:cs="Arial" w:hAnsi="Arial" w:ascii="Arial"/>
          <w:noProof/>
        </w:rPr>
        <w:t>Rj.</w:t>
      </w:r>
    </w:p>
    <w:p w:rsidRDefault="004B48DB" w:rsidP="004B48DB" w:rsidR="004B48DB">
      <w:pPr>
        <w:jc w:val="both"/>
        <w:rPr>
          <w:rFonts w:cs="Arial" w:hAnsi="Arial" w:ascii="Arial"/>
          <w:noProof/>
        </w:rPr>
      </w:pPr>
      <w:r>
        <w:rPr>
          <w:rFonts w:cs="Arial" w:hAnsi="Arial" w:ascii="Arial"/>
          <w:noProof/>
        </w:rPr>
        <w:t xml:space="preserve">Dna:-stečajnom upravitelju putem pošte  </w:t>
      </w:r>
    </w:p>
    <w:p w:rsidRDefault="004B48DB" w:rsidP="004B48DB" w:rsidR="004B48DB">
      <w:pPr>
        <w:jc w:val="both"/>
        <w:rPr>
          <w:rFonts w:cs="Arial" w:hAnsi="Arial" w:ascii="Arial"/>
          <w:noProof/>
        </w:rPr>
      </w:pPr>
      <w:r>
        <w:rPr>
          <w:rFonts w:cs="Arial" w:hAnsi="Arial" w:ascii="Arial"/>
          <w:noProof/>
        </w:rPr>
        <w:t xml:space="preserve">        -svim vjerovnicima putem e-oglasne ploče suda</w:t>
      </w:r>
    </w:p>
    <w:p w:rsidRDefault="004B48DB" w:rsidP="004B48DB" w:rsidR="004B48DB">
      <w:pPr>
        <w:jc w:val="both"/>
        <w:rPr>
          <w:rFonts w:cs="Arial" w:hAnsi="Arial" w:ascii="Arial"/>
          <w:noProof/>
        </w:rPr>
      </w:pPr>
      <w:r>
        <w:rPr>
          <w:rFonts w:cs="Arial" w:hAnsi="Arial" w:ascii="Arial"/>
          <w:noProof/>
        </w:rPr>
        <w:t xml:space="preserve">        -sudskom registru nakon pravomoćnosti  </w:t>
      </w:r>
    </w:p>
    <w:p w:rsidRDefault="004B48DB" w:rsidP="004B48DB" w:rsidR="004B48DB">
      <w:pPr>
        <w:jc w:val="both"/>
        <w:rPr>
          <w:rFonts w:cs="Arial" w:hAnsi="Arial" w:ascii="Arial"/>
          <w:noProof/>
        </w:rPr>
      </w:pPr>
      <w:r>
        <w:rPr>
          <w:rFonts w:cs="Arial" w:hAnsi="Arial" w:ascii="Arial"/>
          <w:noProof/>
        </w:rPr>
        <w:t>Kal.pravomoćnost</w:t>
      </w:r>
    </w:p>
    <w:p w:rsidRDefault="004B48DB" w:rsidP="004B48DB" w:rsidR="004B48DB">
      <w:pPr>
        <w:jc w:val="both"/>
        <w:rPr>
          <w:rFonts w:cs="Arial" w:hAnsi="Arial" w:ascii="Arial"/>
          <w:noProof/>
        </w:rPr>
      </w:pPr>
      <w:r>
        <w:rPr>
          <w:rFonts w:cs="Arial" w:hAnsi="Arial" w:ascii="Arial"/>
          <w:noProof/>
        </w:rPr>
        <w:t>U Bj.05.09.2017.g.</w:t>
      </w:r>
    </w:p>
    <w:p w:rsidRDefault="004B48DB" w:rsidP="004B48DB" w:rsidR="004B48DB">
      <w:pPr>
        <w:jc w:val="both"/>
        <w:rPr>
          <w:rFonts w:cs="Times New Roman"/>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8D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3360144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rujna 2017.</izvorni_sadrzaj>
    <derivirana_varijabla naziv="DomainObject.DatumDonosenjaOdluke_1">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St-54/2009-203</izvorni_sadrzaj>
    <derivirana_varijabla naziv="DomainObject.Oznaka_1">St-54/2009-203</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izvorni_sadrzaj>
    <derivirana_varijabla naziv="DomainObject.Predmet.Broj_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2009.</izvorni_sadrzaj>
    <derivirana_varijabla naziv="DomainObject.Predmet.DatumOsnivanja_1">20. studenog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13. prosinca 2011.</izvorni_sadrzaj>
    <derivirana_varijabla naziv="DomainObject.Predmet.DatumRjesavanja_1">13. prosinca 2011.</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St-54/2009</izvorni_sadrzaj>
    <derivirana_varijabla naziv="DomainObject.Predmet.OznakaBroj_1">St-54/2009</derivirana_varijabla>
  </DomainObject.Predmet.OznakaBroj>
  <DomainObject.Predmet.OznakaBrojOptuznogAkta>
    <izvorni_sadrzaj/>
    <derivirana_varijabla naziv="DomainObject.Predmet.OznakaBrojOptuznogAkta_1"/>
  </DomainObject.Predmet.OznakaBrojOptuznogAkta>
  <DomainObject.Predmet.PredmetRijesio.Ime>
    <izvorni_sadrzaj>Tomislav</izvorni_sadrzaj>
    <derivirana_varijabla naziv="DomainObject.Predmet.PredmetRijesio.Ime_1">Tomislav</derivirana_varijabla>
  </DomainObject.Predmet.PredmetRijesio.Ime>
  <DomainObject.Predmet.PredmetRijesio.Oib>
    <izvorni_sadrzaj/>
    <derivirana_varijabla naziv="DomainObject.Predmet.PredmetRijesio.Oib_1"/>
  </DomainObject.Predmet.PredmetRijesio.Oib>
  <DomainObject.Predmet.PredmetRijesio.Prezime>
    <izvorni_sadrzaj>Mrazović</izvorni_sadrzaj>
    <derivirana_varijabla naziv="DomainObject.Predmet.PredmetRijesio.Prezime_1">Mrazović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PEVEC - TRANSPORT d.o.o. za prijevoz, usluge i trgovinu, Bjelovar</izvorni_sadrzaj>
    <derivirana_varijabla naziv="DomainObject.Predmet.ProtustrankaFormated_1">  PEVEC - TRANSPORT d.o.o. za prijevoz, usluge i trgovinu, Bjelovar</derivirana_varijabla>
  </DomainObject.Predmet.ProtustrankaFormated>
  <DomainObject.Predmet.ProtustrankaFormatedOIB>
    <izvorni_sadrzaj>  PEVEC - TRANSPORT d.o.o. za prijevoz, usluge i trgovinu, Bjelovar</izvorni_sadrzaj>
    <derivirana_varijabla naziv="DomainObject.Predmet.ProtustrankaFormatedOIB_1">  PEVEC - TRANSPORT d.o.o. za prijevoz, usluge i trgovinu, Bjelovar</derivirana_varijabla>
  </DomainObject.Predmet.ProtustrankaFormatedOIB>
  <DomainObject.Predmet.ProtustrankaFormatedWithAdress>
    <izvorni_sadrzaj> PEVEC - TRANSPORT d.o.o. za prijevoz, usluge i trgovinu, Bjelovar, Ivana Kozarčanina bb, 43000 Bjelovar</izvorni_sadrzaj>
    <derivirana_varijabla naziv="DomainObject.Predmet.ProtustrankaFormatedWithAdress_1"> PEVEC - TRANSPORT d.o.o. za prijevoz, usluge i trgovinu, Bjelovar, Ivana Kozarčanina bb, 43000 Bjelovar</derivirana_varijabla>
  </DomainObject.Predmet.ProtustrankaFormatedWithAdress>
  <DomainObject.Predmet.ProtustrankaFormatedWithAdressOIB>
    <izvorni_sadrzaj> PEVEC - TRANSPORT d.o.o. za prijevoz, usluge i trgovinu, Bjelovar, Ivana Kozarčanina bb, 43000 Bjelovar</izvorni_sadrzaj>
    <derivirana_varijabla naziv="DomainObject.Predmet.ProtustrankaFormatedWithAdressOIB_1"> PEVEC - TRANSPORT d.o.o. za prijevoz, usluge i trgovinu, Bjelovar, Ivana Kozarčanina bb, 43000 Bjelovar</derivirana_varijabla>
  </DomainObject.Predmet.ProtustrankaFormatedWithAdressOIB>
  <DomainObject.Predmet.ProtustrankaWithAdress>
    <izvorni_sadrzaj>PEVEC - TRANSPORT d.o.o. za prijevoz, usluge i trgovinu, Bjelovar Ivana Kozarčanina bb, 43000 Bjelovar</izvorni_sadrzaj>
    <derivirana_varijabla naziv="DomainObject.Predmet.ProtustrankaWithAdress_1">PEVEC - TRANSPORT d.o.o. za prijevoz, usluge i trgovinu, Bjelovar Ivana Kozarčanina bb, 43000 Bjelovar</derivirana_varijabla>
  </DomainObject.Predmet.ProtustrankaWithAdress>
  <DomainObject.Predmet.ProtustrankaWithAdressOIB>
    <izvorni_sadrzaj>PEVEC - TRANSPORT d.o.o. za prijevoz, usluge i trgovinu, Bjelovar, Ivana Kozarčanina bb, 43000 Bjelovar</izvorni_sadrzaj>
    <derivirana_varijabla naziv="DomainObject.Predmet.ProtustrankaWithAdressOIB_1">PEVEC - TRANSPORT d.o.o. za prijevoz, usluge i trgovinu, Bjelovar, Ivana Kozarčanina bb, 43000 Bjelovar</derivirana_varijabla>
  </DomainObject.Predmet.ProtustrankaWithAdressOIB>
  <DomainObject.Predmet.ProtustrankaNazivFormated>
    <izvorni_sadrzaj>PEVEC - TRANSPORT d.o.o. za prijevoz, usluge i trgovinu, Bjelovar</izvorni_sadrzaj>
    <derivirana_varijabla naziv="DomainObject.Predmet.ProtustrankaNazivFormated_1">PEVEC - TRANSPORT d.o.o. za prijevoz, usluge i trgovinu, Bjelovar</derivirana_varijabla>
  </DomainObject.Predmet.ProtustrankaNazivFormated>
  <DomainObject.Predmet.ProtustrankaNazivFormatedOIB>
    <izvorni_sadrzaj>PEVEC - TRANSPORT d.o.o. za prijevoz, usluge i trgovinu, Bjelovar</izvorni_sadrzaj>
    <derivirana_varijabla naziv="DomainObject.Predmet.ProtustrankaNazivFormatedOIB_1">PEVEC - TRANSPORT d.o.o. za prijevoz, usluge i trgovinu, Bjelovar</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TIHOMIR SUHOBILEC; MARKO PAVLIĆ; TOMISLAV VELTRUSKI; DRAŽEN KULEŠ; TIHOMIR NOVAK</izvorni_sadrzaj>
    <derivirana_varijabla naziv="DomainObject.Predmet.StrankaFormated_1">  TIHOMIR SUHOBILEC; MARKO PAVLIĆ; TOMISLAV VELTRUSKI; DRAŽEN KULEŠ; TIHOMIR NOVAK</derivirana_varijabla>
  </DomainObject.Predmet.StrankaFormated>
  <DomainObject.Predmet.StrankaFormatedOIB>
    <izvorni_sadrzaj>  TIHOMIR SUHOBILEC; MARKO PAVLIĆ; TOMISLAV VELTRUSKI; DRAŽEN KULEŠ; TIHOMIR NOVAK</izvorni_sadrzaj>
    <derivirana_varijabla naziv="DomainObject.Predmet.StrankaFormatedOIB_1">  TIHOMIR SUHOBILEC; MARKO PAVLIĆ; TOMISLAV VELTRUSKI; DRAŽEN KULEŠ; TIHOMIR NOVAK</derivirana_varijabla>
  </DomainObject.Predmet.StrankaFormatedOIB>
  <DomainObject.Predmet.StrankaFormatedWithAdress>
    <izvorni_sadrzaj> TIHOMIR SUHOBILEC, Matice Hrvatske 3, 10410 Velika Gorica; MARKO PAVLIĆ, Ilova, Lj. Gaja bb, 44320 Kutina; TOMISLAV VELTRUSKI, Repušnica, Zagorska 23, 44320 Kutina; DRAŽEN KULEŠ, Repušnica, Lj. Gaja 160, 44320 Kutina; TIHOMIR NOVAK, Stružec, Gornje Selo 12, 44317 Popovača</izvorni_sadrzaj>
    <derivirana_varijabla naziv="DomainObject.Predmet.StrankaFormatedWithAdress_1"> TIHOMIR SUHOBILEC, Matice Hrvatske 3, 10410 Velika Gorica; MARKO PAVLIĆ, Ilova, Lj. Gaja bb, 44320 Kutina; TOMISLAV VELTRUSKI, Repušnica, Zagorska 23, 44320 Kutina; DRAŽEN KULEŠ, Repušnica, Lj. Gaja 160, 44320 Kutina; TIHOMIR NOVAK, Stružec, Gornje Selo 12, 44317 Popovača</derivirana_varijabla>
  </DomainObject.Predmet.StrankaFormatedWithAdress>
  <DomainObject.Predmet.StrankaFormatedWithAdressOIB>
    <izvorni_sadrzaj> TIHOMIR SUHOBILEC, Matice Hrvatske 3, 10410 Velika Gorica; MARKO PAVLIĆ, Ilova, Lj. Gaja bb, 44320 Kutina; TOMISLAV VELTRUSKI, Repušnica, Zagorska 23, 44320 Kutina; DRAŽEN KULEŠ, Repušnica, Lj. Gaja 160, 44320 Kutina; TIHOMIR NOVAK, Stružec, Gornje Selo 12, 44317 Popovača</izvorni_sadrzaj>
    <derivirana_varijabla naziv="DomainObject.Predmet.StrankaFormatedWithAdressOIB_1"> TIHOMIR SUHOBILEC, Matice Hrvatske 3, 10410 Velika Gorica; MARKO PAVLIĆ, Ilova, Lj. Gaja bb, 44320 Kutina; TOMISLAV VELTRUSKI, Repušnica, Zagorska 23, 44320 Kutina; DRAŽEN KULEŠ, Repušnica, Lj. Gaja 160, 44320 Kutina; TIHOMIR NOVAK, Stružec, Gornje Selo 12, 44317 Popovača</derivirana_varijabla>
  </DomainObject.Predmet.StrankaFormatedWithAdressOIB>
  <DomainObject.Predmet.StrankaWithAdress>
    <izvorni_sadrzaj>TIHOMIR SUHOBILEC Matice Hrvatske 3,10410 Velika Gorica,MARKO PAVLIĆ Ilova, Lj. Gaja bb,44320 Kutina,TOMISLAV VELTRUSKI Repušnica, Zagorska 23,44320 Kutina,DRAŽEN KULEŠ Repušnica, Lj. Gaja 160,44320 Kutina,TIHOMIR NOVAK Stružec, Gornje Selo 12,44317 Popovača</izvorni_sadrzaj>
    <derivirana_varijabla naziv="DomainObject.Predmet.StrankaWithAdress_1">TIHOMIR SUHOBILEC Matice Hrvatske 3,10410 Velika Gorica,MARKO PAVLIĆ Ilova, Lj. Gaja bb,44320 Kutina,TOMISLAV VELTRUSKI Repušnica, Zagorska 23,44320 Kutina,DRAŽEN KULEŠ Repušnica, Lj. Gaja 160,44320 Kutina,TIHOMIR NOVAK Stružec, Gornje Selo 12,44317 Popovača</derivirana_varijabla>
  </DomainObject.Predmet.StrankaWithAdress>
  <DomainObject.Predmet.StrankaWithAdressOIB>
    <izvorni_sadrzaj>TIHOMIR SUHOBILEC, Matice Hrvatske 3,10410 Velika Gorica,MARKO PAVLIĆ, Ilova, Lj. Gaja bb,44320 Kutina,TOMISLAV VELTRUSKI, Repušnica, Zagorska 23,44320 Kutina,DRAŽEN KULEŠ, Repušnica, Lj. Gaja 160,44320 Kutina,TIHOMIR NOVAK, Stružec, Gornje Selo 12,44317 Popovača</izvorni_sadrzaj>
    <derivirana_varijabla naziv="DomainObject.Predmet.StrankaWithAdressOIB_1">TIHOMIR SUHOBILEC, Matice Hrvatske 3,10410 Velika Gorica,MARKO PAVLIĆ, Ilova, Lj. Gaja bb,44320 Kutina,TOMISLAV VELTRUSKI, Repušnica, Zagorska 23,44320 Kutina,DRAŽEN KULEŠ, Repušnica, Lj. Gaja 160,44320 Kutina,TIHOMIR NOVAK, Stružec, Gornje Selo 12,44317 Popovača</derivirana_varijabla>
  </DomainObject.Predmet.StrankaWithAdressOIB>
  <DomainObject.Predmet.StrankaNazivFormated>
    <izvorni_sadrzaj>TIHOMIR SUHOBILEC,MARKO PAVLIĆ,TOMISLAV VELTRUSKI,DRAŽEN KULEŠ,TIHOMIR NOVAK</izvorni_sadrzaj>
    <derivirana_varijabla naziv="DomainObject.Predmet.StrankaNazivFormated_1">TIHOMIR SUHOBILEC,MARKO PAVLIĆ,TOMISLAV VELTRUSKI,DRAŽEN KULEŠ,TIHOMIR NOVAK</derivirana_varijabla>
  </DomainObject.Predmet.StrankaNazivFormated>
  <DomainObject.Predmet.StrankaNazivFormatedOIB>
    <izvorni_sadrzaj>TIHOMIR SUHOBILEC,MARKO PAVLIĆ,TOMISLAV VELTRUSKI,DRAŽEN KULEŠ,TIHOMIR NOVAK</izvorni_sadrzaj>
    <derivirana_varijabla naziv="DomainObject.Predmet.StrankaNazivFormatedOIB_1">TIHOMIR SUHOBILEC,MARKO PAVLIĆ,TOMISLAV VELTRUSKI,DRAŽEN KULEŠ,TIHOMIR NOVAK</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Referada 7</izvorni_sadrzaj>
    <derivirana_varijabla naziv="DomainObject.Predmet.UstrojstvenaJedinicaVodi.Naziv_1">Referada 7</derivirana_varijabla>
  </DomainObject.Predmet.UstrojstvenaJedinicaVodi.Naziv>
  <DomainObject.Predmet.UstrojstvenaJedinicaVodi.Oznaka>
    <izvorni_sadrzaj>7</izvorni_sadrzaj>
    <derivirana_varijabla naziv="DomainObject.Predmet.UstrojstvenaJedinicaVodi.Oznaka_1">7</derivirana_varijabla>
  </DomainObject.Predmet.UstrojstvenaJedinicaVodi.Oznaka>
  <DomainObject.Predmet.UstrojstvenaJedinicaVodi.Prostorija.Naziv>
    <izvorni_sadrzaj>Soba 2</izvorni_sadrzaj>
    <derivirana_varijabla naziv="DomainObject.Predmet.UstrojstvenaJedinicaVodi.Prostorija.Naziv_1">Soba 2</derivirana_varijabla>
  </DomainObject.Predmet.UstrojstvenaJedinicaVodi.Prostorija.Naziv>
  <DomainObject.Predmet.UstrojstvenaJedinicaVodi.Prostorija.Oznaka>
    <izvorni_sadrzaj>Soba 2</izvorni_sadrzaj>
    <derivirana_varijabla naziv="DomainObject.Predmet.UstrojstvenaJedinicaVodi.Prostorija.Oznaka_1">Soba 2</derivirana_varijabla>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TIHOMIR SUHOBILEC</item>
      <item>MARKO PAVLIĆ</item>
      <item>TOMISLAV VELTRUSKI</item>
      <item>DRAŽEN KULEŠ</item>
      <item>TIHOMIR NOVAK</item>
    </izvorni_sadrzaj>
    <derivirana_varijabla naziv="DomainObject.Predmet.StrankaListFormated_1">
      <item>TIHOMIR SUHOBILEC</item>
      <item>MARKO PAVLIĆ</item>
      <item>TOMISLAV VELTRUSKI</item>
      <item>DRAŽEN KULEŠ</item>
      <item>TIHOMIR NOVAK</item>
    </derivirana_varijabla>
  </DomainObject.Predmet.StrankaListFormated>
  <DomainObject.Predmet.StrankaListFormatedOIB>
    <izvorni_sadrzaj>
      <item>TIHOMIR SUHOBILEC</item>
      <item>MARKO PAVLIĆ</item>
      <item>TOMISLAV VELTRUSKI</item>
      <item>DRAŽEN KULEŠ</item>
      <item>TIHOMIR NOVAK</item>
    </izvorni_sadrzaj>
    <derivirana_varijabla naziv="DomainObject.Predmet.StrankaListFormatedOIB_1">
      <item>TIHOMIR SUHOBILEC</item>
      <item>MARKO PAVLIĆ</item>
      <item>TOMISLAV VELTRUSKI</item>
      <item>DRAŽEN KULEŠ</item>
      <item>TIHOMIR NOVAK</item>
    </derivirana_varijabla>
  </DomainObject.Predmet.StrankaListFormatedOIB>
  <DomainObject.Predmet.StrankaListFormatedWithAdress>
    <izvorni_sadrzaj>
      <item>TIHOMIR SUHOBILEC, Matice Hrvatske 3, 10410 Velika Gorica</item>
      <item>MARKO PAVLIĆ, Ilova, Lj. Gaja bb, 44320 Kutina</item>
      <item>TOMISLAV VELTRUSKI, Repušnica, Zagorska 23, 44320 Kutina</item>
      <item>DRAŽEN KULEŠ, Repušnica, Lj. Gaja 160, 44320 Kutina</item>
      <item>TIHOMIR NOVAK, Stružec, Gornje Selo 12, 44317 Popovača</item>
    </izvorni_sadrzaj>
    <derivirana_varijabla naziv="DomainObject.Predmet.StrankaListFormatedWithAdress_1">
      <item>TIHOMIR SUHOBILEC, Matice Hrvatske 3, 10410 Velika Gorica</item>
      <item>MARKO PAVLIĆ, Ilova, Lj. Gaja bb, 44320 Kutina</item>
      <item>TOMISLAV VELTRUSKI, Repušnica, Zagorska 23, 44320 Kutina</item>
      <item>DRAŽEN KULEŠ, Repušnica, Lj. Gaja 160, 44320 Kutina</item>
      <item>TIHOMIR NOVAK, Stružec, Gornje Selo 12, 44317 Popovača</item>
    </derivirana_varijabla>
  </DomainObject.Predmet.StrankaListFormatedWithAdress>
  <DomainObject.Predmet.StrankaListFormatedWithAdressOIB>
    <izvorni_sadrzaj>
      <item>TIHOMIR SUHOBILEC, Matice Hrvatske 3, 10410 Velika Gorica</item>
      <item>MARKO PAVLIĆ, Ilova, Lj. Gaja bb, 44320 Kutina</item>
      <item>TOMISLAV VELTRUSKI, Repušnica, Zagorska 23, 44320 Kutina</item>
      <item>DRAŽEN KULEŠ, Repušnica, Lj. Gaja 160, 44320 Kutina</item>
      <item>TIHOMIR NOVAK, Stružec, Gornje Selo 12, 44317 Popovača</item>
    </izvorni_sadrzaj>
    <derivirana_varijabla naziv="DomainObject.Predmet.StrankaListFormatedWithAdressOIB_1">
      <item>TIHOMIR SUHOBILEC, Matice Hrvatske 3, 10410 Velika Gorica</item>
      <item>MARKO PAVLIĆ, Ilova, Lj. Gaja bb, 44320 Kutina</item>
      <item>TOMISLAV VELTRUSKI, Repušnica, Zagorska 23, 44320 Kutina</item>
      <item>DRAŽEN KULEŠ, Repušnica, Lj. Gaja 160, 44320 Kutina</item>
      <item>TIHOMIR NOVAK, Stružec, Gornje Selo 12, 44317 Popovača</item>
    </derivirana_varijabla>
  </DomainObject.Predmet.StrankaListFormatedWithAdressOIB>
  <DomainObject.Predmet.StrankaListNazivFormated>
    <izvorni_sadrzaj>
      <item>TIHOMIR SUHOBILEC</item>
      <item>MARKO PAVLIĆ</item>
      <item>TOMISLAV VELTRUSKI</item>
      <item>DRAŽEN KULEŠ</item>
      <item>TIHOMIR NOVAK</item>
    </izvorni_sadrzaj>
    <derivirana_varijabla naziv="DomainObject.Predmet.StrankaListNazivFormated_1">
      <item>TIHOMIR SUHOBILEC</item>
      <item>MARKO PAVLIĆ</item>
      <item>TOMISLAV VELTRUSKI</item>
      <item>DRAŽEN KULEŠ</item>
      <item>TIHOMIR NOVAK</item>
    </derivirana_varijabla>
  </DomainObject.Predmet.StrankaListNazivFormated>
  <DomainObject.Predmet.StrankaListNazivFormatedOIB>
    <izvorni_sadrzaj>
      <item>TIHOMIR SUHOBILEC</item>
      <item>MARKO PAVLIĆ</item>
      <item>TOMISLAV VELTRUSKI</item>
      <item>DRAŽEN KULEŠ</item>
      <item>TIHOMIR NOVAK</item>
    </izvorni_sadrzaj>
    <derivirana_varijabla naziv="DomainObject.Predmet.StrankaListNazivFormatedOIB_1">
      <item>TIHOMIR SUHOBILEC</item>
      <item>MARKO PAVLIĆ</item>
      <item>TOMISLAV VELTRUSKI</item>
      <item>DRAŽEN KULEŠ</item>
      <item>TIHOMIR NOVAK</item>
    </derivirana_varijabla>
  </DomainObject.Predmet.StrankaListNazivFormatedOIB>
  <DomainObject.Predmet.ProtuStrankaListFormated>
    <izvorni_sadrzaj>
      <item>PEVEC - TRANSPORT d.o.o. za prijevoz, usluge i trgovinu, Bjelovar</item>
    </izvorni_sadrzaj>
    <derivirana_varijabla naziv="DomainObject.Predmet.ProtuStrankaListFormated_1">
      <item>PEVEC - TRANSPORT d.o.o. za prijevoz, usluge i trgovinu, Bjelovar</item>
    </derivirana_varijabla>
  </DomainObject.Predmet.ProtuStrankaListFormated>
  <DomainObject.Predmet.ProtuStrankaListFormatedOIB>
    <izvorni_sadrzaj>
      <item>PEVEC - TRANSPORT d.o.o. za prijevoz, usluge i trgovinu, Bjelovar</item>
    </izvorni_sadrzaj>
    <derivirana_varijabla naziv="DomainObject.Predmet.ProtuStrankaListFormatedOIB_1">
      <item>PEVEC - TRANSPORT d.o.o. za prijevoz, usluge i trgovinu, Bjelovar</item>
    </derivirana_varijabla>
  </DomainObject.Predmet.ProtuStrankaListFormatedOIB>
  <DomainObject.Predmet.ProtuStrankaListFormatedWithAdress>
    <izvorni_sadrzaj>
      <item>PEVEC - TRANSPORT d.o.o. za prijevoz, usluge i trgovinu, Bjelovar, Ivana Kozarčanina bb, 43000 Bjelovar</item>
    </izvorni_sadrzaj>
    <derivirana_varijabla naziv="DomainObject.Predmet.ProtuStrankaListFormatedWithAdress_1">
      <item>PEVEC - TRANSPORT d.o.o. za prijevoz, usluge i trgovinu, Bjelovar, Ivana Kozarčanina bb, 43000 Bjelovar</item>
    </derivirana_varijabla>
  </DomainObject.Predmet.ProtuStrankaListFormatedWithAdress>
  <DomainObject.Predmet.ProtuStrankaListFormatedWithAdressOIB>
    <izvorni_sadrzaj>
      <item>PEVEC - TRANSPORT d.o.o. za prijevoz, usluge i trgovinu, Bjelovar, Ivana Kozarčanina bb, 43000 Bjelovar</item>
    </izvorni_sadrzaj>
    <derivirana_varijabla naziv="DomainObject.Predmet.ProtuStrankaListFormatedWithAdressOIB_1">
      <item>PEVEC - TRANSPORT d.o.o. za prijevoz, usluge i trgovinu, Bjelovar, Ivana Kozarčanina bb, 43000 Bjelovar</item>
    </derivirana_varijabla>
  </DomainObject.Predmet.ProtuStrankaListFormatedWithAdressOIB>
  <DomainObject.Predmet.ProtuStrankaListNazivFormated>
    <izvorni_sadrzaj>
      <item>PEVEC - TRANSPORT d.o.o. za prijevoz, usluge i trgovinu, Bjelovar</item>
    </izvorni_sadrzaj>
    <derivirana_varijabla naziv="DomainObject.Predmet.ProtuStrankaListNazivFormated_1">
      <item>PEVEC - TRANSPORT d.o.o. za prijevoz, usluge i trgovinu, Bjelovar</item>
    </derivirana_varijabla>
  </DomainObject.Predmet.ProtuStrankaListNazivFormated>
  <DomainObject.Predmet.ProtuStrankaListNazivFormatedOIB>
    <izvorni_sadrzaj>
      <item>PEVEC - TRANSPORT d.o.o. za prijevoz, usluge i trgovinu, Bjelovar</item>
    </izvorni_sadrzaj>
    <derivirana_varijabla naziv="DomainObject.Predmet.ProtuStrankaListNazivFormatedOIB_1">
      <item>PEVEC - TRANSPORT d.o.o. za prijevoz, usluge i trgovinu, Bjelovar</item>
    </derivirana_varijabla>
  </DomainObject.Predmet.ProtuStrankaListNazivFormatedOIB>
  <DomainObject.Predmet.OstaliListFormated>
    <izvorni_sadrzaj>
      <item>TANASIJA MARKOVIĆ</item>
    </izvorni_sadrzaj>
    <derivirana_varijabla naziv="DomainObject.Predmet.OstaliListFormated_1">
      <item>TANASIJA MARKOVIĆ</item>
    </derivirana_varijabla>
  </DomainObject.Predmet.OstaliListFormated>
  <DomainObject.Predmet.OstaliListFormatedOIB>
    <izvorni_sadrzaj>
      <item>TANASIJA MARKOVIĆ</item>
    </izvorni_sadrzaj>
    <derivirana_varijabla naziv="DomainObject.Predmet.OstaliListFormatedOIB_1">
      <item>TANASIJA MARKOVIĆ</item>
    </derivirana_varijabla>
  </DomainObject.Predmet.OstaliListFormatedOIB>
  <DomainObject.Predmet.OstaliListFormatedWithAdress>
    <izvorni_sadrzaj>
      <item>TANASIJA MARKOVIĆ, Vrbovačka cesta 44, 43500 Daruvar</item>
    </izvorni_sadrzaj>
    <derivirana_varijabla naziv="DomainObject.Predmet.OstaliListFormatedWithAdress_1">
      <item>TANASIJA MARKOVIĆ, Vrbovačka cesta 44, 43500 Daruvar</item>
    </derivirana_varijabla>
  </DomainObject.Predmet.OstaliListFormatedWithAdress>
  <DomainObject.Predmet.OstaliListFormatedWithAdressOIB>
    <izvorni_sadrzaj>
      <item>TANASIJA MARKOVIĆ, Vrbovačka cesta 44, 43500 Daruvar</item>
    </izvorni_sadrzaj>
    <derivirana_varijabla naziv="DomainObject.Predmet.OstaliListFormatedWithAdressOIB_1">
      <item>TANASIJA MARKOVIĆ, Vrbovačka cesta 44, 43500 Daruvar</item>
    </derivirana_varijabla>
  </DomainObject.Predmet.OstaliListFormatedWithAdressOIB>
  <DomainObject.Predmet.OstaliListNazivFormated>
    <izvorni_sadrzaj>
      <item>TANASIJA MARKOVIĆ</item>
    </izvorni_sadrzaj>
    <derivirana_varijabla naziv="DomainObject.Predmet.OstaliListNazivFormated_1">
      <item>TANASIJA MARKOVIĆ</item>
    </derivirana_varijabla>
  </DomainObject.Predmet.OstaliListNazivFormated>
  <DomainObject.Predmet.OstaliListNazivFormatedOIB>
    <izvorni_sadrzaj>
      <item>TANASIJA MARKOVIĆ</item>
    </izvorni_sadrzaj>
    <derivirana_varijabla naziv="DomainObject.Predmet.OstaliListNazivFormatedOIB_1">
      <item>TANASIJA MARKOVIĆ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2017.</izvorni_sadrzaj>
    <derivirana_varijabla naziv="DomainObject.Datum_1">5. rujna 2017.</derivirana_varijabla>
  </DomainObject.Datum>
  <DomainObject.PoslovniBrojDokumenta>
    <izvorni_sadrzaj>St-54/2009-203</izvorni_sadrzaj>
    <derivirana_varijabla naziv="DomainObject.PoslovniBrojDokumenta_1">St-54/2009-203</derivirana_varijabla>
  </DomainObject.PoslovniBrojDokumenta>
  <DomainObject.Predmet.StrankaIDrugi>
    <izvorni_sadrzaj>TIHOMIR SUHOBILEC i dr.</izvorni_sadrzaj>
    <derivirana_varijabla naziv="DomainObject.Predmet.StrankaIDrugi_1">TIHOMIR SUHOBILEC i dr.</derivirana_varijabla>
  </DomainObject.Predmet.StrankaIDrugi>
  <DomainObject.Predmet.ProtustrankaIDrugi>
    <izvorni_sadrzaj>PEVEC - TRANSPORT d.o.o. za prijevoz, usluge i trgovinu, Bjelovar</izvorni_sadrzaj>
    <derivirana_varijabla naziv="DomainObject.Predmet.ProtustrankaIDrugi_1">PEVEC - TRANSPORT d.o.o. za prijevoz, usluge i trgovinu, Bjelovar</derivirana_varijabla>
  </DomainObject.Predmet.ProtustrankaIDrugi>
  <DomainObject.Predmet.StrankaIDrugiAdressOIB>
    <izvorni_sadrzaj>TIHOMIR SUHOBILEC, Matice Hrvatske 3, 10410 Velika Gorica i dr.</izvorni_sadrzaj>
    <derivirana_varijabla naziv="DomainObject.Predmet.StrankaIDrugiAdressOIB_1">TIHOMIR SUHOBILEC, Matice Hrvatske 3, 10410 Velika Gorica i dr.</derivirana_varijabla>
  </DomainObject.Predmet.StrankaIDrugiAdressOIB>
  <DomainObject.Predmet.ProtustrankaIDrugiAdressOIB>
    <izvorni_sadrzaj>PEVEC - TRANSPORT d.o.o. za prijevoz, usluge i trgovinu, Bjelovar, Ivana Kozarčanina bb, 43000 Bjelovar</izvorni_sadrzaj>
    <derivirana_varijabla naziv="DomainObject.Predmet.ProtustrankaIDrugiAdressOIB_1">PEVEC - TRANSPORT d.o.o. za prijevoz, usluge i trgovinu, Bjelovar, Ivana Kozarčanina bb,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prosinca 2011.</izvorni_sadrzaj>
    <derivirana_varijabla naziv="DomainObject.Predmet.OdlukaRjesenje.DatumDonosenjaOdluke_1">13. prosinca 2011.</derivirana_varijabla>
  </DomainObject.Predmet.OdlukaRjesenje.DatumDonosenjaOdluke>
  <DomainObject.Predmet.OdlukaRjesenje.DatumPravomocnosti>
    <izvorni_sadrzaj>2. siječnja 2012.</izvorni_sadrzaj>
    <derivirana_varijabla naziv="DomainObject.Predmet.OdlukaRjesenje.DatumPravomocnosti_1">2. siječnja 2012.</derivirana_varijabla>
  </DomainObject.Predmet.OdlukaRjesenje.DatumPravomocnosti>
  <DomainObject.Predmet.OdlukaRjesenje.Oznaka>
    <izvorni_sadrzaj>St-54/2009-151</izvorni_sadrzaj>
    <derivirana_varijabla naziv="DomainObject.Predmet.OdlukaRjesenje.Oznaka_1">St-54/2009-151</derivirana_varijabla>
  </DomainObject.Predmet.OdlukaRjesenje.Oznaka>
  <DomainObject.Predmet.SudioniciListNaziv>
    <izvorni_sadrzaj>
      <item>TANASIJA MARKOVIĆ</item>
      <item>PEVEC - TRANSPORT d.o.o. za prijevoz, usluge i trgovinu, Bjelovar</item>
      <item>TIHOMIR SUHOBILEC</item>
      <item>MARKO PAVLIĆ</item>
      <item>TOMISLAV VELTRUSKI</item>
      <item>DRAŽEN KULEŠ</item>
      <item>TIHOMIR NOVAK</item>
    </izvorni_sadrzaj>
    <derivirana_varijabla naziv="DomainObject.Predmet.SudioniciListNaziv_1">
      <item>TANASIJA MARKOVIĆ</item>
      <item>PEVEC - TRANSPORT d.o.o. za prijevoz, usluge i trgovinu, Bjelovar</item>
      <item>TIHOMIR SUHOBILEC</item>
      <item>MARKO PAVLIĆ</item>
      <item>TOMISLAV VELTRUSKI</item>
      <item>DRAŽEN KULEŠ</item>
      <item>TIHOMIR NOVAK</item>
    </derivirana_varijabla>
  </DomainObject.Predmet.SudioniciListNaziv>
  <DomainObject.Predmet.SudioniciListAdressOIB>
    <izvorni_sadrzaj>
      <item>TANASIJA MARKOVIĆ, Vrbovačka cesta 44,43500 Daruvar</item>
      <item>PEVEC - TRANSPORT d.o.o. za prijevoz, usluge i trgovinu, Bjelovar, Ivana Kozarčanina bb,43000 Bjelovar</item>
      <item>TIHOMIR SUHOBILEC, Matice Hrvatske 3,10410 Velika Gorica</item>
      <item>MARKO PAVLIĆ, Ilova, Lj. Gaja bb,44320 Kutina</item>
      <item>TOMISLAV VELTRUSKI, Repušnica, Zagorska 23,44320 Kutina</item>
      <item>DRAŽEN KULEŠ, Repušnica, Lj. Gaja 160,44320 Kutina</item>
      <item>TIHOMIR NOVAK, Stružec, Gornje Selo 12,44317 Popovača</item>
    </izvorni_sadrzaj>
    <derivirana_varijabla naziv="DomainObject.Predmet.SudioniciListAdressOIB_1">
      <item>TANASIJA MARKOVIĆ, Vrbovačka cesta 44,43500 Daruvar</item>
      <item>PEVEC - TRANSPORT d.o.o. za prijevoz, usluge i trgovinu, Bjelovar, Ivana Kozarčanina bb,43000 Bjelovar</item>
      <item>TIHOMIR SUHOBILEC, Matice Hrvatske 3,10410 Velika Gorica</item>
      <item>MARKO PAVLIĆ, Ilova, Lj. Gaja bb,44320 Kutina</item>
      <item>TOMISLAV VELTRUSKI, Repušnica, Zagorska 23,44320 Kutina</item>
      <item>DRAŽEN KULEŠ, Repušnica, Lj. Gaja 160,44320 Kutina</item>
      <item>TIHOMIR NOVAK, Stružec, Gornje Selo 12,44317 Popovača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87D9A5-2FE6-42EA-A2A2-4C6B6E7489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250</properties:Words>
  <properties:Characters>1309</properties:Characters>
  <properties:Lines>51</properties:Lines>
  <properties:Paragraphs>21</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1609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2017-09-05T12:35:00Z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St-54/2009-203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