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589d3" w14:paraId="b9589d3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Amruševa 2/II</w:t>
      </w:r>
    </w:p>
    <w:p w:rsidRDefault="0067798E" w:rsidP="0067798E" w:rsidR="0067798E"/>
    <w:p w:rsidRDefault="0067798E" w:rsidP="00E544A7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C94E75">
        <w:t xml:space="preserve"> </w:t>
      </w:r>
      <w:r w:rsidR="00C12FCA">
        <w:t>156/2016</w:t>
      </w:r>
      <w:r w:rsidR="00C94E75">
        <w:t xml:space="preserve"> </w:t>
      </w:r>
      <w:r>
        <w:t xml:space="preserve">, temeljem odredbe članka 430. Stečajnog zakona (Narodne novine br. 71/15.), dana </w:t>
      </w:r>
      <w:r w:rsidR="009878AC">
        <w:t xml:space="preserve">23.rujna </w:t>
      </w:r>
      <w:r>
        <w:t xml:space="preserve"> 201</w:t>
      </w:r>
      <w:r w:rsidR="0023202C">
        <w:t>6</w:t>
      </w:r>
      <w:r>
        <w:t>., objavljuje:</w:t>
      </w:r>
    </w:p>
    <w:p w:rsidRDefault="00E544A7" w:rsidP="00E544A7" w:rsidR="00E544A7" w:rsidRPr="00E544A7">
      <w:pPr>
        <w:jc w:val="both"/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C12FCA">
      <w:pPr>
        <w:pStyle w:val="Odlomakpopisa"/>
        <w:numPr>
          <w:ilvl w:val="0"/>
          <w:numId w:val="1"/>
        </w:numPr>
        <w:jc w:val="both"/>
      </w:pPr>
      <w:r>
        <w:t>Za dužnika</w:t>
      </w:r>
      <w:r w:rsidR="000D7B97">
        <w:t xml:space="preserve"> </w:t>
      </w:r>
      <w:r w:rsidR="00C12FCA">
        <w:t>FISSL DRVO  d.o.o., Berislavićeva 21, Zagreb, OIB: 03154576653</w:t>
      </w:r>
    </w:p>
    <w:p w:rsidRDefault="00C12FCA" w:rsidP="00C12FCA" w:rsidR="00C12FCA">
      <w:pPr>
        <w:pStyle w:val="Odlomakpopisa"/>
        <w:ind w:left="1428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Iznos duga evidentiran na temelju neizvršenih osnova za plaćanje je</w:t>
      </w:r>
      <w:r w:rsidR="00C12FCA">
        <w:t xml:space="preserve">  11.411,20 </w:t>
      </w:r>
      <w:r>
        <w:t xml:space="preserve"> 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>U Zagrebu,</w:t>
      </w:r>
      <w:r w:rsidR="009878AC">
        <w:t xml:space="preserve">23.rujna </w:t>
      </w:r>
      <w:r>
        <w:t xml:space="preserve">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4B1D35" w:rsidP="0067798E" w:rsidR="0067798E">
      <w:pPr>
        <w:pStyle w:val="Odlomakpopisa"/>
        <w:numPr>
          <w:ilvl w:val="0"/>
          <w:numId w:val="2"/>
        </w:numPr>
      </w:pPr>
      <w:r>
        <w:t>spis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B0A" w:rsidR="00CE6CC7">
      <w:r>
        <w:separator/>
      </w:r>
    </w:p>
  </w:endnote>
  <w:endnote w:id="0" w:type="continuationSeparator">
    <w:p w:rsidRDefault="00100B0A" w:rsidR="00CE6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B0A" w:rsidR="00CE6CC7">
      <w:r>
        <w:separator/>
      </w:r>
    </w:p>
  </w:footnote>
  <w:footnote w:id="0" w:type="continuationSeparator">
    <w:p w:rsidRDefault="00100B0A" w:rsidR="00CE6C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2FCA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12FC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2FCA" w:rsidP="004B1D35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D7B97"/>
    <w:rsid w:val="00100B0A"/>
    <w:rsid w:val="00133143"/>
    <w:rsid w:val="001C0E7B"/>
    <w:rsid w:val="0023202C"/>
    <w:rsid w:val="004B1D35"/>
    <w:rsid w:val="004E4A3E"/>
    <w:rsid w:val="0067798E"/>
    <w:rsid w:val="00982D19"/>
    <w:rsid w:val="009878AC"/>
    <w:rsid w:val="00C12FCA"/>
    <w:rsid w:val="00C41A73"/>
    <w:rsid w:val="00C94E75"/>
    <w:rsid w:val="00CE6CC7"/>
    <w:rsid w:val="00E21297"/>
    <w:rsid w:val="00E544A7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D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B1D3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2F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2F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2F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2F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2F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D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B1D3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2F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F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2F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2F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2F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</izvorni_sadrzaj>
    <derivirana_varijabla naziv="DomainObject.Predmet.Broj_1">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St-156/2016</izvorni_sadrzaj>
    <derivirana_varijabla naziv="DomainObject.Predmet.OznakaBroj_1">St-156/2016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FISSL DRVO d.o.o.</izvorni_sadrzaj>
    <derivirana_varijabla naziv="DomainObject.Predmet.ProtustrankaFormated_1">  FISSL DRVO d.o.o.</derivirana_varijabla>
  </DomainObject.Predmet.ProtustrankaFormated>
  <DomainObject.Predmet.ProtustrankaFormatedOIB>
    <izvorni_sadrzaj>  FISSL DRVO d.o.o., OIB 03154576653</izvorni_sadrzaj>
    <derivirana_varijabla naziv="DomainObject.Predmet.ProtustrankaFormatedOIB_1">  FISSL DRVO d.o.o., OIB 03154576653</derivirana_varijabla>
  </DomainObject.Predmet.ProtustrankaFormatedOIB>
  <DomainObject.Predmet.ProtustrankaFormatedWithAdress>
    <izvorni_sadrzaj> FISSL DRVO d.o.o., Berislavićeva 21, 10000 Zagreb</izvorni_sadrzaj>
    <derivirana_varijabla naziv="DomainObject.Predmet.ProtustrankaFormatedWithAdress_1"> FISSL DRVO d.o.o., Berislavićeva 21, 10000 Zagreb</derivirana_varijabla>
  </DomainObject.Predmet.ProtustrankaFormatedWithAdress>
  <DomainObject.Predmet.ProtustrankaFormatedWithAdressOIB>
    <izvorni_sadrzaj> FISSL DRVO d.o.o., OIB 03154576653, Berislavićeva 21, 10000 Zagreb</izvorni_sadrzaj>
    <derivirana_varijabla naziv="DomainObject.Predmet.ProtustrankaFormatedWithAdressOIB_1"> FISSL DRVO d.o.o., OIB 03154576653, Berislavićeva 21, 10000 Zagreb</derivirana_varijabla>
  </DomainObject.Predmet.ProtustrankaFormatedWithAdressOIB>
  <DomainObject.Predmet.ProtustrankaWithAdress>
    <izvorni_sadrzaj>FISSL DRVO d.o.o. Berislavićeva 21, 10000 Zagreb</izvorni_sadrzaj>
    <derivirana_varijabla naziv="DomainObject.Predmet.ProtustrankaWithAdress_1">FISSL DRVO d.o.o. Berislavićeva 21, 10000 Zagreb</derivirana_varijabla>
  </DomainObject.Predmet.ProtustrankaWithAdress>
  <DomainObject.Predmet.ProtustrankaWithAdressOIB>
    <izvorni_sadrzaj>FISSL DRVO d.o.o., OIB 03154576653, Berislavićeva 21, 10000 Zagreb</izvorni_sadrzaj>
    <derivirana_varijabla naziv="DomainObject.Predmet.ProtustrankaWithAdressOIB_1">FISSL DRVO d.o.o., OIB 03154576653, Berislavićeva 21, 10000 Zagreb</derivirana_varijabla>
  </DomainObject.Predmet.ProtustrankaWithAdressOIB>
  <DomainObject.Predmet.ProtustrankaNazivFormated>
    <izvorni_sadrzaj>FISSL DRVO d.o.o.</izvorni_sadrzaj>
    <derivirana_varijabla naziv="DomainObject.Predmet.ProtustrankaNazivFormated_1">FISSL DRVO d.o.o.</derivirana_varijabla>
  </DomainObject.Predmet.ProtustrankaNazivFormated>
  <DomainObject.Predmet.ProtustrankaNazivFormatedOIB>
    <izvorni_sadrzaj>FISSL DRVO d.o.o., OIB 03154576653</izvorni_sadrzaj>
    <derivirana_varijabla naziv="DomainObject.Predmet.ProtustrankaNazivFormatedOIB_1">FISSL DRVO d.o.o., OIB 03154576653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FISSL DRVO d.o.o.</item>
    </izvorni_sadrzaj>
    <derivirana_varijabla naziv="DomainObject.Predmet.ProtuStrankaListFormated_1">
      <item>FISSL DRVO d.o.o.</item>
    </derivirana_varijabla>
  </DomainObject.Predmet.ProtuStrankaListFormated>
  <DomainObject.Predmet.ProtuStrankaListFormatedOIB>
    <izvorni_sadrzaj>
      <item>FISSL DRVO d.o.o., OIB 03154576653</item>
    </izvorni_sadrzaj>
    <derivirana_varijabla naziv="DomainObject.Predmet.ProtuStrankaListFormatedOIB_1">
      <item>FISSL DRVO d.o.o., OIB 03154576653</item>
    </derivirana_varijabla>
  </DomainObject.Predmet.ProtuStrankaListFormatedOIB>
  <DomainObject.Predmet.ProtuStrankaListFormatedWithAdress>
    <izvorni_sadrzaj>
      <item>FISSL DRVO d.o.o., Berislavićeva 21, 10000 Zagreb</item>
    </izvorni_sadrzaj>
    <derivirana_varijabla naziv="DomainObject.Predmet.ProtuStrankaListFormatedWithAdress_1">
      <item>FISSL DRVO d.o.o., Berislavićeva 21, 10000 Zagreb</item>
    </derivirana_varijabla>
  </DomainObject.Predmet.ProtuStrankaListFormatedWithAdress>
  <DomainObject.Predmet.ProtuStrankaListFormatedWithAdressOIB>
    <izvorni_sadrzaj>
      <item>FISSL DRVO d.o.o., OIB 03154576653, Berislavićeva 21, 10000 Zagreb</item>
    </izvorni_sadrzaj>
    <derivirana_varijabla naziv="DomainObject.Predmet.ProtuStrankaListFormatedWithAdressOIB_1">
      <item>FISSL DRVO d.o.o., OIB 03154576653, Berislavićeva 21, 10000 Zagreb</item>
    </derivirana_varijabla>
  </DomainObject.Predmet.ProtuStrankaListFormatedWithAdressOIB>
  <DomainObject.Predmet.ProtuStrankaListNazivFormated>
    <izvorni_sadrzaj>
      <item>FISSL DRVO d.o.o.</item>
    </izvorni_sadrzaj>
    <derivirana_varijabla naziv="DomainObject.Predmet.ProtuStrankaListNazivFormated_1">
      <item>FISSL DRVO d.o.o.</item>
    </derivirana_varijabla>
  </DomainObject.Predmet.ProtuStrankaListNazivFormated>
  <DomainObject.Predmet.ProtuStrankaListNazivFormatedOIB>
    <izvorni_sadrzaj>
      <item>FISSL DRVO d.o.o., OIB 03154576653</item>
    </izvorni_sadrzaj>
    <derivirana_varijabla naziv="DomainObject.Predmet.ProtuStrankaListNazivFormatedOIB_1">
      <item>FISSL DRVO d.o.o., OIB 03154576653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FISSL DRVO d.o.o.</izvorni_sadrzaj>
    <derivirana_varijabla naziv="DomainObject.Predmet.ProtustrankaIDrugi_1">FISSL DRVO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FISSL DRVO d.o.o., OIB 03154576653, Berislavićeva 21, 10000 Zagreb</izvorni_sadrzaj>
    <derivirana_varijabla naziv="DomainObject.Predmet.ProtustrankaIDrugiAdressOIB_1">FISSL DRVO d.o.o., OIB 03154576653, Berislavićeva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FISSL DRVO d.o.o.</item>
    </izvorni_sadrzaj>
    <derivirana_varijabla naziv="DomainObject.Predmet.SudioniciListNaziv_1">
      <item>FINA Regionalni centar Zagreb</item>
      <item>FISSL DRVO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FISSL DRVO d.o.o., OIB 03154576653, Berislavićeva 21,10000 Zagreb</item>
    </izvorni_sadrzaj>
    <derivirana_varijabla naziv="DomainObject.Predmet.SudioniciListAdressOIB_1">
      <item>FINA Regionalni centar Zagreb, OIB 85821130368, Trg svibanjskih žrtava 1995. 1,10000 Zagreb</item>
      <item>FISSL DRVO d.o.o., OIB 03154576653, Berislavićeva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03154576653</item>
    </izvorni_sadrzaj>
    <derivirana_varijabla naziv="DomainObject.Predmet.SudioniciListNazivOIB_1">
      <item>, OIB 85821130368</item>
      <item>, OIB 03154576653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243</properties:Words>
  <properties:Characters>1323</properties:Characters>
  <properties:Lines>64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2016-01-20T10:10:00Z</dcterms:created>
  <dc:creator>Jelena Vučemilo Manojlovski</dc:creator>
  <cp:lastModifiedBy>Snježana Polanščak</cp:lastModifiedBy>
  <cp:lastPrinted>2016-09-23T07:46:00Z</cp:lastPrinted>
  <dcterms:modified xmlns:xsi="http://www.w3.org/2001/XMLSchema-instance" xsi:type="dcterms:W3CDTF">2016-09-23T07:47:00Z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