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9766EE" w:rsidR="00003948" w:rsidRPr="000528A8">
        <w:tc>
          <w:tcPr>
            <w:tcW w:type="dxa" w:w="3060"/>
          </w:tcPr>
          <w:p w:rsidRDefault="00003948" w:rsidP="009766EE" w:rsidR="00003948" w:rsidRPr="000528A8">
            <w:pPr>
              <w:pStyle w:val="Naslov2"/>
              <w:rPr>
                <w:b w:val="false"/>
                <w:bCs/>
                <w:sz w:val="24"/>
                <w:szCs w:val="24"/>
              </w:rPr>
            </w:pPr>
            <w:bookmarkStart w:name="_GoBack" w:id="0"/>
            <w:bookmarkEnd w:id="0"/>
          </w:p>
          <w:p w:rsidRDefault="00003948" w:rsidP="009766EE" w:rsidR="00003948">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003948" w:rsidP="009766EE" w:rsidR="00003948" w:rsidRPr="000528A8">
            <w:pPr>
              <w:pStyle w:val="Naslov2"/>
              <w:rPr>
                <w:b w:val="false"/>
                <w:bCs/>
                <w:sz w:val="24"/>
                <w:szCs w:val="24"/>
              </w:rPr>
            </w:pPr>
          </w:p>
          <w:p w:rsidRDefault="00003948" w:rsidP="009766EE" w:rsidR="00003948" w:rsidRPr="000528A8">
            <w:pPr>
              <w:pStyle w:val="Naslov2"/>
              <w:rPr>
                <w:b w:val="false"/>
                <w:bCs/>
                <w:sz w:val="24"/>
                <w:szCs w:val="24"/>
              </w:rPr>
            </w:pPr>
            <w:r w:rsidRPr="000528A8">
              <w:rPr>
                <w:b w:val="false"/>
                <w:bCs/>
                <w:sz w:val="24"/>
                <w:szCs w:val="24"/>
              </w:rPr>
              <w:t>REPUBLIKA HRVATSKA</w:t>
            </w:r>
          </w:p>
          <w:p w:rsidRDefault="00003948" w:rsidP="009766EE" w:rsidR="00003948" w:rsidRPr="000528A8">
            <w:pPr>
              <w:jc w:val="center"/>
            </w:pPr>
            <w:r w:rsidRPr="000528A8">
              <w:t>Trgovački sud u Zagrebu</w:t>
            </w:r>
          </w:p>
          <w:p w:rsidRDefault="00003948" w:rsidP="009766EE" w:rsidR="00003948" w:rsidRPr="000528A8">
            <w:pPr>
              <w:jc w:val="center"/>
            </w:pPr>
            <w:r w:rsidRPr="000528A8">
              <w:t>Zagreb, Amruševa 2/II</w:t>
            </w:r>
          </w:p>
        </w:tc>
      </w:tr>
    </w:tbl>
    <w:p w14:textId="c46967d" w14:paraId="c46967d" w:rsidRDefault="00003948" w:rsidP="00003948" w:rsidR="00003948" w:rsidRPr="008C1FD0">
      <w:pPr>
        <w:jc w:val="right"/>
        <w15:collapsed w:val="false"/>
        <w:rPr>
          <w:lang w:val="pt-BR"/>
        </w:rPr>
      </w:pPr>
      <w:r w:rsidRPr="0008670D">
        <w:rPr>
          <w:b/>
        </w:rPr>
        <w:tab/>
      </w:r>
      <w:r w:rsidRPr="0008670D">
        <w:rPr>
          <w:b/>
        </w:rPr>
        <w:tab/>
      </w:r>
      <w:r w:rsidRPr="0008670D">
        <w:rPr>
          <w:b/>
        </w:rPr>
        <w:tab/>
        <w:t xml:space="preserve">      </w:t>
      </w:r>
      <w:r w:rsidRPr="0008670D">
        <w:rPr>
          <w:b/>
          <w:lang w:val="pt-BR"/>
        </w:rPr>
        <w:t xml:space="preserve">                                       </w:t>
      </w:r>
      <w:r w:rsidRPr="008C1FD0">
        <w:rPr>
          <w:lang w:val="pt-BR"/>
        </w:rPr>
        <w:t>72.St-1367/2011</w:t>
      </w:r>
      <w:r w:rsidR="00105290">
        <w:rPr>
          <w:lang w:val="pt-BR"/>
        </w:rPr>
        <w:t>-112</w:t>
      </w:r>
    </w:p>
    <w:p w:rsidRDefault="00003948" w:rsidP="00003948" w:rsidR="00003948" w:rsidRPr="000528A8">
      <w:pPr>
        <w:jc w:val="center"/>
        <w:rPr>
          <w:b/>
        </w:rPr>
      </w:pPr>
      <w:r w:rsidRPr="000528A8">
        <w:rPr>
          <w:lang w:val="pt-BR"/>
        </w:rPr>
        <w:t>R E P U B L I K A  H R V A T S K A</w:t>
      </w:r>
    </w:p>
    <w:p w:rsidRDefault="00003948" w:rsidP="00003948" w:rsidR="00003948" w:rsidRPr="000528A8">
      <w:pPr>
        <w:jc w:val="center"/>
      </w:pPr>
      <w:r w:rsidRPr="000528A8">
        <w:t>Z A K LJ U Č A K</w:t>
      </w:r>
    </w:p>
    <w:p w:rsidRDefault="00003948" w:rsidP="00003948" w:rsidR="00003948" w:rsidRPr="00581457">
      <w:pPr>
        <w:jc w:val="center"/>
        <w:rPr>
          <w:b/>
        </w:rPr>
      </w:pPr>
    </w:p>
    <w:p w:rsidRDefault="00003948" w:rsidP="00003948" w:rsidR="00003948" w:rsidRPr="003C53DF">
      <w:pPr>
        <w:jc w:val="both"/>
      </w:pPr>
      <w:r w:rsidRPr="003C53DF">
        <w:t xml:space="preserve">                Trgovački sud u Zagrebu po sucu Nikoli Ribariću, kao stečajnom sucu, u stečajnom p</w:t>
      </w:r>
      <w:r>
        <w:t>ostupku</w:t>
      </w:r>
      <w:r w:rsidRPr="003C53DF">
        <w:t xml:space="preserve"> nad dužnikom GENO d.o.o. </w:t>
      </w:r>
      <w:r>
        <w:t xml:space="preserve">- </w:t>
      </w:r>
      <w:r w:rsidRPr="003C53DF">
        <w:t xml:space="preserve">u stečaju, Zaprešić, Josipa Jelačića 26, OIB: 65223300901, MBS: 080180740, </w:t>
      </w:r>
      <w:r w:rsidR="00A15322">
        <w:t xml:space="preserve">dana </w:t>
      </w:r>
      <w:r w:rsidR="00164BE5">
        <w:t>21</w:t>
      </w:r>
      <w:r>
        <w:t>.</w:t>
      </w:r>
      <w:r w:rsidR="00164BE5">
        <w:t xml:space="preserve"> srpnja</w:t>
      </w:r>
      <w:r>
        <w:t xml:space="preserve"> 2016. godine, </w:t>
      </w:r>
    </w:p>
    <w:p w:rsidRDefault="00003948" w:rsidP="00003948" w:rsidR="00003948" w:rsidRPr="00407EE7">
      <w:pPr>
        <w:jc w:val="both"/>
        <w:rPr>
          <w:b/>
        </w:rPr>
      </w:pPr>
    </w:p>
    <w:p w:rsidRDefault="00003948" w:rsidP="00003948" w:rsidR="00003948" w:rsidRPr="000528A8">
      <w:pPr>
        <w:jc w:val="both"/>
      </w:pPr>
      <w:r w:rsidRPr="000528A8">
        <w:t xml:space="preserve"> </w:t>
      </w:r>
    </w:p>
    <w:p w:rsidRDefault="00003948" w:rsidP="00003948" w:rsidR="00003948" w:rsidRPr="008C1FD0">
      <w:pPr>
        <w:jc w:val="both"/>
      </w:pPr>
      <w:r w:rsidRPr="000528A8">
        <w:tab/>
      </w:r>
      <w:r w:rsidRPr="000528A8">
        <w:tab/>
      </w:r>
      <w:r w:rsidRPr="000528A8">
        <w:tab/>
      </w:r>
      <w:r w:rsidRPr="000528A8">
        <w:tab/>
      </w:r>
      <w:r w:rsidRPr="008C1FD0">
        <w:t xml:space="preserve">        z a k l</w:t>
      </w:r>
      <w:r w:rsidR="003C3FF1">
        <w:t xml:space="preserve"> </w:t>
      </w:r>
      <w:r w:rsidRPr="008C1FD0">
        <w:t xml:space="preserve">j u č i o    j e </w:t>
      </w:r>
      <w:r w:rsidRPr="008C1FD0">
        <w:tab/>
      </w:r>
    </w:p>
    <w:p w:rsidRDefault="00003948" w:rsidP="00003948" w:rsidR="00003948" w:rsidRPr="000528A8">
      <w:pPr>
        <w:jc w:val="both"/>
        <w:rPr>
          <w:b/>
        </w:rPr>
      </w:pPr>
      <w:r w:rsidRPr="000528A8">
        <w:rPr>
          <w:b/>
        </w:rPr>
        <w:tab/>
      </w:r>
      <w:r w:rsidRPr="000528A8">
        <w:rPr>
          <w:b/>
        </w:rPr>
        <w:tab/>
      </w:r>
      <w:r w:rsidRPr="000528A8">
        <w:rPr>
          <w:b/>
        </w:rPr>
        <w:tab/>
      </w:r>
      <w:r w:rsidRPr="000528A8">
        <w:rPr>
          <w:b/>
        </w:rPr>
        <w:tab/>
      </w:r>
    </w:p>
    <w:p w:rsidRDefault="00003948" w:rsidP="00003948" w:rsidR="00003948" w:rsidRPr="00422507">
      <w:pPr>
        <w:jc w:val="both"/>
      </w:pPr>
      <w:r w:rsidRPr="000528A8">
        <w:t xml:space="preserve">I  Pravomoćnim rješenjem ovog suda od </w:t>
      </w:r>
      <w:r>
        <w:t>7. listopada 2014</w:t>
      </w:r>
      <w:r w:rsidRPr="000528A8">
        <w:t>.</w:t>
      </w:r>
      <w:r>
        <w:t>, poslovni broj:</w:t>
      </w:r>
      <w:r w:rsidRPr="000528A8">
        <w:t xml:space="preserve"> 72.St-</w:t>
      </w:r>
      <w:r>
        <w:t>1367/2011</w:t>
      </w:r>
      <w:r w:rsidRPr="000528A8">
        <w:t>, određena je prodaja</w:t>
      </w:r>
      <w:r>
        <w:t xml:space="preserve"> u stečajnom postupku nekretnina</w:t>
      </w:r>
      <w:r w:rsidRPr="000528A8">
        <w:t xml:space="preserve"> u vlasništvu stečajnog dužnika </w:t>
      </w:r>
      <w:r w:rsidRPr="003C53DF">
        <w:t xml:space="preserve">GENO d.o.o. </w:t>
      </w:r>
      <w:r>
        <w:t xml:space="preserve">- </w:t>
      </w:r>
      <w:r w:rsidRPr="003C53DF">
        <w:t>u stečaju, Zaprešić, Josipa Jelačića 26, OIB: 65223300901, MBS: 080180740</w:t>
      </w:r>
      <w:r>
        <w:t xml:space="preserve">, </w:t>
      </w:r>
      <w:r w:rsidRPr="00422507">
        <w:t xml:space="preserve">uz odgovarajuću primjenu pravila o ovrsi na nekretninama, upisanim u zemljišnim knjigama </w:t>
      </w:r>
      <w:r>
        <w:t>Z</w:t>
      </w:r>
      <w:r w:rsidRPr="00422507">
        <w:t>emljišnoknjižnog odjela Općinskog suda u Za</w:t>
      </w:r>
      <w:r>
        <w:t>prešiću</w:t>
      </w:r>
      <w:r w:rsidRPr="00422507">
        <w:t>:</w:t>
      </w:r>
    </w:p>
    <w:p w:rsidRDefault="00003948" w:rsidP="00003948" w:rsidR="00003948"/>
    <w:p w:rsidRDefault="00003948" w:rsidP="00003948" w:rsidR="00003948">
      <w:pPr>
        <w:numPr>
          <w:ilvl w:val="0"/>
          <w:numId w:val="1"/>
        </w:numPr>
        <w:ind w:hanging="720"/>
      </w:pPr>
      <w:r>
        <w:t>zk.ul. 2090 k.o. Bistra Donja, kat. čestica 4958, Oranica u donje Laze, površine 1 jutro, odnosno 877 čhv</w:t>
      </w:r>
    </w:p>
    <w:p w:rsidRDefault="00003948" w:rsidP="00003948" w:rsidR="00003948">
      <w:pPr>
        <w:ind w:left="720"/>
      </w:pPr>
    </w:p>
    <w:p w:rsidRDefault="00003948" w:rsidP="00003948" w:rsidR="00003948">
      <w:pPr>
        <w:numPr>
          <w:ilvl w:val="0"/>
          <w:numId w:val="1"/>
        </w:numPr>
        <w:ind w:left="360"/>
      </w:pPr>
      <w:r>
        <w:t xml:space="preserve">      zk.ul. 2102/A  k.o. Bistra Donja, kat. čestica 4957, Oranica, površine 621 čhv, i     kat. čestica 4959, Oranica, površine 752 čhv, odnosno sveukupne površine 1373 čhv</w:t>
      </w:r>
    </w:p>
    <w:p w:rsidRDefault="00003948" w:rsidP="00003948" w:rsidR="00003948"/>
    <w:p w:rsidRDefault="00003948" w:rsidP="00003948" w:rsidR="00003948">
      <w:pPr>
        <w:jc w:val="both"/>
      </w:pPr>
      <w:r w:rsidRPr="00422507">
        <w:t xml:space="preserve">Na </w:t>
      </w:r>
      <w:r>
        <w:t xml:space="preserve">nekretnini pod rednim brojem I 1. </w:t>
      </w:r>
      <w:r w:rsidRPr="00422507">
        <w:t>upisano je razlučno pravo u korist razlučnog vjerovnika</w:t>
      </w:r>
      <w:r>
        <w:t>:</w:t>
      </w:r>
    </w:p>
    <w:p w:rsidRDefault="00003948" w:rsidP="00003948" w:rsidR="00003948">
      <w:pPr>
        <w:jc w:val="both"/>
      </w:pPr>
    </w:p>
    <w:p w:rsidRDefault="00003948" w:rsidP="00003948" w:rsidR="00003948">
      <w:pPr>
        <w:numPr>
          <w:ilvl w:val="0"/>
          <w:numId w:val="2"/>
        </w:numPr>
        <w:jc w:val="both"/>
      </w:pPr>
      <w:r>
        <w:t>Primljeno: 15. studeni 2002. Z-25103/02</w:t>
      </w:r>
    </w:p>
    <w:p w:rsidRDefault="00003948" w:rsidP="00003948" w:rsidR="00003948">
      <w:pPr>
        <w:ind w:left="360"/>
        <w:jc w:val="both"/>
      </w:pPr>
      <w:r>
        <w:t>Temeljem Sporazuma radi osiguranja novčane tražbine prijenosom prava vlasništva na pokretnoj stvari od 11. studenog 2002. solemniziranog po javnom bilježniku Mladen Matoš, Zagreb, br. OU-2287/02 uknjižuje se pravo zaloga na nekretnine upisane u A I (jedan) za iznos od 593.002,00 EUR u kunskoj protuvrijednosti, te ostalim uvjetima prema Ugovoru, a kao nositelj tog prava upisuje se:</w:t>
      </w:r>
    </w:p>
    <w:p w:rsidRDefault="00003948" w:rsidP="00003948" w:rsidR="00003948">
      <w:pPr>
        <w:jc w:val="both"/>
      </w:pPr>
    </w:p>
    <w:p w:rsidRDefault="00003948" w:rsidP="00003948" w:rsidR="00003948">
      <w:pPr>
        <w:ind w:left="360"/>
        <w:jc w:val="both"/>
      </w:pPr>
      <w:r>
        <w:t>HYPO STEIERMARK KRAFTFAHRZEUG-UND MASCHINENLEASING M.B.H., JOANNEUMRING 18, A-8010 GRAZ</w:t>
      </w:r>
    </w:p>
    <w:p w:rsidRDefault="00003948" w:rsidP="00003948" w:rsidR="00003948">
      <w:pPr>
        <w:ind w:left="360"/>
        <w:jc w:val="both"/>
      </w:pPr>
    </w:p>
    <w:p w:rsidRDefault="00003948" w:rsidP="00003948" w:rsidR="00003948">
      <w:pPr>
        <w:ind w:firstLine="360"/>
        <w:jc w:val="both"/>
      </w:pPr>
      <w:r>
        <w:t>2.  Primljeno 30.06.2010. broj Z-2436/10</w:t>
      </w:r>
    </w:p>
    <w:p w:rsidRDefault="00003948" w:rsidP="00003948" w:rsidR="00003948">
      <w:pPr>
        <w:ind w:left="360"/>
        <w:jc w:val="both"/>
      </w:pPr>
      <w:r>
        <w:t xml:space="preserve">Temeljem rješenja o osiguranju Općinskog suda u Zaprešiću br. Ovr-589/10 od 19. srpnja 2010., uknjižuje se pravo zaloga na nekretnine Geno d.o.o. upisane u A I (jedan), a radi osiguranja novčane tražbine u ukupnom iznosu od 1.119.717,17 kn i </w:t>
      </w:r>
      <w:r>
        <w:lastRenderedPageBreak/>
        <w:t>to na ime glavnice iznosa od 889.368,53 kn i na ime kamata iznosa od 230.348,64 kn, a kao nositelj tog prava upisuje se:</w:t>
      </w:r>
    </w:p>
    <w:p w:rsidRDefault="00003948" w:rsidP="00003948" w:rsidR="00003948">
      <w:pPr>
        <w:jc w:val="both"/>
      </w:pPr>
    </w:p>
    <w:p w:rsidRDefault="00003948" w:rsidP="00003948" w:rsidR="00003948">
      <w:pPr>
        <w:ind w:firstLine="360"/>
        <w:jc w:val="both"/>
      </w:pPr>
      <w:r>
        <w:t>REPUBLIKA HRVATSKA-MINISTARSTVO FINANCIJA</w:t>
      </w:r>
    </w:p>
    <w:p w:rsidRDefault="00003948" w:rsidP="00003948" w:rsidR="00003948">
      <w:pPr>
        <w:jc w:val="both"/>
      </w:pPr>
    </w:p>
    <w:p w:rsidRDefault="00003948" w:rsidP="00003948" w:rsidR="00003948">
      <w:pPr>
        <w:jc w:val="both"/>
      </w:pPr>
      <w:r w:rsidRPr="00422507">
        <w:t xml:space="preserve">Na </w:t>
      </w:r>
      <w:r>
        <w:t xml:space="preserve">nekretnini pod rednim brojem I 2. </w:t>
      </w:r>
      <w:r w:rsidRPr="00422507">
        <w:t>upisano je razlučno pravo u korist razlučnog vjerovnika</w:t>
      </w:r>
      <w:r>
        <w:t>:</w:t>
      </w:r>
    </w:p>
    <w:p w:rsidRDefault="00003948" w:rsidP="00003948" w:rsidR="00003948">
      <w:pPr>
        <w:jc w:val="both"/>
      </w:pPr>
    </w:p>
    <w:p w:rsidRDefault="00003948" w:rsidP="00003948" w:rsidR="00003948" w:rsidRPr="00BA776C">
      <w:pPr>
        <w:autoSpaceDE w:val="false"/>
        <w:autoSpaceDN w:val="false"/>
        <w:adjustRightInd w:val="false"/>
        <w:jc w:val="both"/>
      </w:pPr>
      <w:r w:rsidRPr="00BA776C">
        <w:t>1. 1.1 Zaprimljeno 02.06.2010. broj Z-2129/10</w:t>
      </w:r>
    </w:p>
    <w:p w:rsidRDefault="00003948" w:rsidP="00003948" w:rsidR="00003948" w:rsidRPr="00BA776C">
      <w:pPr>
        <w:autoSpaceDE w:val="false"/>
        <w:autoSpaceDN w:val="false"/>
        <w:adjustRightInd w:val="false"/>
        <w:jc w:val="both"/>
      </w:pPr>
      <w:r w:rsidRPr="00BA776C">
        <w:t>Temeljem Rješenja o osiguranju Općinskog suda u Zaprešiću br. Ovr-514/10-2 od 31.</w:t>
      </w:r>
    </w:p>
    <w:p w:rsidRDefault="00003948" w:rsidP="00003948" w:rsidR="00003948" w:rsidRPr="00BA776C">
      <w:pPr>
        <w:autoSpaceDE w:val="false"/>
        <w:autoSpaceDN w:val="false"/>
        <w:adjustRightInd w:val="false"/>
        <w:jc w:val="both"/>
      </w:pPr>
      <w:r w:rsidRPr="00BA776C">
        <w:t>svibnja 2010., uknjižuje se prisilno zasnivanje založnog prava na nekretnine u AI(jedan),</w:t>
      </w:r>
    </w:p>
    <w:p w:rsidRDefault="00003948" w:rsidP="00003948" w:rsidR="00003948" w:rsidRPr="00BA776C">
      <w:pPr>
        <w:autoSpaceDE w:val="false"/>
        <w:autoSpaceDN w:val="false"/>
        <w:adjustRightInd w:val="false"/>
        <w:jc w:val="both"/>
      </w:pPr>
      <w:r w:rsidRPr="00BA776C">
        <w:t>radi osiguranja novčane tražbine u ukupnom iznosu od =1.119.717,17 kn, i to na ime</w:t>
      </w:r>
    </w:p>
    <w:p w:rsidRDefault="00003948" w:rsidP="00003948" w:rsidR="00003948" w:rsidRPr="00BA776C">
      <w:pPr>
        <w:autoSpaceDE w:val="false"/>
        <w:autoSpaceDN w:val="false"/>
        <w:adjustRightInd w:val="false"/>
        <w:jc w:val="both"/>
      </w:pPr>
      <w:r w:rsidRPr="00BA776C">
        <w:t>glavnice iznos od =889.368,53 kn i na ime kamata iznos od =230.348,64 kn, a kao</w:t>
      </w:r>
    </w:p>
    <w:p w:rsidRDefault="00003948" w:rsidP="00003948" w:rsidR="00003948" w:rsidRPr="00BA776C">
      <w:pPr>
        <w:autoSpaceDE w:val="false"/>
        <w:autoSpaceDN w:val="false"/>
        <w:adjustRightInd w:val="false"/>
        <w:jc w:val="both"/>
      </w:pPr>
      <w:r w:rsidRPr="00BA776C">
        <w:t>nositelj tog prava upisuje se:</w:t>
      </w:r>
    </w:p>
    <w:p w:rsidRDefault="00003948" w:rsidP="00003948" w:rsidR="00003948" w:rsidRPr="00BA776C">
      <w:pPr>
        <w:autoSpaceDE w:val="false"/>
        <w:autoSpaceDN w:val="false"/>
        <w:adjustRightInd w:val="false"/>
        <w:jc w:val="both"/>
        <w:rPr>
          <w:bCs/>
        </w:rPr>
      </w:pPr>
      <w:r w:rsidRPr="00BA776C">
        <w:rPr>
          <w:bCs/>
        </w:rPr>
        <w:t>REPUBLIKA HRVATSKA, MINISTARSTVO FINANCIJA</w:t>
      </w:r>
    </w:p>
    <w:p w:rsidRDefault="00003948" w:rsidP="00003948" w:rsidR="00003948">
      <w:pPr>
        <w:jc w:val="both"/>
      </w:pPr>
    </w:p>
    <w:p w:rsidRDefault="00003948" w:rsidP="00003948" w:rsidR="00003948">
      <w:pPr>
        <w:jc w:val="both"/>
      </w:pPr>
    </w:p>
    <w:p w:rsidRDefault="00003948" w:rsidP="00003948" w:rsidR="00003948">
      <w:pPr>
        <w:jc w:val="both"/>
      </w:pPr>
      <w:r w:rsidRPr="000528A8">
        <w:tab/>
        <w:t>II  Ovim zaključkom određuje se</w:t>
      </w:r>
      <w:r w:rsidR="00415728">
        <w:t xml:space="preserve"> </w:t>
      </w:r>
      <w:r w:rsidR="00164BE5">
        <w:t>osma</w:t>
      </w:r>
      <w:r w:rsidRPr="000528A8">
        <w:t xml:space="preserve"> prodaja -javna dražba nekretnine opisane u točci I ovog zaključka u stečajnom postupku.</w:t>
      </w:r>
    </w:p>
    <w:p w:rsidRDefault="00003948" w:rsidP="00003948" w:rsidR="00003948" w:rsidRPr="000528A8">
      <w:pPr>
        <w:jc w:val="both"/>
      </w:pPr>
    </w:p>
    <w:p w:rsidRDefault="00003948" w:rsidP="00003948" w:rsidR="00003948" w:rsidRPr="000528A8">
      <w:pPr>
        <w:ind w:firstLine="708"/>
        <w:jc w:val="both"/>
      </w:pPr>
      <w:r w:rsidRPr="000528A8">
        <w:t>III Početna cijena nekretnin</w:t>
      </w:r>
      <w:r>
        <w:t>a</w:t>
      </w:r>
      <w:r w:rsidRPr="000528A8">
        <w:t xml:space="preserve"> iz točke I ovog zaključka</w:t>
      </w:r>
      <w:r>
        <w:t>, koje se prodaju kao cjelina,</w:t>
      </w:r>
      <w:r w:rsidRPr="000528A8">
        <w:t xml:space="preserve"> utvrđuje se u iznosu od</w:t>
      </w:r>
      <w:r w:rsidR="00A15322">
        <w:t xml:space="preserve"> </w:t>
      </w:r>
      <w:r w:rsidR="00164BE5">
        <w:t>4</w:t>
      </w:r>
      <w:r w:rsidR="00A15322">
        <w:t>.</w:t>
      </w:r>
      <w:r w:rsidR="00164BE5">
        <w:t>0</w:t>
      </w:r>
      <w:r w:rsidR="00A15322">
        <w:t>00</w:t>
      </w:r>
      <w:r>
        <w:t>.000,00 kuna na koju cijenu se obračunava PDV</w:t>
      </w:r>
      <w:r w:rsidRPr="000528A8">
        <w:t>.</w:t>
      </w:r>
    </w:p>
    <w:p w:rsidRDefault="00003948" w:rsidP="00003948" w:rsidR="00003948">
      <w:pPr>
        <w:ind w:firstLine="708"/>
        <w:jc w:val="both"/>
      </w:pPr>
    </w:p>
    <w:p w:rsidRDefault="00003948" w:rsidP="00003948" w:rsidR="00003948">
      <w:pPr>
        <w:ind w:firstLine="708"/>
        <w:jc w:val="both"/>
        <w:rPr>
          <w:b/>
        </w:rPr>
      </w:pPr>
      <w:r w:rsidRPr="000528A8">
        <w:t xml:space="preserve">IV Ročište za javnu dražbu određuje se za </w:t>
      </w:r>
      <w:r w:rsidRPr="000528A8">
        <w:rPr>
          <w:b/>
        </w:rPr>
        <w:t xml:space="preserve">dan </w:t>
      </w:r>
      <w:r w:rsidR="00164BE5">
        <w:rPr>
          <w:b/>
        </w:rPr>
        <w:t>8</w:t>
      </w:r>
      <w:r w:rsidRPr="000528A8">
        <w:rPr>
          <w:b/>
        </w:rPr>
        <w:t>.</w:t>
      </w:r>
      <w:r w:rsidR="00164BE5">
        <w:rPr>
          <w:b/>
        </w:rPr>
        <w:t xml:space="preserve"> rujna</w:t>
      </w:r>
      <w:r>
        <w:rPr>
          <w:b/>
        </w:rPr>
        <w:t xml:space="preserve"> 2016</w:t>
      </w:r>
      <w:r w:rsidRPr="000528A8">
        <w:rPr>
          <w:b/>
        </w:rPr>
        <w:t xml:space="preserve">. u </w:t>
      </w:r>
      <w:r w:rsidR="00164BE5">
        <w:rPr>
          <w:b/>
        </w:rPr>
        <w:t>10,15</w:t>
      </w:r>
      <w:r>
        <w:rPr>
          <w:b/>
        </w:rPr>
        <w:t xml:space="preserve"> sati</w:t>
      </w:r>
      <w:r w:rsidRPr="000528A8">
        <w:t xml:space="preserve"> u Trgovačkom sudu u Zagrebu, </w:t>
      </w:r>
      <w:r w:rsidRPr="000528A8">
        <w:rPr>
          <w:b/>
        </w:rPr>
        <w:t>Petrinjska 8, soba 82/II.</w:t>
      </w:r>
    </w:p>
    <w:p w:rsidRDefault="00003948" w:rsidP="00003948" w:rsidR="00003948" w:rsidRPr="000528A8">
      <w:pPr>
        <w:ind w:firstLine="708"/>
        <w:jc w:val="both"/>
        <w:rPr>
          <w:b/>
        </w:rPr>
      </w:pPr>
    </w:p>
    <w:p w:rsidRDefault="00003948" w:rsidP="00003948" w:rsidR="00003948">
      <w:pPr>
        <w:ind w:firstLine="708"/>
        <w:jc w:val="both"/>
      </w:pPr>
      <w:r w:rsidRPr="000528A8">
        <w:t xml:space="preserve">V  Ovaj zaključak o prodaji objavit će se na oglasnoj ploči i e oglasnoj ploči Trgovačkog suda u Zagrebu. </w:t>
      </w:r>
    </w:p>
    <w:p w:rsidRDefault="00003948" w:rsidP="00003948" w:rsidR="00003948" w:rsidRPr="000528A8">
      <w:pPr>
        <w:ind w:firstLine="708"/>
        <w:jc w:val="both"/>
      </w:pPr>
    </w:p>
    <w:p w:rsidRDefault="00003948" w:rsidP="00003948" w:rsidR="00003948" w:rsidRPr="000528A8">
      <w:pPr>
        <w:ind w:firstLine="708"/>
        <w:jc w:val="both"/>
      </w:pPr>
      <w:r w:rsidRPr="000528A8">
        <w:t>Nalaže se stečajnom upravitelju dostaviti odgovarajuće podatke o prodaji Hrvatskoj gospodarskoj komori, stranicama VTS-a.</w:t>
      </w:r>
    </w:p>
    <w:p w:rsidRDefault="00003948" w:rsidP="00003948" w:rsidR="00003948">
      <w:pPr>
        <w:ind w:firstLine="708"/>
        <w:jc w:val="both"/>
      </w:pPr>
    </w:p>
    <w:p w:rsidRDefault="00003948" w:rsidP="00003948" w:rsidR="00003948" w:rsidRPr="000528A8">
      <w:pPr>
        <w:ind w:firstLine="708"/>
        <w:jc w:val="both"/>
      </w:pPr>
      <w:r w:rsidRPr="000528A8">
        <w:t>VI   UVJETI PRODAJE:</w:t>
      </w:r>
    </w:p>
    <w:p w:rsidRDefault="00003948" w:rsidP="00003948" w:rsidR="00003948" w:rsidRPr="000528A8">
      <w:pPr>
        <w:ind w:firstLine="708"/>
        <w:jc w:val="both"/>
      </w:pPr>
      <w:r w:rsidRPr="000528A8">
        <w:t xml:space="preserve">1.Kao kupci mogu sudjelovati samo osobe koje su najkasnije </w:t>
      </w:r>
      <w:r>
        <w:t>pet</w:t>
      </w:r>
      <w:r w:rsidRPr="000528A8">
        <w:t xml:space="preserve"> dana prije dana održavanja ročišta za dražbu uplatile jamčevinu u iznosu od 10 % početne cijene nekretnin</w:t>
      </w:r>
      <w:r>
        <w:t>a</w:t>
      </w:r>
      <w:r w:rsidRPr="000528A8">
        <w:t xml:space="preserve"> određene u točci III ovog zaključka na račun sudskog depozita Trgovačkog suda u Zagrebu otvoren kod Hrvatske poštanske banke d.d. Zagreb</w:t>
      </w:r>
      <w:r>
        <w:t xml:space="preserve"> IBAN:</w:t>
      </w:r>
      <w:r w:rsidRPr="000528A8">
        <w:t xml:space="preserve">  HR 9223900011300000460 poziv na broj 1</w:t>
      </w:r>
      <w:r>
        <w:t>367/2011</w:t>
      </w:r>
      <w:r w:rsidRPr="000528A8">
        <w:t xml:space="preserve"> i dokaz o tome predoče stečajnom sucu prije početka dražbe.</w:t>
      </w:r>
    </w:p>
    <w:p w:rsidRDefault="00003948" w:rsidP="00003948" w:rsidR="00003948" w:rsidRPr="000528A8">
      <w:pPr>
        <w:jc w:val="both"/>
      </w:pPr>
      <w:r w:rsidRPr="000528A8">
        <w:tab/>
        <w:t>Punomoćnici ponuditelja mogu sudjelovati na dražbi samo uz ovjerenu specijalnu punomoć.</w:t>
      </w:r>
    </w:p>
    <w:p w:rsidRDefault="00003948" w:rsidP="00003948" w:rsidR="00003948" w:rsidRPr="000528A8">
      <w:pPr>
        <w:ind w:firstLine="708"/>
        <w:jc w:val="both"/>
      </w:pPr>
      <w:r w:rsidRPr="000528A8">
        <w:t>Sudionicima dražbe koji ne uspiju u nadmetanju jamčevina će se vratiti  nakon zaključenja javne dražbe.</w:t>
      </w:r>
    </w:p>
    <w:p w:rsidRDefault="00003948" w:rsidP="00003948" w:rsidR="00003948" w:rsidRPr="000528A8">
      <w:pPr>
        <w:ind w:firstLine="708"/>
        <w:jc w:val="both"/>
      </w:pPr>
      <w:r w:rsidRPr="000528A8">
        <w:t xml:space="preserve">Na jamčevinu se ne obračunavaju kamate. </w:t>
      </w:r>
    </w:p>
    <w:p w:rsidRDefault="00003948" w:rsidP="00003948" w:rsidR="00003948" w:rsidRPr="000528A8">
      <w:pPr>
        <w:ind w:firstLine="708"/>
        <w:jc w:val="both"/>
      </w:pPr>
      <w:r w:rsidRPr="000528A8">
        <w:t>Jamčevinu nisu dužni položiti razlučni vjerovnici kojima je to pravo upisano u  zemljišnim knjigama.</w:t>
      </w:r>
    </w:p>
    <w:p w:rsidRDefault="00003948" w:rsidP="00003948" w:rsidR="00003948" w:rsidRPr="000528A8">
      <w:pPr>
        <w:jc w:val="both"/>
      </w:pPr>
      <w:r w:rsidRPr="000528A8">
        <w:t xml:space="preserve">2. </w:t>
      </w:r>
      <w:r w:rsidRPr="000528A8">
        <w:tab/>
        <w:t xml:space="preserve">Kupac je dužan uplatiti razliku između jamčevine i postignute kupoprodajne cijene u  roku od 15 dana od pravomoćnosti rješenja o dosudi na račun sudskog depozita iz točke VI 1. ovog zaključka. </w:t>
      </w:r>
    </w:p>
    <w:p w:rsidRDefault="00003948" w:rsidP="00003948" w:rsidR="00003948" w:rsidRPr="000528A8">
      <w:pPr>
        <w:jc w:val="both"/>
      </w:pPr>
      <w:r w:rsidRPr="000528A8">
        <w:lastRenderedPageBreak/>
        <w:t xml:space="preserve">    </w:t>
      </w:r>
      <w:r w:rsidRPr="000528A8">
        <w:ta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003948" w:rsidP="00003948" w:rsidR="00003948" w:rsidRPr="000528A8">
      <w:pPr>
        <w:jc w:val="both"/>
      </w:pPr>
      <w:r w:rsidRPr="000528A8">
        <w:t xml:space="preserve">3. </w:t>
      </w:r>
      <w:r w:rsidRPr="000528A8">
        <w:tab/>
        <w:t>Ukoliko je kupac razlučni vjerovnik koji se jedini namiruje iz kupovnine ili se  namiruje prije tražbina svih ostalih vjerovnika koji imaju pravo na namirenje iz iste   kupovnine, nije dužan položiti kupovninu ako ona iznosi koliko i njegova  tražbina ili manje. Ako kupovnina iznosi više od njegove tražbine razlučni je vjerovnik dužan položiti razliku. Razlučni vjerovnik dužan je položiti onaj iznos kupovnine koji odgovara iznosu troškova iz čl. 170. SZ-a.</w:t>
      </w:r>
    </w:p>
    <w:p w:rsidRDefault="00003948" w:rsidP="00003948" w:rsidR="00003948" w:rsidRPr="000528A8">
      <w:pPr>
        <w:jc w:val="both"/>
      </w:pPr>
      <w:r w:rsidRPr="000528A8">
        <w:t xml:space="preserve">4. </w:t>
      </w:r>
      <w:r w:rsidRPr="000528A8">
        <w:tab/>
        <w:t>Nekretnina će se rješenjem o dosudi dosuditi kupcu koji ponudi najpovoljniju cijenu</w:t>
      </w:r>
    </w:p>
    <w:p w:rsidRDefault="00003948" w:rsidP="00003948" w:rsidR="00003948" w:rsidRPr="000528A8">
      <w:pPr>
        <w:jc w:val="both"/>
      </w:pPr>
      <w:r w:rsidRPr="000528A8">
        <w:tab/>
        <w:t>Nekretnina će se dosuditi i kupcima koji su ponudili nižu cijenu (ali ne i nižu od one početne na ovom ročištu za prodaju)  prema iznosu ponuđene cijene, ako kupci koji su ponudili veću cijenu ne polože kupovninu u roku iz točke  VI 3.</w:t>
      </w:r>
    </w:p>
    <w:p w:rsidRDefault="00003948" w:rsidP="00003948" w:rsidR="00003948" w:rsidRPr="000528A8">
      <w:pPr>
        <w:jc w:val="both"/>
      </w:pPr>
      <w:r w:rsidRPr="000528A8">
        <w:t xml:space="preserve">5. </w:t>
      </w:r>
      <w:r w:rsidRPr="000528A8">
        <w:tab/>
        <w:t>Osoba koja ima zakonsko ili ugovorno pravo prvokupa upisano u zemljišnim knjigama ima prednost pred najpovoljnijim ponuditeljem ako odmah po zaključenju dražbe izjavi da nekretninu kupuje uz iste uvjete.</w:t>
      </w:r>
    </w:p>
    <w:p w:rsidRDefault="00003948" w:rsidP="00003948" w:rsidR="00003948" w:rsidRPr="000528A8">
      <w:pPr>
        <w:jc w:val="both"/>
      </w:pPr>
      <w:r w:rsidRPr="000528A8">
        <w:t xml:space="preserve">6. </w:t>
      </w:r>
      <w:r w:rsidRPr="000528A8">
        <w:tab/>
        <w:t>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003948" w:rsidP="00003948" w:rsidR="00003948" w:rsidRPr="000528A8">
      <w:pPr>
        <w:jc w:val="both"/>
      </w:pPr>
      <w:r w:rsidRPr="000528A8">
        <w:t xml:space="preserve">7. </w:t>
      </w:r>
      <w:r w:rsidRPr="000528A8">
        <w:tab/>
        <w:t>Nakon pravomoćnosti rješenja o dosudi i nakon što kupac položi kupovninu sud će donijeti zaključak o predaji nekretnina kupcu, čime kupac stupa u posjed istih.</w:t>
      </w:r>
    </w:p>
    <w:p w:rsidRDefault="00003948" w:rsidP="00003948" w:rsidR="00003948" w:rsidRPr="000528A8">
      <w:pPr>
        <w:jc w:val="both"/>
      </w:pPr>
      <w:r w:rsidRPr="000528A8">
        <w:t xml:space="preserve">8. </w:t>
      </w:r>
      <w:r w:rsidRPr="000528A8">
        <w:tab/>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003948" w:rsidP="00003948" w:rsidR="00003948" w:rsidRPr="000528A8">
      <w:pPr>
        <w:ind w:firstLine="708"/>
        <w:jc w:val="both"/>
      </w:pPr>
      <w:r w:rsidRPr="000528A8">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003948" w:rsidP="00003948" w:rsidR="00003948" w:rsidRPr="000528A8">
      <w:pPr>
        <w:jc w:val="both"/>
      </w:pPr>
      <w:r w:rsidRPr="000528A8">
        <w:t xml:space="preserve">9. </w:t>
      </w:r>
      <w:r w:rsidRPr="000528A8">
        <w:tab/>
        <w:t>Razgledati nekretnine i dokumentaciju vezanu uz iste, zainteresirane osobe mogu u vrijeme dogovoreno sa stečajnim upraviteljem na tel.br. 09</w:t>
      </w:r>
      <w:r>
        <w:t>9</w:t>
      </w:r>
      <w:r w:rsidRPr="000528A8">
        <w:t>/</w:t>
      </w:r>
      <w:r>
        <w:t xml:space="preserve">505-0000 </w:t>
      </w:r>
      <w:r w:rsidRPr="000528A8">
        <w:t>uz prethodnu uplatu naknade u</w:t>
      </w:r>
      <w:r>
        <w:t xml:space="preserve"> iznosu 3</w:t>
      </w:r>
      <w:r w:rsidRPr="000528A8">
        <w:t>00,00 kn na žiro račun stečajnog dužnika</w:t>
      </w:r>
      <w:r>
        <w:t xml:space="preserve"> (označen u točki VI 1.- Uvjeti prodaje).</w:t>
      </w:r>
    </w:p>
    <w:p w:rsidRDefault="00003948" w:rsidP="00003948" w:rsidR="00003948" w:rsidRPr="000528A8">
      <w:pPr>
        <w:jc w:val="center"/>
      </w:pPr>
    </w:p>
    <w:p w:rsidRDefault="00003948" w:rsidP="00003948" w:rsidR="00003948" w:rsidRPr="000528A8">
      <w:pPr>
        <w:jc w:val="center"/>
      </w:pPr>
      <w:r w:rsidRPr="000528A8">
        <w:t>Obrazloženje</w:t>
      </w:r>
    </w:p>
    <w:p w:rsidRDefault="00003948" w:rsidP="00003948" w:rsidR="00003948" w:rsidRPr="000528A8">
      <w:pPr>
        <w:jc w:val="center"/>
      </w:pPr>
    </w:p>
    <w:p w:rsidRDefault="00003948" w:rsidP="00003948" w:rsidR="00003948" w:rsidRPr="000528A8">
      <w:pPr>
        <w:jc w:val="both"/>
      </w:pPr>
      <w:r w:rsidRPr="000528A8">
        <w:tab/>
        <w:t xml:space="preserve">Rješenjem suda od </w:t>
      </w:r>
      <w:r>
        <w:t>27</w:t>
      </w:r>
      <w:r w:rsidRPr="000528A8">
        <w:t>.</w:t>
      </w:r>
      <w:r>
        <w:t xml:space="preserve"> travnja 2012</w:t>
      </w:r>
      <w:r w:rsidRPr="000528A8">
        <w:t>. godine otvoren je stečajni postupak.</w:t>
      </w:r>
    </w:p>
    <w:p w:rsidRDefault="00003948" w:rsidP="00003948" w:rsidR="00003948" w:rsidRPr="000528A8">
      <w:pPr>
        <w:jc w:val="both"/>
      </w:pPr>
      <w:r w:rsidRPr="000528A8">
        <w:tab/>
        <w:t xml:space="preserve">Pravomoćnim rješenjem ovog suda od </w:t>
      </w:r>
      <w:r>
        <w:t>7. listopada</w:t>
      </w:r>
      <w:r w:rsidRPr="000528A8">
        <w:t xml:space="preserve"> 201</w:t>
      </w:r>
      <w:r>
        <w:t>4</w:t>
      </w:r>
      <w:r w:rsidRPr="000528A8">
        <w:t>. određena je prodaja nekretnina stečajnog dužnika opisanih toč. I ovog zaključka u stečajnom postupku, uz odgovarajuću primjenu odredaba OZ-a.</w:t>
      </w:r>
    </w:p>
    <w:p w:rsidRDefault="00003948" w:rsidP="00003948" w:rsidR="00003948">
      <w:pPr>
        <w:jc w:val="both"/>
      </w:pPr>
      <w:r w:rsidRPr="000528A8">
        <w:tab/>
      </w:r>
      <w:r>
        <w:t>Stečajni upravitelj je dostavio procjenu predmetnih nekretnina</w:t>
      </w:r>
      <w:r w:rsidRPr="000528A8">
        <w:t xml:space="preserve"> izrađene po sudskom vještaku </w:t>
      </w:r>
      <w:r>
        <w:t>Hrvoju Balija, dipl.ing.</w:t>
      </w:r>
    </w:p>
    <w:p w:rsidRDefault="00003948" w:rsidP="00003948" w:rsidR="00003948">
      <w:pPr>
        <w:jc w:val="both"/>
      </w:pPr>
      <w:r>
        <w:tab/>
        <w:t>Podnescima od 19. veljače 2015 i 11. studenoga 2015. godine stečajni upravitelj je zatražio donošenje zaključaka o prodaji.</w:t>
      </w:r>
      <w:r>
        <w:tab/>
      </w:r>
    </w:p>
    <w:p w:rsidRDefault="00003948" w:rsidP="00003948" w:rsidR="00003948" w:rsidRPr="000528A8">
      <w:pPr>
        <w:jc w:val="both"/>
      </w:pPr>
      <w:r w:rsidRPr="000528A8">
        <w:lastRenderedPageBreak/>
        <w:tab/>
        <w:t xml:space="preserve">Prema čl. </w:t>
      </w:r>
      <w:smartTag w:element="metricconverter" w:uri="urn:schemas-microsoft-com:office:smarttags">
        <w:smartTagPr>
          <w:attr w:val="164. st" w:name="ProductID"/>
        </w:smartTagPr>
        <w:r w:rsidRPr="000528A8">
          <w:t>164. st</w:t>
        </w:r>
      </w:smartTag>
      <w:r w:rsidRPr="000528A8">
        <w:t>. 3. SZ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003948" w:rsidP="00003948" w:rsidR="00003948" w:rsidRPr="000528A8">
      <w:pPr>
        <w:ind w:firstLine="708"/>
        <w:jc w:val="both"/>
      </w:pPr>
      <w:r w:rsidRPr="000528A8">
        <w:t>Prema članku 164. stavak 5. SZ-a kada se imovina prodaje u stečajnom postupku rok od objave zaključka na oglasnoj ploči suda do prodaje iznosi 15 dana.</w:t>
      </w:r>
    </w:p>
    <w:p w:rsidRDefault="00003948" w:rsidP="00003948" w:rsidR="00003948" w:rsidRPr="000528A8">
      <w:pPr>
        <w:jc w:val="both"/>
      </w:pPr>
      <w:r w:rsidRPr="000528A8">
        <w:tab/>
        <w:t>O uvjetima i načinu prodaje odlučeno je temeljem odredbi  članka 97. Ovršnog zakona (NN br. 112/12., 25/13 i 93/2014).</w:t>
      </w:r>
    </w:p>
    <w:p w:rsidRDefault="00003948" w:rsidP="00003948" w:rsidR="00003948" w:rsidRPr="000528A8">
      <w:pPr>
        <w:jc w:val="both"/>
      </w:pPr>
      <w:r w:rsidRPr="000528A8">
        <w:tab/>
        <w:t xml:space="preserve">Slijedom obrazloženog temeljem odredbe čl. </w:t>
      </w:r>
      <w:smartTag w:element="metricconverter" w:uri="urn:schemas-microsoft-com:office:smarttags">
        <w:smartTagPr>
          <w:attr w:val="164. st" w:name="ProductID"/>
        </w:smartTagPr>
        <w:r w:rsidRPr="000528A8">
          <w:t>164. st</w:t>
        </w:r>
      </w:smartTag>
      <w:r w:rsidRPr="000528A8">
        <w:t>. 1. SZ, odlučeno je kao u izreci.</w:t>
      </w:r>
    </w:p>
    <w:p w:rsidRDefault="00003948" w:rsidP="00003948" w:rsidR="00003948" w:rsidRPr="000528A8">
      <w:pPr>
        <w:jc w:val="center"/>
      </w:pPr>
      <w:r w:rsidRPr="000528A8">
        <w:t xml:space="preserve">Zagreb, </w:t>
      </w:r>
      <w:r w:rsidR="00164BE5">
        <w:t>21</w:t>
      </w:r>
      <w:r w:rsidRPr="000528A8">
        <w:t>.</w:t>
      </w:r>
      <w:r w:rsidR="00164BE5">
        <w:t xml:space="preserve"> srpnja</w:t>
      </w:r>
      <w:r w:rsidRPr="000528A8">
        <w:t xml:space="preserve"> 201</w:t>
      </w:r>
      <w:r>
        <w:t>6</w:t>
      </w:r>
      <w:r w:rsidRPr="000528A8">
        <w:t>.</w:t>
      </w:r>
    </w:p>
    <w:p w:rsidRDefault="00415728" w:rsidP="00E91121" w:rsidR="00105290">
      <w:pPr>
        <w:pStyle w:val="Podnaslov"/>
        <w:ind w:firstLine="708" w:left="4956"/>
        <w:rPr>
          <w:rFonts w:hAnsi="Times New Roman" w:ascii="Times New Roman"/>
          <w:b w:val="false"/>
          <w:color w:val="auto"/>
          <w:szCs w:val="24"/>
        </w:rPr>
      </w:pPr>
      <w:r>
        <w:t xml:space="preserve"> </w:t>
      </w:r>
      <w:r w:rsidR="00003948" w:rsidRPr="000528A8">
        <w:tab/>
      </w:r>
      <w:r w:rsidR="00003948" w:rsidRPr="000528A8">
        <w:tab/>
      </w:r>
      <w:r w:rsidR="00003948" w:rsidRPr="000528A8">
        <w:tab/>
      </w:r>
      <w:r w:rsidR="00003948" w:rsidRPr="000528A8">
        <w:tab/>
      </w:r>
      <w:r w:rsidR="00003948" w:rsidRPr="000528A8">
        <w:tab/>
      </w:r>
      <w:r w:rsidR="00003948" w:rsidRPr="000528A8">
        <w:tab/>
      </w:r>
      <w:r w:rsidR="00003948" w:rsidRPr="000528A8">
        <w:tab/>
      </w:r>
      <w:r w:rsidR="00003948" w:rsidRPr="000528A8">
        <w:tab/>
      </w:r>
      <w:r w:rsidR="00105290">
        <w:rPr>
          <w:rFonts w:hAnsi="Times New Roman" w:ascii="Times New Roman"/>
          <w:b w:val="false"/>
          <w:color w:val="auto"/>
          <w:szCs w:val="24"/>
        </w:rPr>
        <w:t>Stečajni sudac:</w:t>
      </w:r>
    </w:p>
    <w:p w:rsidRDefault="00105290" w:rsidP="00E91121" w:rsidR="0010529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105290" w:rsidP="00E91121" w:rsidR="00105290">
      <w:pPr>
        <w:pStyle w:val="Podnaslov"/>
        <w:ind w:firstLine="720" w:left="4320"/>
        <w:rPr>
          <w:rFonts w:hAnsi="Times New Roman" w:ascii="Times New Roman"/>
          <w:b w:val="false"/>
          <w:color w:val="auto"/>
          <w:szCs w:val="24"/>
        </w:rPr>
      </w:pPr>
    </w:p>
    <w:p w:rsidRDefault="00105290" w:rsidP="00E91121" w:rsidR="00105290">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105290" w:rsidP="00E91121" w:rsidR="0010529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457FBD" w:rsidP="00105290" w:rsidR="00457FBD" w:rsidRPr="00FC1355">
      <w:pPr>
        <w:pStyle w:val="Podnaslov"/>
        <w:ind w:firstLine="708" w:left="4956"/>
        <w:rPr>
          <w:rFonts w:hAnsi="Times New Roman" w:ascii="Times New Roman"/>
          <w:b w:val="false"/>
          <w:color w:val="auto"/>
          <w:szCs w:val="24"/>
        </w:rPr>
      </w:pPr>
    </w:p>
    <w:p w:rsidRDefault="0005736C" w:rsidP="00457FBD" w:rsidR="0005736C" w:rsidRPr="00FC1355">
      <w:pPr>
        <w:pStyle w:val="Podnaslov"/>
        <w:ind w:firstLine="708" w:left="4956"/>
        <w:rPr>
          <w:rFonts w:hAnsi="Times New Roman" w:ascii="Times New Roman"/>
          <w:b w:val="false"/>
          <w:color w:val="auto"/>
          <w:szCs w:val="24"/>
        </w:rPr>
      </w:pPr>
    </w:p>
    <w:p w:rsidRDefault="00003948" w:rsidP="0005736C" w:rsidR="00003948" w:rsidRPr="00FC1355">
      <w:pPr>
        <w:pStyle w:val="Podnaslov"/>
        <w:ind w:firstLine="708" w:left="4956"/>
        <w:rPr>
          <w:rFonts w:hAnsi="Times New Roman" w:ascii="Times New Roman"/>
          <w:b w:val="false"/>
          <w:color w:val="auto"/>
          <w:szCs w:val="24"/>
        </w:rPr>
      </w:pPr>
    </w:p>
    <w:p w:rsidRDefault="00003948" w:rsidP="00003948" w:rsidR="00003948" w:rsidRPr="000528A8">
      <w:pPr>
        <w:jc w:val="both"/>
      </w:pPr>
      <w:r w:rsidRPr="000528A8">
        <w:t>Uputa o pravnom lijeku:</w:t>
      </w:r>
    </w:p>
    <w:p w:rsidRDefault="00003948" w:rsidP="00003948" w:rsidR="00003948">
      <w:pPr>
        <w:jc w:val="both"/>
      </w:pPr>
      <w:r w:rsidRPr="000528A8">
        <w:t>Protiv ovog zaključka nije dopuštena žalba (čl.11.st.9. SZ).</w:t>
      </w:r>
    </w:p>
    <w:p w:rsidRDefault="00FF400C" w:rsidP="00003948" w:rsidR="00FF400C"/>
    <w:p w:rsidRDefault="00457FBD" w:rsidP="00003948" w:rsidR="00457FBD"/>
    <w:p w:rsidRDefault="00105290" w:rsidP="00003948" w:rsidR="00105290"/>
    <w:p w:rsidRDefault="00105290" w:rsidP="00003948" w:rsidR="00105290"/>
    <w:p w:rsidRDefault="00105290" w:rsidP="00003948" w:rsidR="00105290"/>
    <w:p w:rsidRDefault="00105290" w:rsidP="00003948" w:rsidR="00105290"/>
    <w:p w:rsidRDefault="00105290" w:rsidP="00003948" w:rsidR="00105290"/>
    <w:p w:rsidRDefault="00105290" w:rsidP="00003948" w:rsidR="00105290"/>
    <w:p w:rsidRDefault="00105290" w:rsidP="00003948" w:rsidR="00105290"/>
    <w:p w:rsidRDefault="00105290" w:rsidP="00003948" w:rsidR="00105290"/>
    <w:p w:rsidRDefault="00105290" w:rsidP="00003948" w:rsidR="00105290"/>
    <w:p w:rsidRDefault="00105290" w:rsidP="00003948" w:rsidR="00105290"/>
    <w:p w:rsidRDefault="00105290" w:rsidP="00003948" w:rsidR="00105290"/>
    <w:p w:rsidRDefault="00105290" w:rsidP="00003948" w:rsidR="00105290"/>
    <w:p w:rsidRDefault="00105290" w:rsidP="00003948" w:rsidR="00105290"/>
    <w:p w:rsidRDefault="00105290" w:rsidP="00003948" w:rsidR="00105290"/>
    <w:p w:rsidRDefault="00105290" w:rsidP="00003948" w:rsidR="00105290"/>
    <w:p w:rsidRDefault="00105290" w:rsidP="00003948" w:rsidR="00105290"/>
    <w:p w:rsidRDefault="00105290" w:rsidP="00003948" w:rsidR="00105290"/>
    <w:p w:rsidRDefault="00105290" w:rsidP="00003948" w:rsidR="00105290"/>
    <w:p w:rsidRDefault="00105290" w:rsidP="00003948" w:rsidR="00105290"/>
    <w:p w:rsidRDefault="00105290" w:rsidP="00003948" w:rsidR="00105290"/>
    <w:p w:rsidRDefault="00105290" w:rsidP="00003948" w:rsidR="00105290"/>
    <w:p w:rsidRDefault="00105290" w:rsidP="00003948" w:rsidR="00105290"/>
    <w:p w:rsidRDefault="00105290" w:rsidP="00003948" w:rsidR="00105290"/>
    <w:p w:rsidRDefault="00105290" w:rsidP="00003948" w:rsidR="00105290"/>
    <w:p w:rsidRDefault="00105290" w:rsidP="00003948" w:rsidR="00105290"/>
    <w:p w:rsidRDefault="00105290" w:rsidP="00003948" w:rsidR="00105290"/>
    <w:p w:rsidRDefault="00003948" w:rsidP="00003948" w:rsidR="00003948"/>
    <w:p w:rsidRDefault="00936D3A" w:rsidR="00936D3A"/>
    <w:sectPr w:rsidSect="00167C21" w:rsidR="00936D3A">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792F" w:rsidR="004F4D44">
      <w:r>
        <w:separator/>
      </w:r>
    </w:p>
  </w:endnote>
  <w:endnote w:id="0" w:type="continuationSeparator">
    <w:p w:rsidRDefault="007A792F" w:rsidR="004F4D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792F" w:rsidR="004F4D44">
      <w:r>
        <w:separator/>
      </w:r>
    </w:p>
  </w:footnote>
  <w:footnote w:id="0" w:type="continuationSeparator">
    <w:p w:rsidRDefault="007A792F" w:rsidR="004F4D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3948"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F36A43"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3948"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F36A43">
      <w:rPr>
        <w:rStyle w:val="Brojstranice"/>
        <w:noProof/>
      </w:rPr>
      <w:t>5</w:t>
    </w:r>
    <w:r>
      <w:rPr>
        <w:rStyle w:val="Brojstranice"/>
      </w:rPr>
      <w:fldChar w:fldCharType="end"/>
    </w:r>
  </w:p>
  <w:p w:rsidRDefault="00003948" w:rsidP="003E1A3E" w:rsidR="00383464" w:rsidRPr="00A12C3D">
    <w:pPr>
      <w:jc w:val="right"/>
    </w:pPr>
    <w:r>
      <w:rPr>
        <w:lang w:val="pt-BR"/>
      </w:rPr>
      <w:t>72</w:t>
    </w:r>
    <w:r w:rsidRPr="00264673">
      <w:rPr>
        <w:lang w:val="pt-BR"/>
      </w:rPr>
      <w:t>.St-</w:t>
    </w:r>
    <w:r>
      <w:rPr>
        <w:lang w:val="pt-BR"/>
      </w:rPr>
      <w:t>1367/11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F0C21D0"/>
    <w:multiLevelType w:val="hybridMultilevel"/>
    <w:tmpl w:val="E6AAAA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92D23A1"/>
    <w:multiLevelType w:val="hybridMultilevel"/>
    <w:tmpl w:val="836C3F2A"/>
    <w:lvl w:tplc="95FC8A76" w:ilvl="0">
      <w:start w:val="1"/>
      <w:numFmt w:val="decimal"/>
      <w:lvlText w:val="%1."/>
      <w:lvlJc w:val="left"/>
      <w:pPr>
        <w:ind w:hanging="360" w:left="720"/>
      </w:pPr>
      <w:rPr>
        <w:rFonts w:hint="default"/>
        <w:b/>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3948"/>
    <w:rsid w:val="00003948"/>
    <w:rsid w:val="0005736C"/>
    <w:rsid w:val="000D1153"/>
    <w:rsid w:val="00105290"/>
    <w:rsid w:val="00164BE5"/>
    <w:rsid w:val="003C3FF1"/>
    <w:rsid w:val="00415728"/>
    <w:rsid w:val="00457FBD"/>
    <w:rsid w:val="00493E9A"/>
    <w:rsid w:val="004F4D44"/>
    <w:rsid w:val="006A21F9"/>
    <w:rsid w:val="007A792F"/>
    <w:rsid w:val="008470EB"/>
    <w:rsid w:val="00936D3A"/>
    <w:rsid w:val="00A15322"/>
    <w:rsid w:val="00E147DC"/>
    <w:rsid w:val="00F36A43"/>
    <w:rsid w:val="00FF40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03948"/>
    <w:pPr>
      <w:spacing w:lineRule="auto" w:line="240" w:after="0"/>
    </w:pPr>
    <w:rPr>
      <w:rFonts w:cs="Times New Roman" w:eastAsia="Times New Roman"/>
      <w:szCs w:val="24"/>
      <w:lang w:eastAsia="hr-HR"/>
    </w:rPr>
  </w:style>
  <w:style w:styleId="Naslov2" w:type="paragraph">
    <w:name w:val="heading 2"/>
    <w:basedOn w:val="Normal"/>
    <w:next w:val="Normal"/>
    <w:link w:val="Naslov2Char"/>
    <w:qFormat/>
    <w:rsid w:val="00003948"/>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003948"/>
    <w:rPr>
      <w:rFonts w:cs="Times New Roman" w:eastAsia="Times New Roman"/>
      <w:b/>
      <w:sz w:val="22"/>
      <w:szCs w:val="20"/>
      <w:lang w:eastAsia="hr-HR"/>
    </w:rPr>
  </w:style>
  <w:style w:styleId="Zaglavlje" w:type="paragraph">
    <w:name w:val="header"/>
    <w:basedOn w:val="Normal"/>
    <w:link w:val="ZaglavljeChar"/>
    <w:rsid w:val="00003948"/>
    <w:pPr>
      <w:tabs>
        <w:tab w:pos="4536" w:val="center"/>
        <w:tab w:pos="9072" w:val="right"/>
      </w:tabs>
    </w:pPr>
  </w:style>
  <w:style w:customStyle="true" w:styleId="ZaglavljeChar" w:type="character">
    <w:name w:val="Zaglavlje Char"/>
    <w:basedOn w:val="Zadanifontodlomka"/>
    <w:link w:val="Zaglavlje"/>
    <w:rsid w:val="00003948"/>
    <w:rPr>
      <w:rFonts w:cs="Times New Roman" w:eastAsia="Times New Roman"/>
      <w:szCs w:val="24"/>
      <w:lang w:eastAsia="hr-HR"/>
    </w:rPr>
  </w:style>
  <w:style w:styleId="Brojstranice" w:type="character">
    <w:name w:val="page number"/>
    <w:basedOn w:val="Zadanifontodlomka"/>
    <w:rsid w:val="00003948"/>
  </w:style>
  <w:style w:styleId="Podnaslov" w:type="paragraph">
    <w:name w:val="Subtitle"/>
    <w:basedOn w:val="Normal"/>
    <w:link w:val="PodnaslovChar"/>
    <w:qFormat/>
    <w:rsid w:val="00003948"/>
    <w:pPr>
      <w:jc w:val="both"/>
    </w:pPr>
    <w:rPr>
      <w:rFonts w:hAnsi="Tahoma" w:ascii="Tahoma"/>
      <w:b/>
      <w:color w:val="0000FF"/>
      <w:szCs w:val="20"/>
    </w:rPr>
  </w:style>
  <w:style w:customStyle="true" w:styleId="PodnaslovChar" w:type="character">
    <w:name w:val="Podnaslov Char"/>
    <w:basedOn w:val="Zadanifontodlomka"/>
    <w:link w:val="Podnaslov"/>
    <w:rsid w:val="00003948"/>
    <w:rPr>
      <w:rFonts w:cs="Times New Roman" w:eastAsia="Times New Roman" w:hAnsi="Tahoma" w:ascii="Tahoma"/>
      <w:b/>
      <w:color w:val="0000FF"/>
      <w:szCs w:val="20"/>
      <w:lang w:eastAsia="hr-HR"/>
    </w:rPr>
  </w:style>
  <w:style w:styleId="Tekstbalonia" w:type="paragraph">
    <w:name w:val="Balloon Text"/>
    <w:basedOn w:val="Normal"/>
    <w:link w:val="TekstbaloniaChar"/>
    <w:uiPriority w:val="99"/>
    <w:semiHidden/>
    <w:unhideWhenUsed/>
    <w:rsid w:val="000039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0394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F36A43"/>
    <w:rPr>
      <w:color w:val="808080"/>
      <w:bdr w:space="0" w:sz="0" w:color="auto" w:val="none"/>
      <w:shd w:fill="auto" w:color="auto" w:val="clear"/>
    </w:rPr>
  </w:style>
  <w:style w:customStyle="true" w:styleId="eSPISCCParagraphDefaultFont" w:type="character">
    <w:name w:val="eSPIS_CC_Paragraph Default Font"/>
    <w:basedOn w:val="Zadanifontodlomka"/>
    <w:rsid w:val="00F36A43"/>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36A43"/>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36A43"/>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36A43"/>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03948"/>
    <w:pPr>
      <w:spacing w:after="0" w:line="240" w:lineRule="auto"/>
    </w:pPr>
    <w:rPr>
      <w:rFonts w:cs="Times New Roman" w:eastAsia="Times New Roman"/>
      <w:szCs w:val="24"/>
      <w:lang w:eastAsia="hr-HR"/>
    </w:rPr>
  </w:style>
  <w:style w:styleId="Naslov2" w:type="paragraph">
    <w:name w:val="heading 2"/>
    <w:basedOn w:val="Normal"/>
    <w:next w:val="Normal"/>
    <w:link w:val="Naslov2Char"/>
    <w:qFormat/>
    <w:rsid w:val="00003948"/>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003948"/>
    <w:rPr>
      <w:rFonts w:cs="Times New Roman" w:eastAsia="Times New Roman"/>
      <w:b/>
      <w:sz w:val="22"/>
      <w:szCs w:val="20"/>
      <w:lang w:eastAsia="hr-HR"/>
    </w:rPr>
  </w:style>
  <w:style w:styleId="Zaglavlje" w:type="paragraph">
    <w:name w:val="header"/>
    <w:basedOn w:val="Normal"/>
    <w:link w:val="ZaglavljeChar"/>
    <w:rsid w:val="00003948"/>
    <w:pPr>
      <w:tabs>
        <w:tab w:pos="4536" w:val="center"/>
        <w:tab w:pos="9072" w:val="right"/>
      </w:tabs>
    </w:pPr>
  </w:style>
  <w:style w:customStyle="1" w:styleId="ZaglavljeChar" w:type="character">
    <w:name w:val="Zaglavlje Char"/>
    <w:basedOn w:val="Zadanifontodlomka"/>
    <w:link w:val="Zaglavlje"/>
    <w:rsid w:val="00003948"/>
    <w:rPr>
      <w:rFonts w:cs="Times New Roman" w:eastAsia="Times New Roman"/>
      <w:szCs w:val="24"/>
      <w:lang w:eastAsia="hr-HR"/>
    </w:rPr>
  </w:style>
  <w:style w:styleId="Brojstranice" w:type="character">
    <w:name w:val="page number"/>
    <w:basedOn w:val="Zadanifontodlomka"/>
    <w:rsid w:val="00003948"/>
  </w:style>
  <w:style w:styleId="Podnaslov" w:type="paragraph">
    <w:name w:val="Subtitle"/>
    <w:basedOn w:val="Normal"/>
    <w:link w:val="PodnaslovChar"/>
    <w:qFormat/>
    <w:rsid w:val="00003948"/>
    <w:pPr>
      <w:jc w:val="both"/>
    </w:pPr>
    <w:rPr>
      <w:rFonts w:ascii="Tahoma" w:hAnsi="Tahoma"/>
      <w:b/>
      <w:color w:val="0000FF"/>
      <w:szCs w:val="20"/>
    </w:rPr>
  </w:style>
  <w:style w:customStyle="1" w:styleId="PodnaslovChar" w:type="character">
    <w:name w:val="Podnaslov Char"/>
    <w:basedOn w:val="Zadanifontodlomka"/>
    <w:link w:val="Podnaslov"/>
    <w:rsid w:val="00003948"/>
    <w:rPr>
      <w:rFonts w:ascii="Tahoma" w:cs="Times New Roman" w:eastAsia="Times New Roman" w:hAnsi="Tahoma"/>
      <w:b/>
      <w:color w:val="0000FF"/>
      <w:szCs w:val="20"/>
      <w:lang w:eastAsia="hr-HR"/>
    </w:rPr>
  </w:style>
  <w:style w:styleId="Tekstbalonia" w:type="paragraph">
    <w:name w:val="Balloon Text"/>
    <w:basedOn w:val="Normal"/>
    <w:link w:val="TekstbaloniaChar"/>
    <w:uiPriority w:val="99"/>
    <w:semiHidden/>
    <w:unhideWhenUsed/>
    <w:rsid w:val="00003948"/>
    <w:rPr>
      <w:rFonts w:ascii="Tahoma" w:cs="Tahoma" w:hAnsi="Tahoma"/>
      <w:sz w:val="16"/>
      <w:szCs w:val="16"/>
    </w:rPr>
  </w:style>
  <w:style w:customStyle="1" w:styleId="TekstbaloniaChar" w:type="character">
    <w:name w:val="Tekst balončića Char"/>
    <w:basedOn w:val="Zadanifontodlomka"/>
    <w:link w:val="Tekstbalonia"/>
    <w:uiPriority w:val="99"/>
    <w:semiHidden/>
    <w:rsid w:val="0000394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F36A43"/>
    <w:rPr>
      <w:color w:val="808080"/>
      <w:bdr w:color="auto" w:space="0" w:sz="0" w:val="none"/>
      <w:shd w:color="auto" w:fill="auto" w:val="clear"/>
    </w:rPr>
  </w:style>
  <w:style w:customStyle="1" w:styleId="eSPISCCParagraphDefaultFont" w:type="character">
    <w:name w:val="eSPIS_CC_Paragraph Default Font"/>
    <w:basedOn w:val="Zadanifontodlomka"/>
    <w:rsid w:val="00F36A43"/>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36A43"/>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36A43"/>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36A43"/>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srpnja 2016.</izvorni_sadrzaj>
    <derivirana_varijabla naziv="DomainObject.DatumDonosenjaOdluke_1">21.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1367</izvorni_sadrzaj>
    <derivirana_varijabla naziv="DomainObject.Predmet.Broj_1">1367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2011.</izvorni_sadrzaj>
    <derivirana_varijabla naziv="DomainObject.Predmet.DatumOsnivanja_1">24.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St-1367/2011</izvorni_sadrzaj>
    <derivirana_varijabla naziv="DomainObject.Predmet.OznakaBroj_1">St-1367/2011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K.S.
priklop na 27 Su-796/14-Ured predsjednika,15.7.14.</izvorni_sadrzaj>
    <derivirana_varijabla naziv="DomainObject.Predmet.PrimjedbaSuca_1">K.S.
priklop na 27 Su-796/14-Ured predsjednika,15.7.14.</derivirana_varijabla>
  </DomainObject.Predmet.PrimjedbaSuca>
  <DomainObject.Predmet.PrimjedbaUpisnicara>
    <izvorni_sadrzaj/>
    <derivirana_varijabla naziv="DomainObject.Predmet.PrimjedbaUpisnicara_1"/>
  </DomainObject.Predmet.PrimjedbaUpisnicara>
  <DomainObject.Predmet.ProtustrankaFormated>
    <izvorni_sadrzaj>  GENO d.o.o.</izvorni_sadrzaj>
    <derivirana_varijabla naziv="DomainObject.Predmet.ProtustrankaFormated_1">  GENO d.o.o.</derivirana_varijabla>
  </DomainObject.Predmet.ProtustrankaFormated>
  <DomainObject.Predmet.ProtustrankaFormatedOIB>
    <izvorni_sadrzaj>  GENO d.o.o., OIB 65223300901</izvorni_sadrzaj>
    <derivirana_varijabla naziv="DomainObject.Predmet.ProtustrankaFormatedOIB_1">  GENO d.o.o., OIB 65223300901</derivirana_varijabla>
  </DomainObject.Predmet.ProtustrankaFormatedOIB>
  <DomainObject.Predmet.ProtustrankaFormatedWithAdress>
    <izvorni_sadrzaj> GENO d.o.o., BANA JOSIPA JELAČIĆA  26, 10290 Zaprešić</izvorni_sadrzaj>
    <derivirana_varijabla naziv="DomainObject.Predmet.ProtustrankaFormatedWithAdress_1"> GENO d.o.o., BANA JOSIPA JELAČIĆA  26, 10290 Zaprešić</derivirana_varijabla>
  </DomainObject.Predmet.ProtustrankaFormatedWithAdress>
  <DomainObject.Predmet.ProtustrankaFormatedWithAdressOIB>
    <izvorni_sadrzaj> GENO d.o.o., OIB 65223300901, BANA JOSIPA JELAČIĆA  26, 10290 Zaprešić</izvorni_sadrzaj>
    <derivirana_varijabla naziv="DomainObject.Predmet.ProtustrankaFormatedWithAdressOIB_1"> GENO d.o.o., OIB 65223300901, BANA JOSIPA JELAČIĆA  26, 10290 Zaprešić</derivirana_varijabla>
  </DomainObject.Predmet.ProtustrankaFormatedWithAdressOIB>
  <DomainObject.Predmet.ProtustrankaWithAdress>
    <izvorni_sadrzaj>GENO d.o.o. BANA JOSIPA JELAČIĆA  26, 10290 Zaprešić</izvorni_sadrzaj>
    <derivirana_varijabla naziv="DomainObject.Predmet.ProtustrankaWithAdress_1">GENO d.o.o. BANA JOSIPA JELAČIĆA  26, 10290 Zaprešić</derivirana_varijabla>
  </DomainObject.Predmet.ProtustrankaWithAdress>
  <DomainObject.Predmet.ProtustrankaWithAdressOIB>
    <izvorni_sadrzaj>GENO d.o.o., OIB 65223300901, BANA JOSIPA JELAČIĆA  26, 10290 Zaprešić</izvorni_sadrzaj>
    <derivirana_varijabla naziv="DomainObject.Predmet.ProtustrankaWithAdressOIB_1">GENO d.o.o., OIB 65223300901, BANA JOSIPA JELAČIĆA  26, 10290 Zaprešić</derivirana_varijabla>
  </DomainObject.Predmet.ProtustrankaWithAdressOIB>
  <DomainObject.Predmet.ProtustrankaNazivFormated>
    <izvorni_sadrzaj>GENO d.o.o.</izvorni_sadrzaj>
    <derivirana_varijabla naziv="DomainObject.Predmet.ProtustrankaNazivFormated_1">GENO d.o.o.</derivirana_varijabla>
  </DomainObject.Predmet.ProtustrankaNazivFormated>
  <DomainObject.Predmet.ProtustrankaNazivFormatedOIB>
    <izvorni_sadrzaj>GENO d.o.o., OIB 65223300901</izvorni_sadrzaj>
    <derivirana_varijabla naziv="DomainObject.Predmet.ProtustrankaNazivFormatedOIB_1">GENO d.o.o., OIB 65223300901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zastupanog po punomoćniku ŽUPANIJSKO DRŽAVNO ODVJETNIŠTVO U VELIKOJ GORICI; VALOVITI PAPIRI DUNAPACK</izvorni_sadrzaj>
    <derivirana_varijabla naziv="DomainObject.Predmet.StrankaFormated_1">  REPUBLIKA HRVATSKA, MINISTARSTVO FINANCIJA, POREZNA UPRAVA zastupanog po punomoćniku ŽUPANIJSKO DRŽAVNO ODVJETNIŠTVO U VELIKOJ GORICI; VALOVITI PAPIRI DUNAPACK</derivirana_varijabla>
  </DomainObject.Predmet.StrankaFormated>
  <DomainObject.Predmet.StrankaFormatedOIB>
    <izvorni_sadrzaj>  REPUBLIKA HRVATSKA, MINISTARSTVO FINANCIJA, POREZNA UPRAVA, OIB 18683136487 zastupanog po punomoćniku ŽUPANIJSKO DRŽAVNO ODVJETNIŠTVO U VELIKOJ GORICI; VALOVITI PAPIRI DUNAPACK, OIB 96648829623</izvorni_sadrzaj>
    <derivirana_varijabla naziv="DomainObject.Predmet.StrankaFormatedOIB_1">  REPUBLIKA HRVATSKA, MINISTARSTVO FINANCIJA, POREZNA UPRAVA, OIB 18683136487 zastupanog po punomoćniku ŽUPANIJSKO DRŽAVNO ODVJETNIŠTVO U VELIKOJ GORICI; VALOVITI PAPIRI DUNAPACK, OIB 96648829623</derivirana_varijabla>
  </DomainObject.Predmet.StrankaFormatedOIB>
  <DomainObject.Predmet.StrankaFormatedWithAdress>
    <izvorni_sadrzaj> REPUBLIKA HRVATSKA, MINISTARSTVO FINANCIJA, POREZNA UPRAVA zastupanog po punomoćniku ŽUPANIJSKO DRŽAVNO ODVJETNIŠTVO U VELIKOJ GORICI; VALOVITI PAPIRI DUNAPACK</izvorni_sadrzaj>
    <derivirana_varijabla naziv="DomainObject.Predmet.StrankaFormatedWithAdress_1"> REPUBLIKA HRVATSKA, MINISTARSTVO FINANCIJA, POREZNA UPRAVA zastupanog po punomoćniku ŽUPANIJSKO DRŽAVNO ODVJETNIŠTVO U VELIKOJ GORICI; VALOVITI PAPIRI DUNAPACK</derivirana_varijabla>
  </DomainObject.Predmet.StrankaFormatedWithAdress>
  <DomainObject.Predmet.StrankaFormatedWithAdressOIB>
    <izvorni_sadrzaj> REPUBLIKA HRVATSKA, MINISTARSTVO FINANCIJA, POREZNA UPRAVA, OIB 18683136487 zastupanog po punomoćniku ŽUPANIJSKO DRŽAVNO ODVJETNIŠTVO U VELIKOJ GORICI; VALOVITI PAPIRI DUNAPACK, OIB 96648829623</izvorni_sadrzaj>
    <derivirana_varijabla naziv="DomainObject.Predmet.StrankaFormatedWithAdressOIB_1"> REPUBLIKA HRVATSKA, MINISTARSTVO FINANCIJA, POREZNA UPRAVA, OIB 18683136487 zastupanog po punomoćniku ŽUPANIJSKO DRŽAVNO ODVJETNIŠTVO U VELIKOJ GORICI; VALOVITI PAPIRI DUNAPACK, OIB 96648829623</derivirana_varijabla>
  </DomainObject.Predmet.StrankaFormatedWithAdressOIB>
  <DomainObject.Predmet.StrankaWithAdress>
    <izvorni_sadrzaj>REPUBLIKA HRVATSKA, MINISTARSTVO FINANCIJA, POREZNA UPRAVA ,VALOVITI PAPIRI DUNAPACK </izvorni_sadrzaj>
    <derivirana_varijabla naziv="DomainObject.Predmet.StrankaWithAdress_1">REPUBLIKA HRVATSKA, MINISTARSTVO FINANCIJA, POREZNA UPRAVA ,VALOVITI PAPIRI DUNAPACK </derivirana_varijabla>
  </DomainObject.Predmet.StrankaWithAdress>
  <DomainObject.Predmet.StrankaWithAdressOIB>
    <izvorni_sadrzaj>REPUBLIKA HRVATSKA, MINISTARSTVO FINANCIJA, POREZNA UPRAVA, OIB 18683136487,VALOVITI PAPIRI DUNAPACK, OIB 96648829623</izvorni_sadrzaj>
    <derivirana_varijabla naziv="DomainObject.Predmet.StrankaWithAdressOIB_1">REPUBLIKA HRVATSKA, MINISTARSTVO FINANCIJA, POREZNA UPRAVA, OIB 18683136487,VALOVITI PAPIRI DUNAPACK, OIB 96648829623</derivirana_varijabla>
  </DomainObject.Predmet.StrankaWithAdressOIB>
  <DomainObject.Predmet.StrankaNazivFormated>
    <izvorni_sadrzaj>REPUBLIKA HRVATSKA, MINISTARSTVO FINANCIJA, POREZNA UPRAVA,VALOVITI PAPIRI DUNAPACK</izvorni_sadrzaj>
    <derivirana_varijabla naziv="DomainObject.Predmet.StrankaNazivFormated_1">REPUBLIKA HRVATSKA, MINISTARSTVO FINANCIJA, POREZNA UPRAVA,VALOVITI PAPIRI DUNAPACK</derivirana_varijabla>
  </DomainObject.Predmet.StrankaNazivFormated>
  <DomainObject.Predmet.StrankaNazivFormatedOIB>
    <izvorni_sadrzaj>REPUBLIKA HRVATSKA, MINISTARSTVO FINANCIJA, POREZNA UPRAVA, OIB 18683136487,VALOVITI PAPIRI DUNAPACK, OIB 96648829623</izvorni_sadrzaj>
    <derivirana_varijabla naziv="DomainObject.Predmet.StrankaNazivFormatedOIB_1">REPUBLIKA HRVATSKA, MINISTARSTVO FINANCIJA, POREZNA UPRAVA, OIB 18683136487,VALOVITI PAPIRI DUNAPACK, OIB 96648829623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REPUBLIKA HRVATSKA, MINISTARSTVO FINANCIJA, POREZNA UPRAVA zastupanog po punomoćniku ŽUPANIJSKO DRŽAVNO ODVJETNIŠTVO U VELIKOJ GORICI</item>
      <item>VALOVITI PAPIRI DUNAPACK</item>
    </izvorni_sadrzaj>
    <derivirana_varijabla naziv="DomainObject.Predmet.StrankaListFormated_1">
      <item>REPUBLIKA HRVATSKA, MINISTARSTVO FINANCIJA, POREZNA UPRAVA zastupanog po punomoćniku ŽUPANIJSKO DRŽAVNO ODVJETNIŠTVO U VELIKOJ GORICI</item>
      <item>VALOVITI PAPIRI DUNAPACK</item>
    </derivirana_varijabla>
  </DomainObject.Predmet.StrankaListFormated>
  <DomainObject.Predmet.StrankaListFormatedOIB>
    <izvorni_sadrzaj>
      <item>REPUBLIKA HRVATSKA, MINISTARSTVO FINANCIJA, POREZNA UPRAVA, OIB 18683136487 zastupanog po punomoćniku ŽUPANIJSKO DRŽAVNO ODVJETNIŠTVO U VELIKOJ GORICI</item>
      <item>VALOVITI PAPIRI DUNAPACK, OIB 96648829623</item>
    </izvorni_sadrzaj>
    <derivirana_varijabla naziv="DomainObject.Predmet.StrankaListFormatedOIB_1">
      <item>REPUBLIKA HRVATSKA, MINISTARSTVO FINANCIJA, POREZNA UPRAVA, OIB 18683136487 zastupanog po punomoćniku ŽUPANIJSKO DRŽAVNO ODVJETNIŠTVO U VELIKOJ GORICI</item>
      <item>VALOVITI PAPIRI DUNAPACK, OIB 96648829623</item>
    </derivirana_varijabla>
  </DomainObject.Predmet.StrankaListFormatedOIB>
  <DomainObject.Predmet.StrankaListFormatedWithAdress>
    <izvorni_sadrzaj>
      <item>REPUBLIKA HRVATSKA, MINISTARSTVO FINANCIJA, POREZNA UPRAVA zastupanog po punomoćniku ŽUPANIJSKO DRŽAVNO ODVJETNIŠTVO U VELIKOJ GORICI</item>
      <item>VALOVITI PAPIRI DUNAPACK</item>
    </izvorni_sadrzaj>
    <derivirana_varijabla naziv="DomainObject.Predmet.StrankaListFormatedWithAdress_1">
      <item>REPUBLIKA HRVATSKA, MINISTARSTVO FINANCIJA, POREZNA UPRAVA zastupanog po punomoćniku ŽUPANIJSKO DRŽAVNO ODVJETNIŠTVO U VELIKOJ GORICI</item>
      <item>VALOVITI PAPIRI DUNAPACK</item>
    </derivirana_varijabla>
  </DomainObject.Predmet.StrankaListFormatedWithAdress>
  <DomainObject.Predmet.StrankaListFormatedWithAdressOIB>
    <izvorni_sadrzaj>
      <item>REPUBLIKA HRVATSKA, MINISTARSTVO FINANCIJA, POREZNA UPRAVA, OIB 18683136487 zastupanog po punomoćniku ŽUPANIJSKO DRŽAVNO ODVJETNIŠTVO U VELIKOJ GORICI</item>
      <item>VALOVITI PAPIRI DUNAPACK, OIB 96648829623</item>
    </izvorni_sadrzaj>
    <derivirana_varijabla naziv="DomainObject.Predmet.StrankaListFormatedWithAdressOIB_1">
      <item>REPUBLIKA HRVATSKA, MINISTARSTVO FINANCIJA, POREZNA UPRAVA, OIB 18683136487 zastupanog po punomoćniku ŽUPANIJSKO DRŽAVNO ODVJETNIŠTVO U VELIKOJ GORICI</item>
      <item>VALOVITI PAPIRI DUNAPACK, OIB 96648829623</item>
    </derivirana_varijabla>
  </DomainObject.Predmet.StrankaListFormatedWithAdressOIB>
  <DomainObject.Predmet.StrankaListNazivFormated>
    <izvorni_sadrzaj>
      <item>REPUBLIKA HRVATSKA, MINISTARSTVO FINANCIJA, POREZNA UPRAVA</item>
      <item>VALOVITI PAPIRI DUNAPACK</item>
    </izvorni_sadrzaj>
    <derivirana_varijabla naziv="DomainObject.Predmet.StrankaListNazivFormated_1">
      <item>REPUBLIKA HRVATSKA, MINISTARSTVO FINANCIJA, POREZNA UPRAVA</item>
      <item>VALOVITI PAPIRI DUNAPACK</item>
    </derivirana_varijabla>
  </DomainObject.Predmet.StrankaListNazivFormated>
  <DomainObject.Predmet.StrankaListNazivFormatedOIB>
    <izvorni_sadrzaj>
      <item>REPUBLIKA HRVATSKA, MINISTARSTVO FINANCIJA, POREZNA UPRAVA, OIB 18683136487</item>
      <item>VALOVITI PAPIRI DUNAPACK, OIB 96648829623</item>
    </izvorni_sadrzaj>
    <derivirana_varijabla naziv="DomainObject.Predmet.StrankaListNazivFormatedOIB_1">
      <item>REPUBLIKA HRVATSKA, MINISTARSTVO FINANCIJA, POREZNA UPRAVA, OIB 18683136487</item>
      <item>VALOVITI PAPIRI DUNAPACK, OIB 96648829623</item>
    </derivirana_varijabla>
  </DomainObject.Predmet.StrankaListNazivFormatedOIB>
  <DomainObject.Predmet.ProtuStrankaListFormated>
    <izvorni_sadrzaj>
      <item>GENO d.o.o.</item>
    </izvorni_sadrzaj>
    <derivirana_varijabla naziv="DomainObject.Predmet.ProtuStrankaListFormated_1">
      <item>GENO d.o.o.</item>
    </derivirana_varijabla>
  </DomainObject.Predmet.ProtuStrankaListFormated>
  <DomainObject.Predmet.ProtuStrankaListFormatedOIB>
    <izvorni_sadrzaj>
      <item>GENO d.o.o., OIB 65223300901</item>
    </izvorni_sadrzaj>
    <derivirana_varijabla naziv="DomainObject.Predmet.ProtuStrankaListFormatedOIB_1">
      <item>GENO d.o.o., OIB 65223300901</item>
    </derivirana_varijabla>
  </DomainObject.Predmet.ProtuStrankaListFormatedOIB>
  <DomainObject.Predmet.ProtuStrankaListFormatedWithAdress>
    <izvorni_sadrzaj>
      <item>GENO d.o.o., BANA JOSIPA JELAČIĆA  26, 10290 Zaprešić</item>
    </izvorni_sadrzaj>
    <derivirana_varijabla naziv="DomainObject.Predmet.ProtuStrankaListFormatedWithAdress_1">
      <item>GENO d.o.o., BANA JOSIPA JELAČIĆA  26, 10290 Zaprešić</item>
    </derivirana_varijabla>
  </DomainObject.Predmet.ProtuStrankaListFormatedWithAdress>
  <DomainObject.Predmet.ProtuStrankaListFormatedWithAdressOIB>
    <izvorni_sadrzaj>
      <item>GENO d.o.o., OIB 65223300901, BANA JOSIPA JELAČIĆA  26, 10290 Zaprešić</item>
    </izvorni_sadrzaj>
    <derivirana_varijabla naziv="DomainObject.Predmet.ProtuStrankaListFormatedWithAdressOIB_1">
      <item>GENO d.o.o., OIB 65223300901, BANA JOSIPA JELAČIĆA  26, 10290 Zaprešić</item>
    </derivirana_varijabla>
  </DomainObject.Predmet.ProtuStrankaListFormatedWithAdressOIB>
  <DomainObject.Predmet.ProtuStrankaListNazivFormated>
    <izvorni_sadrzaj>
      <item>GENO d.o.o.</item>
    </izvorni_sadrzaj>
    <derivirana_varijabla naziv="DomainObject.Predmet.ProtuStrankaListNazivFormated_1">
      <item>GENO d.o.o.</item>
    </derivirana_varijabla>
  </DomainObject.Predmet.ProtuStrankaListNazivFormated>
  <DomainObject.Predmet.ProtuStrankaListNazivFormatedOIB>
    <izvorni_sadrzaj>
      <item>GENO d.o.o., OIB 65223300901</item>
    </izvorni_sadrzaj>
    <derivirana_varijabla naziv="DomainObject.Predmet.ProtuStrankaListNazivFormatedOIB_1">
      <item>GENO d.o.o., OIB 65223300901</item>
    </derivirana_varijabla>
  </DomainObject.Predmet.ProtuStrankaListNazivFormatedOIB>
  <DomainObject.Predmet.OstaliListFormated>
    <izvorni_sadrzaj>
      <item>ŽUPANIJSKO DRŽAVNO ODVJETNIŠTVO U VELIKOJ GORICI punomoćnik sudionika u postupku REPUBLIKA HRVATSKA, MINISTARSTVO FINANCIJA, POREZNA UPRAVA</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izvorni_sadrzaj>
    <derivirana_varijabla naziv="DomainObject.Predmet.OstaliListFormated_1">
      <item>ŽUPANIJSKO DRŽAVNO ODVJETNIŠTVO U VELIKOJ GORICI punomoćnik sudionika u postupku REPUBLIKA HRVATSKA, MINISTARSTVO FINANCIJA, POREZNA UPRAVA</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derivirana_varijabla>
  </DomainObject.Predmet.OstaliListFormated>
  <DomainObject.Predmet.OstaliListFormatedOIB>
    <izvorni_sadrzaj>
      <item>ŽUPANIJSKO DRŽAVNO ODVJETNIŠTVO U VELIKOJ GORICI, OIB 96292040276 punomoćnik sudionika u postupku REPUBLIKA HRVATSKA, MINISTARSTVO FINANCIJA, POREZNA UPRAVA</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izvorni_sadrzaj>
    <derivirana_varijabla naziv="DomainObject.Predmet.OstaliListFormatedOIB_1">
      <item>ŽUPANIJSKO DRŽAVNO ODVJETNIŠTVO U VELIKOJ GORICI, OIB 96292040276 punomoćnik sudionika u postupku REPUBLIKA HRVATSKA, MINISTARSTVO FINANCIJA, POREZNA UPRAVA</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derivirana_varijabla>
  </DomainObject.Predmet.OstaliListFormatedOIB>
  <DomainObject.Predmet.OstaliListFormatedWithAdress>
    <izvorni_sadrzaj>
      <item>ŽUPANIJSKO DRŽAVNO ODVJETNIŠTVO U VELIKOJ GORICI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Britanski Trg 10, 10000 Zagreb</item>
      <item>OD Hačić, Kallay &amp; Partneri, Ilica 1A/III, 10000 Zagreb</item>
      <item>ŽUPANIJSKO DRŽAVNO ODVJETNIŠTVO U VELIKOJ GORICI, Zagrebačka 44, 10410 Velika Gorica</item>
      <item>REPUBLIKA HRVATSKA MINISTARSTVO FINANCIJA, Av. Dubrovnik 32, 10000 Zagreb</item>
      <item>OD HAČIĆ &amp; BOŠNJAK, N. Jurišića 2, 10000 Zagreb</item>
    </izvorni_sadrzaj>
    <derivirana_varijabla naziv="DomainObject.Predmet.OstaliListFormatedWithAdress_1">
      <item>ŽUPANIJSKO DRŽAVNO ODVJETNIŠTVO U VELIKOJ GORICI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Britanski Trg 10, 10000 Zagreb</item>
      <item>OD Hačić, Kallay &amp; Partneri, Ilica 1A/III, 10000 Zagreb</item>
      <item>ŽUPANIJSKO DRŽAVNO ODVJETNIŠTVO U VELIKOJ GORICI, Zagrebačka 44, 10410 Velika Gorica</item>
      <item>REPUBLIKA HRVATSKA MINISTARSTVO FINANCIJA, Av. Dubrovnik 32, 10000 Zagreb</item>
      <item>OD HAČIĆ &amp; BOŠNJAK, N. Jurišića 2, 10000 Zagreb</item>
    </derivirana_varijabla>
  </DomainObject.Predmet.OstaliListFormatedWithAdress>
  <DomainObject.Predmet.OstaliListFormatedWithAdressOIB>
    <izvorni_sadrzaj>
      <item>ŽUPANIJSKO DRŽAVNO ODVJETNIŠTVO U VELIKOJ GORICI, OIB 96292040276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OIB 26902318451, Britanski Trg 10, 10000 Zagreb</item>
      <item>OD Hačić, Kallay &amp; Partneri, Ilica 1A/III, 10000 Zagreb</item>
      <item>ŽUPANIJSKO DRŽAVNO ODVJETNIŠTVO U VELIKOJ GORICI, OIB 96292040276, Zagrebačka 44, 10410 Velika Gorica</item>
      <item>REPUBLIKA HRVATSKA MINISTARSTVO FINANCIJA, OIB 18683136487, Av. Dubrovnik 32, 10000 Zagreb</item>
      <item>OD HAČIĆ &amp; BOŠNJAK, N. Jurišića 2, 10000 Zagreb</item>
    </izvorni_sadrzaj>
    <derivirana_varijabla naziv="DomainObject.Predmet.OstaliListFormatedWithAdressOIB_1">
      <item>ŽUPANIJSKO DRŽAVNO ODVJETNIŠTVO U VELIKOJ GORICI, OIB 96292040276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OIB 26902318451, Britanski Trg 10, 10000 Zagreb</item>
      <item>OD Hačić, Kallay &amp; Partneri, Ilica 1A/III, 10000 Zagreb</item>
      <item>ŽUPANIJSKO DRŽAVNO ODVJETNIŠTVO U VELIKOJ GORICI, OIB 96292040276, Zagrebačka 44, 10410 Velika Gorica</item>
      <item>REPUBLIKA HRVATSKA MINISTARSTVO FINANCIJA, OIB 18683136487, Av. Dubrovnik 32, 10000 Zagreb</item>
      <item>OD HAČIĆ &amp; BOŠNJAK, N. Jurišića 2, 10000 Zagreb</item>
    </derivirana_varijabla>
  </DomainObject.Predmet.OstaliListFormatedWithAdressOIB>
  <DomainObject.Predmet.OstaliListNazivFormated>
    <izvorni_sadrzaj>
      <item>ŽUPANIJSKO DRŽAVNO ODVJETNIŠTVO U VELIKOJ GORICI</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izvorni_sadrzaj>
    <derivirana_varijabla naziv="DomainObject.Predmet.OstaliListNazivFormated_1">
      <item>ŽUPANIJSKO DRŽAVNO ODVJETNIŠTVO U VELIKOJ GORICI</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derivirana_varijabla>
  </DomainObject.Predmet.OstaliListNazivFormated>
  <DomainObject.Predmet.OstaliListNazivFormatedOIB>
    <izvorni_sadrzaj>
      <item>ŽUPANIJSKO DRŽAVNO ODVJETNIŠTVO U VELIKOJ GORICI, OIB 96292040276</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izvorni_sadrzaj>
    <derivirana_varijabla naziv="DomainObject.Predmet.OstaliListNazivFormatedOIB_1">
      <item>ŽUPANIJSKO DRŽAVNO ODVJETNIŠTVO U VELIKOJ GORICI, OIB 96292040276</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i dr.</izvorni_sadrzaj>
    <derivirana_varijabla naziv="DomainObject.Predmet.StrankaIDrugi_1">REPUBLIKA HRVATSKA, MINISTARSTVO FINANCIJA, POREZNA UPRAVA i dr.</derivirana_varijabla>
  </DomainObject.Predmet.StrankaIDrugi>
  <DomainObject.Predmet.ProtustrankaIDrugi>
    <izvorni_sadrzaj>GENO d.o.o.</izvorni_sadrzaj>
    <derivirana_varijabla naziv="DomainObject.Predmet.ProtustrankaIDrugi_1">GENO d.o.o.</derivirana_varijabla>
  </DomainObject.Predmet.ProtustrankaIDrugi>
  <DomainObject.Predmet.StrankaIDrugiAdressOIB>
    <izvorni_sadrzaj>REPUBLIKA HRVATSKA, MINISTARSTVO FINANCIJA, POREZNA UPRAVA, OIB 18683136487 i dr.</izvorni_sadrzaj>
    <derivirana_varijabla naziv="DomainObject.Predmet.StrankaIDrugiAdressOIB_1">REPUBLIKA HRVATSKA, MINISTARSTVO FINANCIJA, POREZNA UPRAVA, OIB 18683136487 i dr.</derivirana_varijabla>
  </DomainObject.Predmet.StrankaIDrugiAdressOIB>
  <DomainObject.Predmet.ProtustrankaIDrugiAdressOIB>
    <izvorni_sadrzaj>GENO d.o.o., OIB 65223300901, BANA JOSIPA JELAČIĆA  26, 10290 Zaprešić</izvorni_sadrzaj>
    <derivirana_varijabla naziv="DomainObject.Predmet.ProtustrankaIDrugiAdressOIB_1">GENO d.o.o., OIB 65223300901, BANA JOSIPA JELAČIĆA  26,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GENO d.o.o.</item>
      <item>ŽUPANIJSKO DRŽAVNO ODVJETNIŠTVO U VELIKOJ GORICI</item>
      <item>REPUBLIKA HRVATSKA, MINISTARSTVO FINANCIJA, POREZNA UPRAVA</item>
      <item>ZDENKO BEZUH</item>
      <item>MARIJA BEZUH</item>
      <item>VALOVITI PAPIRI DUNAPACK</item>
      <item>HRVATSKE VODE, Vodogospodarski odjel za gornju Savu</item>
      <item>Anamaria Ivanković</item>
      <item>OD Hačić, Kallay &amp; Partneri</item>
      <item>ŽUPANIJSKO DRŽAVNO ODVJETNIŠTVO U VELIKOJ GORICI</item>
      <item>REPUBLIKA HRVATSKA MINISTARSTVO FINANCIJA</item>
      <item>OD HAČIĆ &amp; BOŠNJAK</item>
    </izvorni_sadrzaj>
    <derivirana_varijabla naziv="DomainObject.Predmet.SudioniciListNaziv_1">
      <item>GENO d.o.o.</item>
      <item>ŽUPANIJSKO DRŽAVNO ODVJETNIŠTVO U VELIKOJ GORICI</item>
      <item>REPUBLIKA HRVATSKA, MINISTARSTVO FINANCIJA, POREZNA UPRAVA</item>
      <item>ZDENKO BEZUH</item>
      <item>MARIJA BEZUH</item>
      <item>VALOVITI PAPIRI DUNAPACK</item>
      <item>HRVATSKE VODE, Vodogospodarski odjel za gornju Savu</item>
      <item>Anamaria Ivanković</item>
      <item>OD Hačić, Kallay &amp; Partneri</item>
      <item>ŽUPANIJSKO DRŽAVNO ODVJETNIŠTVO U VELIKOJ GORICI</item>
      <item>REPUBLIKA HRVATSKA MINISTARSTVO FINANCIJA</item>
      <item>OD HAČIĆ &amp; BOŠNJAK</item>
    </derivirana_varijabla>
  </DomainObject.Predmet.SudioniciListNaziv>
  <DomainObject.Predmet.SudioniciListAdressOIB>
    <izvorni_sadrzaj>
      <item>GENO d.o.o., OIB 65223300901, BANA JOSIPA JELAČIĆA  26,10290 Zaprešić</item>
      <item>ŽUPANIJSKO DRŽAVNO ODVJETNIŠTVO U VELIKOJ GORICI, OIB 96292040276</item>
      <item>REPUBLIKA HRVATSKA, MINISTARSTVO FINANCIJA, POREZNA UPRAVA, OIB 18683136487</item>
      <item>ZDENKO BEZUH, JOSIPA JELAČIĆA 26,10290 Zaprešić</item>
      <item>MARIJA BEZUH, JOSIPA JELAČIĆA 26,10290 Zaprešić</item>
      <item>VALOVITI PAPIRI DUNAPACK, OIB 96648829623</item>
      <item>HRVATSKE VODE, Vodogospodarski odjel za gornju Savu, Ul. grada vukovara 220,10000 Zagreb</item>
      <item>Anamaria Ivanković, OIB 26902318451, Britanski Trg 10,10000 Zagreb</item>
      <item>OD Hačić, Kallay &amp; Partneri, Ilica 1A/III,10000 Zagreb</item>
      <item>ŽUPANIJSKO DRŽAVNO ODVJETNIŠTVO U VELIKOJ GORICI, OIB 96292040276, Zagrebačka 44,10410 Velika Gorica</item>
      <item>REPUBLIKA HRVATSKA MINISTARSTVO FINANCIJA, OIB 18683136487, Av. Dubrovnik 32,10000 Zagreb</item>
      <item>OD HAČIĆ &amp; BOŠNJAK, N. Jurišića 2,10000 Zagreb</item>
    </izvorni_sadrzaj>
    <derivirana_varijabla naziv="DomainObject.Predmet.SudioniciListAdressOIB_1">
      <item>GENO d.o.o., OIB 65223300901, BANA JOSIPA JELAČIĆA  26,10290 Zaprešić</item>
      <item>ŽUPANIJSKO DRŽAVNO ODVJETNIŠTVO U VELIKOJ GORICI, OIB 96292040276</item>
      <item>REPUBLIKA HRVATSKA, MINISTARSTVO FINANCIJA, POREZNA UPRAVA, OIB 18683136487</item>
      <item>ZDENKO BEZUH, JOSIPA JELAČIĆA 26,10290 Zaprešić</item>
      <item>MARIJA BEZUH, JOSIPA JELAČIĆA 26,10290 Zaprešić</item>
      <item>VALOVITI PAPIRI DUNAPACK, OIB 96648829623</item>
      <item>HRVATSKE VODE, Vodogospodarski odjel za gornju Savu, Ul. grada vukovara 220,10000 Zagreb</item>
      <item>Anamaria Ivanković, OIB 26902318451, Britanski Trg 10,10000 Zagreb</item>
      <item>OD Hačić, Kallay &amp; Partneri, Ilica 1A/III,10000 Zagreb</item>
      <item>ŽUPANIJSKO DRŽAVNO ODVJETNIŠTVO U VELIKOJ GORICI, OIB 96292040276, Zagrebačka 44,10410 Velika Gorica</item>
      <item>REPUBLIKA HRVATSKA MINISTARSTVO FINANCIJA, OIB 18683136487, Av. Dubrovnik 32,10000 Zagreb</item>
      <item>OD HAČIĆ &amp; BOŠNJAK, N. Jurišića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65223300901</item>
      <item>, OIB 96292040276</item>
      <item>, OIB 18683136487</item>
      <item>, OIB null</item>
      <item>, OIB null</item>
      <item>, OIB 96648829623</item>
      <item>, OIB null</item>
      <item>, OIB 26902318451</item>
      <item>, OIB null</item>
      <item>, OIB 96292040276</item>
      <item>, OIB 18683136487</item>
      <item>, OIB null</item>
    </izvorni_sadrzaj>
    <derivirana_varijabla naziv="DomainObject.Predmet.SudioniciListNazivOIB_1">
      <item>, OIB 65223300901</item>
      <item>, OIB 96292040276</item>
      <item>, OIB 18683136487</item>
      <item>, OIB null</item>
      <item>, OIB null</item>
      <item>, OIB 96648829623</item>
      <item>, OIB null</item>
      <item>, OIB 26902318451</item>
      <item>, OIB null</item>
      <item>, OIB 96292040276</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1305</properties:Words>
  <properties:Characters>7158</properties:Characters>
  <properties:Lines>198</properties:Lines>
  <properties:Paragraphs>64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2016-07-21T08:18:00Z</dcterms:created>
  <dc:creator>Nikola Ribarić</dc:creator>
  <cp:lastModifiedBy>Jadranka Zelić</cp:lastModifiedBy>
  <cp:lastPrinted>2016-07-21T12:41:00Z</cp:lastPrinted>
  <dcterms:modified xmlns:xsi="http://www.w3.org/2001/XMLSchema-instance" xsi:type="dcterms:W3CDTF">2016-07-21T12:45:00Z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