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ad734" w14:paraId="fcad734"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18080F">
        <w:t>1</w:t>
      </w:r>
      <w:r w:rsidR="00BB1C4A">
        <w:t>666</w:t>
      </w:r>
      <w:r w:rsidR="00B027B3">
        <w:t>/17</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p w:rsidRDefault="00351D57" w:rsidP="00514EDC" w:rsidR="00351D57" w:rsidRPr="00692A21"/>
    <w:p w:rsidRDefault="00131287" w:rsidP="00514EDC" w:rsidR="00514EDC" w:rsidRPr="00692A21">
      <w:pPr>
        <w:ind w:firstLine="708"/>
        <w:jc w:val="both"/>
      </w:pPr>
      <w:r>
        <w:t xml:space="preserve">Trgovački sud u Zagrebu, Stalna Služba, po sucu Goranki Boljkovac, kao stečajnom sucu, </w:t>
      </w:r>
      <w:r w:rsidR="00D4612C">
        <w:t>u stečajnom postupku</w:t>
      </w:r>
      <w:r w:rsidR="00B027B3">
        <w:t xml:space="preserve"> nad dužnikom </w:t>
      </w:r>
      <w:r w:rsidR="00BB1C4A" w:rsidRPr="00F43814">
        <w:t>SORA POSREDOVANJE d.o.o., Zagreb, Selska cesta 90/a, OIB 02650951604</w:t>
      </w:r>
      <w:r w:rsidR="00667114" w:rsidRPr="00692A21">
        <w:t xml:space="preserve">, dana </w:t>
      </w:r>
      <w:r w:rsidR="00BB1C4A">
        <w:t>6. lipnja</w:t>
      </w:r>
      <w:r w:rsidR="00D4612C">
        <w:t xml:space="preserve"> 2018.</w:t>
      </w:r>
      <w:r w:rsidR="00514EDC" w:rsidRPr="00692A21">
        <w:t xml:space="preserve">  </w:t>
      </w:r>
    </w:p>
    <w:p w:rsidRDefault="00514EDC" w:rsidP="00514EDC" w:rsidR="00514EDC"/>
    <w:p w:rsidRDefault="00351D57" w:rsidP="00514EDC" w:rsidR="00351D57"/>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B93E0D" w:rsidRPr="00F43814">
        <w:t>SORA POSREDOVANJE d.o.o., Zagreb, Selska cesta 90/a, OIB 02650951604</w:t>
      </w:r>
      <w:r w:rsidR="0018080F" w:rsidRPr="004A7B10">
        <w:t>7</w:t>
      </w:r>
      <w:r w:rsidRPr="00692A21">
        <w:t>.</w:t>
      </w:r>
      <w:r w:rsidR="005A56DF" w:rsidRPr="005A56DF">
        <w:t xml:space="preserve"> </w:t>
      </w:r>
      <w:r w:rsidR="005A56DF">
        <w:t>Ste</w:t>
      </w:r>
      <w:r w:rsidR="008C5EB2">
        <w:t xml:space="preserve">čajni postupak je otvoren dana </w:t>
      </w:r>
      <w:r w:rsidR="00B93E0D">
        <w:t>6. lipnja</w:t>
      </w:r>
      <w:r w:rsidR="0018080F">
        <w:t xml:space="preserve"> 2018. </w:t>
      </w:r>
      <w:r w:rsidR="005A56DF">
        <w:t xml:space="preserve">u </w:t>
      </w:r>
      <w:r w:rsidR="00B93E0D">
        <w:t>14,30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B93E0D">
        <w:t>Davor Bišćan</w:t>
      </w:r>
      <w:r w:rsidR="00AE4110">
        <w:t xml:space="preserve">, Zagreb, </w:t>
      </w:r>
      <w:r w:rsidR="00B93E0D">
        <w:t>Jurišićeva 10,</w:t>
      </w:r>
      <w:r w:rsidR="00662411">
        <w:t xml:space="preserve"> OIB</w:t>
      </w:r>
      <w:r w:rsidR="00AE4110">
        <w:t xml:space="preserve"> </w:t>
      </w:r>
      <w:r w:rsidR="00B93E0D">
        <w:t>99116868296</w:t>
      </w:r>
      <w:r w:rsidR="00662411">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B93E0D" w:rsidRPr="00F43814">
        <w:t>SORA POSREDOVANJE d.o.o., Zagreb, Selska cesta 90/a, OIB 02650951604</w:t>
      </w:r>
      <w:r w:rsidR="008C5EB2">
        <w:t xml:space="preserve">, s danom </w:t>
      </w:r>
      <w:r w:rsidR="00B93E0D">
        <w:t>6. lipnja</w:t>
      </w:r>
      <w:r w:rsidR="0018080F">
        <w:t xml:space="preserve"> 2018</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B93E0D" w:rsidRPr="00F43814">
        <w:t>SORA POSREDOVANJE d.o.o., Zagreb, Selska cesta 90/a, OIB 02650951604</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p w:rsidRDefault="00351D57" w:rsidP="00514EDC" w:rsidR="00351D57" w:rsidRPr="00692A21"/>
    <w:p w:rsidRDefault="00B93E0D" w:rsidP="00B93E0D" w:rsidR="00B93E0D">
      <w:pPr>
        <w:ind w:firstLine="708"/>
        <w:jc w:val="both"/>
      </w:pPr>
      <w:r>
        <w:t xml:space="preserve">Dužnik </w:t>
      </w:r>
      <w:r w:rsidRPr="00ED596C">
        <w:t>SORA POSREDOVANJE d.o.o., Zagreb, Selska cesta 90/a, OIB 02650951604</w:t>
      </w:r>
      <w:r>
        <w:t>, podnio je sudu dana 5. lipnja 2017. godine prijedlog za otvaranje stečajnog postupka nad istim, time da je u ime dužnika prijedlog podnio Ana Markotić, kao osoba ovlaštena za zastupanje dužnika po zakonu, a sukladno odredbi čl. 109. st. 1. i 4. Stečajnog zakona (Narodne novine broj 71/15, 104/17, dalje u tekstu: SZ-a).</w:t>
      </w:r>
      <w:r w:rsidRPr="00C254D4">
        <w:t xml:space="preserve"> </w:t>
      </w:r>
      <w:r>
        <w:t>U prijedlogu navodi da kod dužnika postoji stečajni razlog nesposobnosti za plaćanje u smislu odredbe čl. 6. st. 2. podstavak 2. SZ-a, jer dužnik nije isplatio tri uzastopne plaće koje radnicima pripadaju po ugovorima o radu.</w:t>
      </w:r>
    </w:p>
    <w:p w:rsidRDefault="00B93E0D" w:rsidP="00B93E0D" w:rsidR="00B93E0D" w:rsidRPr="00C254D4">
      <w:pPr>
        <w:ind w:firstLine="708"/>
        <w:jc w:val="both"/>
      </w:pPr>
    </w:p>
    <w:p w:rsidRDefault="00B93E0D" w:rsidP="00B93E0D" w:rsidR="00B93E0D" w:rsidRPr="005F7ED3">
      <w:pPr>
        <w:ind w:firstLine="708"/>
        <w:jc w:val="both"/>
      </w:pPr>
      <w:r>
        <w:t xml:space="preserve">Rješenjem ovog suda posl.br. 4 St-1666/17 od 26. veljače 2018. pokrenut je prethodni postupak radi utvrđivanja pretpostavki za otvaranje stečajnoga postupka nad dužnikom,  te je ujedno određeno ročište radi očitovanja o prijedlogu za otvaranje stečajnoga postupka za dan 27. ožujka 2018.. </w:t>
      </w:r>
    </w:p>
    <w:p w:rsidRDefault="00B93E0D" w:rsidP="00B93E0D" w:rsidR="00B93E0D" w:rsidRPr="005F7ED3">
      <w:pPr>
        <w:jc w:val="both"/>
      </w:pPr>
    </w:p>
    <w:p w:rsidRDefault="00B93E0D" w:rsidP="00B93E0D" w:rsidR="00B93E0D">
      <w:pPr>
        <w:ind w:firstLine="708"/>
        <w:jc w:val="both"/>
      </w:pPr>
      <w:r w:rsidRPr="005F7ED3">
        <w:t xml:space="preserve">Na </w:t>
      </w:r>
      <w:r>
        <w:t>ročištu</w:t>
      </w:r>
      <w:r w:rsidRPr="005F7ED3">
        <w:t xml:space="preserve"> </w:t>
      </w:r>
      <w:r>
        <w:t>radi očitovanja o prijedlogu za otvaranje stečajnoga postupka</w:t>
      </w:r>
      <w:r w:rsidRPr="00F42E4E">
        <w:t xml:space="preserve"> </w:t>
      </w:r>
      <w:r>
        <w:t>od 27. ožujka 2018., koje je spojeno s ročištem radi rasprave o pretpostavkama za otvaranje stečajnog postupka nad dužnikom, zakonska zastupnica dužnika ostala je kod prijedloga za otvaranje stečajnog postupka nad dužnikom. Zakonska zastupnica dužnika navodi da dužnik ima obveze prema djelatnicima temeljem neisplaćenih plaća (preslike obračuna neisplaćenih plaća i zahtjevi za prisilnu naplatu na listu 4 do 13 spisa i 18 spisa). Zakonska zastupnica dužnika navodi da dužnik više ne može obavljati svoju djelatnost od kraja svibnja 2017., jer više nema zaposlena dva posrednika u osiguranju na puno radno vrijeme. Nadalje, zakonska zastupnica dužnika izjavila je da dužnik nema u vlasništvu niti nekretnine, niti pokretnine, nema u vlasništvu motorno vozilo, nema imovinskih prava na tuđim stvarima, nema novčanih potraživanja prema trećim osobama, već isključivo ima potraživanje za preplaćeni porez na dohodak u iznosu od cca 390,00 kn i potraživanje za više uplaćeni doprinos za šume u iznosu od 3,41 kn. Navodi da dužnik nema novčanih sredstava na računu, te da je žiro račun dužnika u neprekidnoj blokadi od kraja svibnja 2017. do danas. Zakonska zastupnica dužnika navodi da su podaci koje je iznijela u popisu imovine i obveza dužnika od 2. lipnja 2017. (list 3 spisa) te na današnjem ročištu istiniti i potpuni te da ništa od imovine dužnika nije zatajila.</w:t>
      </w:r>
    </w:p>
    <w:p w:rsidRDefault="00B93E0D" w:rsidP="00B93E0D" w:rsidR="00B93E0D">
      <w:pPr>
        <w:ind w:firstLine="708"/>
        <w:jc w:val="both"/>
      </w:pPr>
    </w:p>
    <w:p w:rsidRDefault="00B93E0D" w:rsidP="00B93E0D" w:rsidR="00B93E0D">
      <w:pPr>
        <w:ind w:firstLine="708"/>
        <w:jc w:val="both"/>
      </w:pPr>
      <w:r>
        <w:t>Uvidom u potvrdu FINA-e o blokadi računa i novčanih sredstava dužnika od 22. ožujka 2018. (list 30 spisa) sud je utvrdio da na dan izdavanja potvrde u Očevidniku redoslijeda osnova za plaćanje dužnik ima evidentirane neizvršene osnove za plaćanje u neprekinutom razdoblju od 307 dana, time da nepodmirene obveze na dan izdavanja potvrde iznose 71.033,95 kn.</w:t>
      </w:r>
    </w:p>
    <w:p w:rsidRDefault="00B93E0D" w:rsidP="00B93E0D" w:rsidR="00B93E0D">
      <w:pPr>
        <w:ind w:firstLine="708"/>
        <w:jc w:val="both"/>
      </w:pPr>
    </w:p>
    <w:p w:rsidRDefault="00B93E0D" w:rsidP="00B93E0D" w:rsidR="00B93E0D">
      <w:pPr>
        <w:ind w:firstLine="708"/>
        <w:jc w:val="both"/>
      </w:pPr>
      <w:r>
        <w:t xml:space="preserve">Sud je službenim putem izvršio uvid u evidenciju Financijske agencije putem stranice e-blokade, te je utvrđeno da je žiro račun dužnika u blokadi od 23. svibnja 2017. do dana ročišta 27. ožujka 2018. i da evidentirane neizvršene osnove za plaćanje na taj dan iznose 71.092,49 kn.  </w:t>
      </w:r>
    </w:p>
    <w:p w:rsidRDefault="00B93E0D" w:rsidP="00063CEB" w:rsidR="00B93E0D">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B93E0D" w:rsidP="00B93E0D" w:rsidR="00B93E0D">
      <w:pPr>
        <w:ind w:firstLine="708"/>
        <w:jc w:val="both"/>
      </w:pPr>
      <w:r>
        <w:t xml:space="preserve">Dakle, nedvojbeno je sud utvrdio da je kod dužnika ostvaren stečajni razlog nesposobnosti za plaćanje sukladno odredbi čl. 6. st. 1. i 2. SZ-a. </w:t>
      </w:r>
    </w:p>
    <w:p w:rsidRDefault="008259A4" w:rsidP="008259A4" w:rsidR="008259A4">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18080F">
        <w:t>1</w:t>
      </w:r>
      <w:r w:rsidR="00B93E0D">
        <w:t>666</w:t>
      </w:r>
      <w:r w:rsidR="008F421A">
        <w:t>/17</w:t>
      </w:r>
      <w:r w:rsidRPr="00692A21">
        <w:t xml:space="preserve"> od </w:t>
      </w:r>
      <w:r w:rsidR="00B93E0D">
        <w:t>27</w:t>
      </w:r>
      <w:r w:rsidR="0018080F">
        <w:t>. ožujka 2018.</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8F421A">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 xml:space="preserve">predujam ne </w:t>
      </w:r>
      <w:r w:rsidR="00BC367B">
        <w:lastRenderedPageBreak/>
        <w:t>bude uplaćen u određenom roku</w:t>
      </w:r>
      <w:r w:rsidRPr="00692A21">
        <w:t>, sud će donijeti rješenje o otvaranju i zaključenju stečajnog postupka.</w:t>
      </w:r>
    </w:p>
    <w:p w:rsidRDefault="00F5437C" w:rsidP="00AB70AD" w:rsidR="00F5437C">
      <w:pPr>
        <w:ind w:firstLine="708"/>
        <w:jc w:val="both"/>
      </w:pPr>
    </w:p>
    <w:p w:rsidRDefault="00B93E0D" w:rsidP="00C515B4" w:rsidR="00662411">
      <w:pPr>
        <w:ind w:firstLine="708"/>
        <w:jc w:val="both"/>
      </w:pPr>
      <w:r w:rsidRPr="00B93E0D">
        <w:t>Prema tome, iz dostupnih podataka u spisu, odnosno navoda zakonske zastupnice dužnika, proizlazi da dužnik nema nikakve imovine koja bi činila stečajnu masu i koja bi bila dostatna za pokriće stečajnoga postupka, a predvidivi troškovi stečajnog postupka za razdoblje šest mjeseci iznose ukupno 21.700,00 kn, 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te trošak otvaranja, vođenja i zatvaranja žiro računa u iznosu od 350,00 kn.</w:t>
      </w:r>
    </w:p>
    <w:p w:rsidRDefault="00B93E0D" w:rsidP="00C515B4" w:rsidR="00B93E0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B93E0D">
        <w:t>6. lipnja</w:t>
      </w:r>
      <w:r w:rsidR="0018080F">
        <w:t xml:space="preserve"> 2018. </w:t>
      </w:r>
      <w:r w:rsidRPr="00692A21">
        <w:t>nije uplaćen predujam za pokriće troškova stečajnog postupka, na plaćanje kojeg su pozvani vjerovnici rješenje</w:t>
      </w:r>
      <w:r w:rsidR="00667114" w:rsidRPr="00692A21">
        <w:t>m</w:t>
      </w:r>
      <w:r w:rsidRPr="00692A21">
        <w:t xml:space="preserve"> od </w:t>
      </w:r>
      <w:r w:rsidR="00B93E0D">
        <w:t>27</w:t>
      </w:r>
      <w:r w:rsidR="0018080F">
        <w:t>. ožujka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662411">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B93E0D">
        <w:t>27</w:t>
      </w:r>
      <w:r w:rsidR="0018080F">
        <w:t>. ožujka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18080F" w:rsidRPr="00692A21">
      <w:pPr>
        <w:jc w:val="center"/>
      </w:pPr>
      <w:r w:rsidRPr="00551293">
        <w:t xml:space="preserve">U Karlovcu, </w:t>
      </w:r>
      <w:r w:rsidR="00B93E0D">
        <w:t>6. lipnja</w:t>
      </w:r>
      <w:r w:rsidR="0018080F">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2622BA" w:rsidR="00C1702F">
      <w:pPr>
        <w:jc w:val="right"/>
      </w:pPr>
      <w:r w:rsidRPr="00692A21">
        <w:t>Goranka Boljkovac</w:t>
      </w:r>
      <w:r w:rsidR="004E0F67">
        <w:t>, v.r.</w:t>
      </w:r>
    </w:p>
    <w:p w:rsidRDefault="004E0F67" w:rsidP="002622BA" w:rsidR="004E0F67">
      <w:pPr>
        <w:jc w:val="right"/>
      </w:pPr>
    </w:p>
    <w:p w:rsidRDefault="004E0F67" w:rsidP="002622BA" w:rsidR="004E0F67">
      <w:pPr>
        <w:jc w:val="right"/>
      </w:pPr>
      <w:r>
        <w:t>Za točnost otpravka-</w:t>
      </w:r>
    </w:p>
    <w:p w:rsidRDefault="004E0F67" w:rsidP="002622BA" w:rsidR="004E0F67">
      <w:pPr>
        <w:jc w:val="right"/>
      </w:pPr>
      <w:r>
        <w:t>ovlašteni službenik:</w:t>
      </w:r>
    </w:p>
    <w:p w:rsidRDefault="00351D57" w:rsidP="002622BA" w:rsidR="004E0F67">
      <w:pPr>
        <w:jc w:val="right"/>
      </w:pPr>
      <w:r>
        <w:t>Renata Klokočki</w:t>
      </w:r>
    </w:p>
    <w:p w:rsidRDefault="00C1702F" w:rsidP="00C1702F" w:rsidR="00C1702F">
      <w:pPr>
        <w:jc w:val="right"/>
      </w:pPr>
    </w:p>
    <w:p w:rsidRDefault="002622BA" w:rsidP="00C1702F" w:rsidR="002622BA">
      <w:pPr>
        <w:jc w:val="right"/>
      </w:pPr>
    </w:p>
    <w:p w:rsidRDefault="006F2F66" w:rsidP="00D61214" w:rsidR="006F2F66">
      <w:pPr>
        <w:tabs>
          <w:tab w:pos="6870" w:val="left"/>
        </w:tabs>
      </w:pPr>
    </w:p>
    <w:p w:rsidRDefault="0018080F" w:rsidP="0018080F" w:rsidR="0018080F" w:rsidRPr="005E1DBC">
      <w:r>
        <w:t>Uputa o pravnom lijeku</w:t>
      </w:r>
      <w:r w:rsidRPr="005E1DBC">
        <w:t>:</w:t>
      </w:r>
    </w:p>
    <w:p w:rsidRDefault="0018080F" w:rsidP="0018080F" w:rsidR="0018080F"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18080F" w:rsidP="0018080F" w:rsidR="0095321D" w:rsidRPr="00AB70AD">
      <w:r w:rsidRPr="005E1DBC">
        <w:t>Žalba se podnosi Visokom trgovačko</w:t>
      </w:r>
      <w:r>
        <w:t>m sudu RH, putem ovog suda, u 3</w:t>
      </w:r>
      <w:r w:rsidRPr="005E1DBC">
        <w:t xml:space="preserve"> primjerka.</w:t>
      </w:r>
    </w:p>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18080F" w:rsidR="00DD10BB">
      <w:headerReference w:type="even" r:id="rId11"/>
      <w:headerReference w:type="default" r:id="rId12"/>
      <w:pgSz w:h="16838" w:w="11906"/>
      <w:pgMar w:gutter="0" w:footer="708" w:header="708" w:left="1417" w:bottom="1701"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1F0F">
      <w:rPr>
        <w:rStyle w:val="Brojstranice"/>
        <w:noProof/>
      </w:rPr>
      <w:t>4</w:t>
    </w:r>
    <w:r>
      <w:rPr>
        <w:rStyle w:val="Brojstranice"/>
      </w:rPr>
      <w:fldChar w:fldCharType="end"/>
    </w:r>
  </w:p>
  <w:p w:rsidRDefault="00667114" w:rsidR="00667114">
    <w:pPr>
      <w:pStyle w:val="Zaglavlje"/>
    </w:pPr>
    <w:r>
      <w:t xml:space="preserve">                                                                                                                                 4 St-</w:t>
    </w:r>
    <w:r w:rsidR="0018080F">
      <w:t>1</w:t>
    </w:r>
    <w:r w:rsidR="00BB1C4A">
      <w:t>666</w:t>
    </w:r>
    <w:r w:rsidR="00B027B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74993"/>
    <w:rsid w:val="0018080F"/>
    <w:rsid w:val="001A044D"/>
    <w:rsid w:val="001A24B8"/>
    <w:rsid w:val="001B2460"/>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51D57"/>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41781"/>
    <w:rsid w:val="00546A7D"/>
    <w:rsid w:val="00551293"/>
    <w:rsid w:val="00554276"/>
    <w:rsid w:val="00554546"/>
    <w:rsid w:val="005555FF"/>
    <w:rsid w:val="005722DB"/>
    <w:rsid w:val="005A56DF"/>
    <w:rsid w:val="005B0B8B"/>
    <w:rsid w:val="005C0B29"/>
    <w:rsid w:val="005C0BF6"/>
    <w:rsid w:val="005D0EB4"/>
    <w:rsid w:val="005D1623"/>
    <w:rsid w:val="005D5F5F"/>
    <w:rsid w:val="005E67DB"/>
    <w:rsid w:val="005F5763"/>
    <w:rsid w:val="005F71CE"/>
    <w:rsid w:val="00602765"/>
    <w:rsid w:val="00655F60"/>
    <w:rsid w:val="00662058"/>
    <w:rsid w:val="00662411"/>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05F7F"/>
    <w:rsid w:val="008259A4"/>
    <w:rsid w:val="0084192B"/>
    <w:rsid w:val="00846404"/>
    <w:rsid w:val="00855AE8"/>
    <w:rsid w:val="00895CA1"/>
    <w:rsid w:val="008A4087"/>
    <w:rsid w:val="008C5EB2"/>
    <w:rsid w:val="008E1695"/>
    <w:rsid w:val="008E24D6"/>
    <w:rsid w:val="008E42C6"/>
    <w:rsid w:val="008F421A"/>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61F0F"/>
    <w:rsid w:val="00A702DE"/>
    <w:rsid w:val="00A74268"/>
    <w:rsid w:val="00A8166A"/>
    <w:rsid w:val="00A86374"/>
    <w:rsid w:val="00AB70AD"/>
    <w:rsid w:val="00AD379D"/>
    <w:rsid w:val="00AD6DDA"/>
    <w:rsid w:val="00AE4110"/>
    <w:rsid w:val="00AF6F8E"/>
    <w:rsid w:val="00B027B3"/>
    <w:rsid w:val="00B42D68"/>
    <w:rsid w:val="00B5147B"/>
    <w:rsid w:val="00B57910"/>
    <w:rsid w:val="00B85A0A"/>
    <w:rsid w:val="00B918B5"/>
    <w:rsid w:val="00B93E0D"/>
    <w:rsid w:val="00B97F98"/>
    <w:rsid w:val="00BB1C4A"/>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612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61F0F"/>
    <w:rPr>
      <w:color w:val="808080"/>
      <w:bdr w:space="0" w:sz="0" w:color="auto" w:val="none"/>
      <w:shd w:fill="auto" w:color="auto" w:val="clear"/>
    </w:rPr>
  </w:style>
  <w:style w:customStyle="true" w:styleId="eSPISCCParagraphDefaultFont" w:type="character">
    <w:name w:val="eSPIS_CC_Paragraph Default Font"/>
    <w:basedOn w:val="Zadanifontodlomka"/>
    <w:rsid w:val="00A61F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1F0F"/>
    <w:rPr>
      <w:bdr w:space="0" w:sz="0" w:color="auto" w:val="none"/>
      <w:shd w:fill="FFFFCC" w:color="auto" w:val="clear"/>
      <w:lang w:val="hr-HR"/>
    </w:rPr>
  </w:style>
  <w:style w:customStyle="true" w:styleId="PozadinaSvijetloCrvena" w:type="character">
    <w:name w:val="Pozadina_SvijetloCrvena"/>
    <w:basedOn w:val="eSPISCCParagraphDefaultFont"/>
    <w:rsid w:val="00A61F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1F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61F0F"/>
    <w:rPr>
      <w:color w:val="808080"/>
      <w:bdr w:color="auto" w:space="0" w:sz="0" w:val="none"/>
      <w:shd w:color="auto" w:fill="auto" w:val="clear"/>
    </w:rPr>
  </w:style>
  <w:style w:customStyle="1" w:styleId="eSPISCCParagraphDefaultFont" w:type="character">
    <w:name w:val="eSPIS_CC_Paragraph Default Font"/>
    <w:basedOn w:val="Zadanifontodlomka"/>
    <w:rsid w:val="00A61F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1F0F"/>
    <w:rPr>
      <w:bdr w:color="auto" w:space="0" w:sz="0" w:val="none"/>
      <w:shd w:color="auto" w:fill="FFFFCC" w:val="clear"/>
      <w:lang w:val="hr-HR"/>
    </w:rPr>
  </w:style>
  <w:style w:customStyle="1" w:styleId="PozadinaSvijetloCrvena" w:type="character">
    <w:name w:val="Pozadina_SvijetloCrvena"/>
    <w:basedOn w:val="eSPISCCParagraphDefaultFont"/>
    <w:rsid w:val="00A61F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1F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1666</izvorni_sadrzaj>
    <derivirana_varijabla naziv="DomainObject.Predmet.Broj_1">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St-1666/2017</izvorni_sadrzaj>
    <derivirana_varijabla naziv="DomainObject.Predmet.OznakaBroj_1">St-1666/2017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SORA POSREDOVANJE d.o.o.</izvorni_sadrzaj>
    <derivirana_varijabla naziv="DomainObject.Predmet.ProtustrankaFormated_1">  SORA POSREDOVANJE d.o.o.</derivirana_varijabla>
  </DomainObject.Predmet.ProtustrankaFormated>
  <DomainObject.Predmet.ProtustrankaFormatedOIB>
    <izvorni_sadrzaj>  SORA POSREDOVANJE d.o.o., OIB 02650951604</izvorni_sadrzaj>
    <derivirana_varijabla naziv="DomainObject.Predmet.ProtustrankaFormatedOIB_1">  SORA POSREDOVANJE d.o.o., OIB 02650951604</derivirana_varijabla>
  </DomainObject.Predmet.ProtustrankaFormatedOIB>
  <DomainObject.Predmet.ProtustrankaFormatedWithAdress>
    <izvorni_sadrzaj> SORA POSREDOVANJE d.o.o., Selska cesta 90/a, 10000 Zagreb</izvorni_sadrzaj>
    <derivirana_varijabla naziv="DomainObject.Predmet.ProtustrankaFormatedWithAdress_1"> SORA POSREDOVANJE d.o.o., Selska cesta 90/a, 10000 Zagreb</derivirana_varijabla>
  </DomainObject.Predmet.ProtustrankaFormatedWithAdress>
  <DomainObject.Predmet.ProtustrankaFormatedWithAdressOIB>
    <izvorni_sadrzaj> SORA POSREDOVANJE d.o.o., OIB 02650951604, Selska cesta 90/a, 10000 Zagreb</izvorni_sadrzaj>
    <derivirana_varijabla naziv="DomainObject.Predmet.ProtustrankaFormatedWithAdressOIB_1"> SORA POSREDOVANJE d.o.o., OIB 02650951604, Selska cesta 90/a, 10000 Zagreb</derivirana_varijabla>
  </DomainObject.Predmet.ProtustrankaFormatedWithAdressOIB>
  <DomainObject.Predmet.ProtustrankaWithAdress>
    <izvorni_sadrzaj>SORA POSREDOVANJE d.o.o. Selska cesta 90/a, 10000 Zagreb</izvorni_sadrzaj>
    <derivirana_varijabla naziv="DomainObject.Predmet.ProtustrankaWithAdress_1">SORA POSREDOVANJE d.o.o. Selska cesta 90/a, 10000 Zagreb</derivirana_varijabla>
  </DomainObject.Predmet.ProtustrankaWithAdress>
  <DomainObject.Predmet.ProtustrankaWithAdressOIB>
    <izvorni_sadrzaj>SORA POSREDOVANJE d.o.o., OIB 02650951604, Selska cesta 90/a, 10000 Zagreb</izvorni_sadrzaj>
    <derivirana_varijabla naziv="DomainObject.Predmet.ProtustrankaWithAdressOIB_1">SORA POSREDOVANJE d.o.o., OIB 02650951604, Selska cesta 90/a, 10000 Zagreb</derivirana_varijabla>
  </DomainObject.Predmet.ProtustrankaWithAdressOIB>
  <DomainObject.Predmet.ProtustrankaNazivFormated>
    <izvorni_sadrzaj>SORA POSREDOVANJE d.o.o.</izvorni_sadrzaj>
    <derivirana_varijabla naziv="DomainObject.Predmet.ProtustrankaNazivFormated_1">SORA POSREDOVANJE d.o.o.</derivirana_varijabla>
  </DomainObject.Predmet.ProtustrankaNazivFormated>
  <DomainObject.Predmet.ProtustrankaNazivFormatedOIB>
    <izvorni_sadrzaj>SORA POSREDOVANJE d.o.o., OIB 02650951604</izvorni_sadrzaj>
    <derivirana_varijabla naziv="DomainObject.Predmet.ProtustrankaNazivFormatedOIB_1">SORA POSREDOVANJE d.o.o., OIB 02650951604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SORA POSREDOVANJE d.o.o.</izvorni_sadrzaj>
    <derivirana_varijabla naziv="DomainObject.Predmet.StrankaFormated_1">  SORA POSREDOVANJE d.o.o.</derivirana_varijabla>
  </DomainObject.Predmet.StrankaFormated>
  <DomainObject.Predmet.StrankaFormatedOIB>
    <izvorni_sadrzaj>  SORA POSREDOVANJE d.o.o., OIB 02650951604</izvorni_sadrzaj>
    <derivirana_varijabla naziv="DomainObject.Predmet.StrankaFormatedOIB_1">  SORA POSREDOVANJE d.o.o., OIB 02650951604</derivirana_varijabla>
  </DomainObject.Predmet.StrankaFormatedOIB>
  <DomainObject.Predmet.StrankaFormatedWithAdress>
    <izvorni_sadrzaj> SORA POSREDOVANJE d.o.o., Selska cesta 90/a, 10000 Zagreb</izvorni_sadrzaj>
    <derivirana_varijabla naziv="DomainObject.Predmet.StrankaFormatedWithAdress_1"> SORA POSREDOVANJE d.o.o., Selska cesta 90/a, 10000 Zagreb</derivirana_varijabla>
  </DomainObject.Predmet.StrankaFormatedWithAdress>
  <DomainObject.Predmet.StrankaFormatedWithAdressOIB>
    <izvorni_sadrzaj> SORA POSREDOVANJE d.o.o., OIB 02650951604, Selska cesta 90/a, 10000 Zagreb</izvorni_sadrzaj>
    <derivirana_varijabla naziv="DomainObject.Predmet.StrankaFormatedWithAdressOIB_1"> SORA POSREDOVANJE d.o.o., OIB 02650951604, Selska cesta 90/a, 10000 Zagreb</derivirana_varijabla>
  </DomainObject.Predmet.StrankaFormatedWithAdressOIB>
  <DomainObject.Predmet.StrankaWithAdress>
    <izvorni_sadrzaj>SORA POSREDOVANJE d.o.o. Selska cesta 90/a,10000 Zagreb</izvorni_sadrzaj>
    <derivirana_varijabla naziv="DomainObject.Predmet.StrankaWithAdress_1">SORA POSREDOVANJE d.o.o. Selska cesta 90/a,10000 Zagreb</derivirana_varijabla>
  </DomainObject.Predmet.StrankaWithAdress>
  <DomainObject.Predmet.StrankaWithAdressOIB>
    <izvorni_sadrzaj>SORA POSREDOVANJE d.o.o., OIB 02650951604, Selska cesta 90/a,10000 Zagreb</izvorni_sadrzaj>
    <derivirana_varijabla naziv="DomainObject.Predmet.StrankaWithAdressOIB_1">SORA POSREDOVANJE d.o.o., OIB 02650951604, Selska cesta 90/a,10000 Zagreb</derivirana_varijabla>
  </DomainObject.Predmet.StrankaWithAdressOIB>
  <DomainObject.Predmet.StrankaNazivFormated>
    <izvorni_sadrzaj>SORA POSREDOVANJE d.o.o.</izvorni_sadrzaj>
    <derivirana_varijabla naziv="DomainObject.Predmet.StrankaNazivFormated_1">SORA POSREDOVANJE d.o.o.</derivirana_varijabla>
  </DomainObject.Predmet.StrankaNazivFormated>
  <DomainObject.Predmet.StrankaNazivFormatedOIB>
    <izvorni_sadrzaj>SORA POSREDOVANJE d.o.o., OIB 02650951604</izvorni_sadrzaj>
    <derivirana_varijabla naziv="DomainObject.Predmet.StrankaNazivFormatedOIB_1">SORA POSREDOVANJE d.o.o., OIB 02650951604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SORA POSREDOVANJE d.o.o.</item>
    </izvorni_sadrzaj>
    <derivirana_varijabla naziv="DomainObject.Predmet.StrankaListFormated_1">
      <item>SORA POSREDOVANJE d.o.o.</item>
    </derivirana_varijabla>
  </DomainObject.Predmet.StrankaListFormated>
  <DomainObject.Predmet.StrankaListFormatedOIB>
    <izvorni_sadrzaj>
      <item>SORA POSREDOVANJE d.o.o., OIB 02650951604</item>
    </izvorni_sadrzaj>
    <derivirana_varijabla naziv="DomainObject.Predmet.StrankaListFormatedOIB_1">
      <item>SORA POSREDOVANJE d.o.o., OIB 02650951604</item>
    </derivirana_varijabla>
  </DomainObject.Predmet.StrankaListFormatedOIB>
  <DomainObject.Predmet.StrankaListFormatedWithAdress>
    <izvorni_sadrzaj>
      <item>SORA POSREDOVANJE d.o.o., Selska cesta 90/a, 10000 Zagreb</item>
    </izvorni_sadrzaj>
    <derivirana_varijabla naziv="DomainObject.Predmet.StrankaListFormatedWithAdress_1">
      <item>SORA POSREDOVANJE d.o.o., Selska cesta 90/a, 10000 Zagreb</item>
    </derivirana_varijabla>
  </DomainObject.Predmet.StrankaListFormatedWithAdress>
  <DomainObject.Predmet.StrankaListFormatedWithAdressOIB>
    <izvorni_sadrzaj>
      <item>SORA POSREDOVANJE d.o.o., OIB 02650951604, Selska cesta 90/a, 10000 Zagreb</item>
    </izvorni_sadrzaj>
    <derivirana_varijabla naziv="DomainObject.Predmet.StrankaListFormatedWithAdressOIB_1">
      <item>SORA POSREDOVANJE d.o.o., OIB 02650951604, Selska cesta 90/a, 10000 Zagreb</item>
    </derivirana_varijabla>
  </DomainObject.Predmet.StrankaListFormatedWithAdressOIB>
  <DomainObject.Predmet.StrankaListNazivFormated>
    <izvorni_sadrzaj>
      <item>SORA POSREDOVANJE d.o.o.</item>
    </izvorni_sadrzaj>
    <derivirana_varijabla naziv="DomainObject.Predmet.StrankaListNazivFormated_1">
      <item>SORA POSREDOVANJE d.o.o.</item>
    </derivirana_varijabla>
  </DomainObject.Predmet.StrankaListNazivFormated>
  <DomainObject.Predmet.StrankaListNazivFormatedOIB>
    <izvorni_sadrzaj>
      <item>SORA POSREDOVANJE d.o.o., OIB 02650951604</item>
    </izvorni_sadrzaj>
    <derivirana_varijabla naziv="DomainObject.Predmet.StrankaListNazivFormatedOIB_1">
      <item>SORA POSREDOVANJE d.o.o., OIB 02650951604</item>
    </derivirana_varijabla>
  </DomainObject.Predmet.StrankaListNazivFormatedOIB>
  <DomainObject.Predmet.ProtuStrankaListFormated>
    <izvorni_sadrzaj>
      <item>SORA POSREDOVANJE d.o.o.</item>
    </izvorni_sadrzaj>
    <derivirana_varijabla naziv="DomainObject.Predmet.ProtuStrankaListFormated_1">
      <item>SORA POSREDOVANJE d.o.o.</item>
    </derivirana_varijabla>
  </DomainObject.Predmet.ProtuStrankaListFormated>
  <DomainObject.Predmet.ProtuStrankaListFormatedOIB>
    <izvorni_sadrzaj>
      <item>SORA POSREDOVANJE d.o.o., OIB 02650951604</item>
    </izvorni_sadrzaj>
    <derivirana_varijabla naziv="DomainObject.Predmet.ProtuStrankaListFormatedOIB_1">
      <item>SORA POSREDOVANJE d.o.o., OIB 02650951604</item>
    </derivirana_varijabla>
  </DomainObject.Predmet.ProtuStrankaListFormatedOIB>
  <DomainObject.Predmet.ProtuStrankaListFormatedWithAdress>
    <izvorni_sadrzaj>
      <item>SORA POSREDOVANJE d.o.o., Selska cesta 90/a, 10000 Zagreb</item>
    </izvorni_sadrzaj>
    <derivirana_varijabla naziv="DomainObject.Predmet.ProtuStrankaListFormatedWithAdress_1">
      <item>SORA POSREDOVANJE d.o.o., Selska cesta 90/a, 10000 Zagreb</item>
    </derivirana_varijabla>
  </DomainObject.Predmet.ProtuStrankaListFormatedWithAdress>
  <DomainObject.Predmet.ProtuStrankaListFormatedWithAdressOIB>
    <izvorni_sadrzaj>
      <item>SORA POSREDOVANJE d.o.o., OIB 02650951604, Selska cesta 90/a, 10000 Zagreb</item>
    </izvorni_sadrzaj>
    <derivirana_varijabla naziv="DomainObject.Predmet.ProtuStrankaListFormatedWithAdressOIB_1">
      <item>SORA POSREDOVANJE d.o.o., OIB 02650951604, Selska cesta 90/a, 10000 Zagreb</item>
    </derivirana_varijabla>
  </DomainObject.Predmet.ProtuStrankaListFormatedWithAdressOIB>
  <DomainObject.Predmet.ProtuStrankaListNazivFormated>
    <izvorni_sadrzaj>
      <item>SORA POSREDOVANJE d.o.o.</item>
    </izvorni_sadrzaj>
    <derivirana_varijabla naziv="DomainObject.Predmet.ProtuStrankaListNazivFormated_1">
      <item>SORA POSREDOVANJE d.o.o.</item>
    </derivirana_varijabla>
  </DomainObject.Predmet.ProtuStrankaListNazivFormated>
  <DomainObject.Predmet.ProtuStrankaListNazivFormatedOIB>
    <izvorni_sadrzaj>
      <item>SORA POSREDOVANJE d.o.o., OIB 02650951604</item>
    </izvorni_sadrzaj>
    <derivirana_varijabla naziv="DomainObject.Predmet.ProtuStrankaListNazivFormatedOIB_1">
      <item>SORA POSREDOVANJE d.o.o., OIB 02650951604</item>
    </derivirana_varijabla>
  </DomainObject.Predmet.ProtuStrankaListNazivFormatedOIB>
  <DomainObject.Predmet.OstaliListFormated>
    <izvorni_sadrzaj>
      <item>Ana Markotić</item>
    </izvorni_sadrzaj>
    <derivirana_varijabla naziv="DomainObject.Predmet.OstaliListFormated_1">
      <item>Ana Markotić</item>
    </derivirana_varijabla>
  </DomainObject.Predmet.OstaliListFormated>
  <DomainObject.Predmet.OstaliListFormatedOIB>
    <izvorni_sadrzaj>
      <item>Ana Markotić, OIB 61259925027</item>
    </izvorni_sadrzaj>
    <derivirana_varijabla naziv="DomainObject.Predmet.OstaliListFormatedOIB_1">
      <item>Ana Markotić, OIB 61259925027</item>
    </derivirana_varijabla>
  </DomainObject.Predmet.OstaliListFormatedOIB>
  <DomainObject.Predmet.OstaliListFormatedWithAdress>
    <izvorni_sadrzaj>
      <item>Ana Markotić, Hruševečka Ulica 11, 10000 Zagreb</item>
    </izvorni_sadrzaj>
    <derivirana_varijabla naziv="DomainObject.Predmet.OstaliListFormatedWithAdress_1">
      <item>Ana Markotić, Hruševečka Ulica 11, 10000 Zagreb</item>
    </derivirana_varijabla>
  </DomainObject.Predmet.OstaliListFormatedWithAdress>
  <DomainObject.Predmet.OstaliListFormatedWithAdressOIB>
    <izvorni_sadrzaj>
      <item>Ana Markotić, OIB 61259925027, Hruševečka Ulica 11, 10000 Zagreb</item>
    </izvorni_sadrzaj>
    <derivirana_varijabla naziv="DomainObject.Predmet.OstaliListFormatedWithAdressOIB_1">
      <item>Ana Markotić, OIB 61259925027, Hruševečka Ulica 11, 10000 Zagreb</item>
    </derivirana_varijabla>
  </DomainObject.Predmet.OstaliListFormatedWithAdressOIB>
  <DomainObject.Predmet.OstaliListNazivFormated>
    <izvorni_sadrzaj>
      <item>Ana Markotić</item>
    </izvorni_sadrzaj>
    <derivirana_varijabla naziv="DomainObject.Predmet.OstaliListNazivFormated_1">
      <item>Ana Markotić</item>
    </derivirana_varijabla>
  </DomainObject.Predmet.OstaliListNazivFormated>
  <DomainObject.Predmet.OstaliListNazivFormatedOIB>
    <izvorni_sadrzaj>
      <item>Ana Markotić, OIB 61259925027</item>
    </izvorni_sadrzaj>
    <derivirana_varijabla naziv="DomainObject.Predmet.OstaliListNazivFormatedOIB_1">
      <item>Ana Markotić, OIB 61259925027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SORA POSREDOVANJE d.o.o.</izvorni_sadrzaj>
    <derivirana_varijabla naziv="DomainObject.Predmet.StrankaIDrugi_1">SORA POSREDOVANJE d.o.o.</derivirana_varijabla>
  </DomainObject.Predmet.StrankaIDrugi>
  <DomainObject.Predmet.ProtustrankaIDrugi>
    <izvorni_sadrzaj>SORA POSREDOVANJE d.o.o.</izvorni_sadrzaj>
    <derivirana_varijabla naziv="DomainObject.Predmet.ProtustrankaIDrugi_1">SORA POSREDOVANJE d.o.o.</derivirana_varijabla>
  </DomainObject.Predmet.ProtustrankaIDrugi>
  <DomainObject.Predmet.StrankaIDrugiAdressOIB>
    <izvorni_sadrzaj>SORA POSREDOVANJE d.o.o., OIB 02650951604, Selska cesta 90/a, 10000 Zagreb</izvorni_sadrzaj>
    <derivirana_varijabla naziv="DomainObject.Predmet.StrankaIDrugiAdressOIB_1">SORA POSREDOVANJE d.o.o., OIB 02650951604, Selska cesta 90/a, 10000 Zagreb</derivirana_varijabla>
  </DomainObject.Predmet.StrankaIDrugiAdressOIB>
  <DomainObject.Predmet.ProtustrankaIDrugiAdressOIB>
    <izvorni_sadrzaj>SORA POSREDOVANJE d.o.o., OIB 02650951604, Selska cesta 90/a, 10000 Zagreb</izvorni_sadrzaj>
    <derivirana_varijabla naziv="DomainObject.Predmet.ProtustrankaIDrugiAdressOIB_1">SORA POSREDOVANJE d.o.o., OIB 02650951604, Selska cesta 90/a,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SORA POSREDOVANJE d.o.o.</item>
      <item>SORA POSREDOVANJE d.o.o.</item>
      <item>Ana Markotić</item>
    </izvorni_sadrzaj>
    <derivirana_varijabla naziv="DomainObject.Predmet.SudioniciListNaziv_1">
      <item>SORA POSREDOVANJE d.o.o.</item>
      <item>SORA POSREDOVANJE d.o.o.</item>
      <item>Ana Markotić</item>
    </derivirana_varijabla>
  </DomainObject.Predmet.SudioniciListNaziv>
  <DomainObject.Predmet.SudioniciListAdressOIB>
    <izvorni_sadrzaj>
      <item>SORA POSREDOVANJE d.o.o., OIB 02650951604, Selska cesta 90/a,10000 Zagreb</item>
      <item>SORA POSREDOVANJE d.o.o., OIB 02650951604, Selska cesta 90/a,10000 Zagreb</item>
      <item>Ana Markotić, OIB 61259925027, Hruševečka Ulica 11,10000 Zagreb</item>
    </izvorni_sadrzaj>
    <derivirana_varijabla naziv="DomainObject.Predmet.SudioniciListAdressOIB_1">
      <item>SORA POSREDOVANJE d.o.o., OIB 02650951604, Selska cesta 90/a,10000 Zagreb</item>
      <item>SORA POSREDOVANJE d.o.o., OIB 02650951604, Selska cesta 90/a,10000 Zagreb</item>
      <item>Ana Markotić, OIB 61259925027, Hruševečka Ulica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02650951604</item>
      <item>, OIB 02650951604</item>
      <item>, OIB 61259925027</item>
    </izvorni_sadrzaj>
    <derivirana_varijabla naziv="DomainObject.Predmet.SudioniciListNazivOIB_1">
      <item>, OIB 02650951604</item>
      <item>, OIB 02650951604</item>
      <item>, OIB 61259925027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85133E-5237-45AB-B766-43FF09BEA9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1383</properties:Words>
  <properties:Characters>7613</properties:Characters>
  <properties:Lines>165</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2018-06-06T12:17:00Z</dcterms:created>
  <dc:creator>Korisnik</dc:creator>
  <cp:lastModifiedBy>Renata Klokočki</cp:lastModifiedBy>
  <cp:lastPrinted>2018-06-06T12:24:00Z</cp:lastPrinted>
  <dcterms:modified xmlns:xsi="http://www.w3.org/2001/XMLSchema-instance" xsi:type="dcterms:W3CDTF">2018-06-06T12:25:00Z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SORA POSREDOVANJE.docx)</vt:lpwstr>
  </prop:property>
  <prop:property name="CC_coloring" pid="4" fmtid="{D5CDD505-2E9C-101B-9397-08002B2CF9AE}">
    <vt:bool>false</vt:bool>
  </prop:property>
  <prop:property name="BrojStranica" pid="5" fmtid="{D5CDD505-2E9C-101B-9397-08002B2CF9AE}">
    <vt:i4>4</vt:i4>
  </prop:property>
</prop:Properties>
</file>