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2ac0" w14:paraId="aa42ac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2460C">
        <w:t>1580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86675">
        <w:t xml:space="preserve">18.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2460C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2460C">
        <w:t xml:space="preserve">PADOMA STUDIO j.d.o.o.,  Zagreb, Hrgovići 69, OIB </w:t>
      </w:r>
      <w:r w:rsidR="0022460C" w:rsidRPr="0022460C">
        <w:t>08702980954</w:t>
      </w:r>
      <w:r w:rsidR="00830DE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2460C">
        <w:t>8.966,52</w:t>
      </w:r>
      <w:r w:rsidR="00786675">
        <w:t xml:space="preserve"> 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2460C">
        <w:t>18.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056F0D">
        <w:t>,v.r.</w:t>
      </w:r>
      <w:r w:rsidR="00997C6E"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056F0D" w:rsidP="007D25E4" w:rsidR="00056F0D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056F0D" w:rsidP="007D25E4" w:rsidR="00056F0D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F0D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2460C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86675"/>
    <w:rsid w:val="00790BAE"/>
    <w:rsid w:val="007B5AFD"/>
    <w:rsid w:val="007D5A5D"/>
    <w:rsid w:val="007F12D4"/>
    <w:rsid w:val="008155E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6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F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F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F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F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6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F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F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F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F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St-1580/2018</izvorni_sadrzaj>
    <derivirana_varijabla naziv="DomainObject.Predmet.OznakaBroj_1">St-1580/2018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PADOMA STUDIO j.d.o.o. za usluge zastupanog po punomoćniku Patrik Bakić</izvorni_sadrzaj>
    <derivirana_varijabla naziv="DomainObject.Predmet.ProtustrankaFormated_1">  PADOMA STUDIO j.d.o.o. za usluge zastupanog po punomoćniku Patrik Bakić</derivirana_varijabla>
  </DomainObject.Predmet.ProtustrankaFormated>
  <DomainObject.Predmet.ProtustrankaFormatedOIB>
    <izvorni_sadrzaj>  PADOMA STUDIO j.d.o.o. za usluge, OIB 08702980954 zastupanog po punomoćniku Patrik Bakić</izvorni_sadrzaj>
    <derivirana_varijabla naziv="DomainObject.Predmet.ProtustrankaFormatedOIB_1">  PADOMA STUDIO j.d.o.o. za usluge, OIB 08702980954 zastupanog po punomoćniku Patrik Bakić</derivirana_varijabla>
  </DomainObject.Predmet.ProtustrankaFormatedOIB>
  <DomainObject.Predmet.ProtustrankaFormatedWithAdress>
    <izvorni_sadrzaj> PADOMA STUDIO j.d.o.o. za usluge, Hrgovići 69, 10000 Zagreb zastupanog po punomoćniku Patrik Bakić</izvorni_sadrzaj>
    <derivirana_varijabla naziv="DomainObject.Predmet.ProtustrankaFormatedWithAdress_1"> PADOMA STUDIO j.d.o.o. za usluge, Hrgovići 69, 10000 Zagreb zastupanog po punomoćniku Patrik Bakić</derivirana_varijabla>
  </DomainObject.Predmet.ProtustrankaFormatedWithAdress>
  <DomainObject.Predmet.ProtustrankaFormatedWithAdressOIB>
    <izvorni_sadrzaj> PADOMA STUDIO j.d.o.o. za usluge, OIB 08702980954, Hrgovići 69, 10000 Zagreb zastupanog po punomoćniku Patrik Bakić</izvorni_sadrzaj>
    <derivirana_varijabla naziv="DomainObject.Predmet.ProtustrankaFormatedWithAdressOIB_1"> PADOMA STUDIO j.d.o.o. za usluge, OIB 08702980954, Hrgovići 69, 10000 Zagreb zastupanog po punomoćniku Patrik Bakić</derivirana_varijabla>
  </DomainObject.Predmet.ProtustrankaFormatedWithAdressOIB>
  <DomainObject.Predmet.ProtustrankaWithAdress>
    <izvorni_sadrzaj>PADOMA STUDIO j.d.o.o. za usluge Hrgovići 69, 10000 Zagreb</izvorni_sadrzaj>
    <derivirana_varijabla naziv="DomainObject.Predmet.ProtustrankaWithAdress_1">PADOMA STUDIO j.d.o.o. za usluge Hrgovići 69, 10000 Zagreb</derivirana_varijabla>
  </DomainObject.Predmet.ProtustrankaWithAdress>
  <DomainObject.Predmet.ProtustrankaWithAdressOIB>
    <izvorni_sadrzaj>PADOMA STUDIO j.d.o.o. za usluge, OIB 08702980954, Hrgovići 69, 10000 Zagreb</izvorni_sadrzaj>
    <derivirana_varijabla naziv="DomainObject.Predmet.ProtustrankaWithAdressOIB_1">PADOMA STUDIO j.d.o.o. za usluge, OIB 08702980954, Hrgovići 69, 10000 Zagreb</derivirana_varijabla>
  </DomainObject.Predmet.ProtustrankaWithAdressOIB>
  <DomainObject.Predmet.ProtustrankaNazivFormated>
    <izvorni_sadrzaj>PADOMA STUDIO j.d.o.o. za usluge</izvorni_sadrzaj>
    <derivirana_varijabla naziv="DomainObject.Predmet.ProtustrankaNazivFormated_1">PADOMA STUDIO j.d.o.o. za usluge</derivirana_varijabla>
  </DomainObject.Predmet.ProtustrankaNazivFormated>
  <DomainObject.Predmet.ProtustrankaNazivFormatedOIB>
    <izvorni_sadrzaj>PADOMA STUDIO j.d.o.o. za usluge, OIB 08702980954</izvorni_sadrzaj>
    <derivirana_varijabla naziv="DomainObject.Predmet.ProtustrankaNazivFormatedOIB_1">PADOMA STUDIO j.d.o.o. za usluge, OIB 08702980954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PADOMA STUDIO j.d.o.o. za usluge zastupanog po punomoćniku Patrik Bakić</item>
    </izvorni_sadrzaj>
    <derivirana_varijabla naziv="DomainObject.Predmet.ProtuStrankaListFormated_1">
      <item>PADOMA STUDIO j.d.o.o. za usluge zastupanog po punomoćniku Patrik Bakić</item>
    </derivirana_varijabla>
  </DomainObject.Predmet.ProtuStrankaListFormated>
  <DomainObject.Predmet.ProtuStrankaListFormatedOIB>
    <izvorni_sadrzaj>
      <item>PADOMA STUDIO j.d.o.o. za usluge, OIB 08702980954 zastupanog po punomoćniku Patrik Bakić</item>
    </izvorni_sadrzaj>
    <derivirana_varijabla naziv="DomainObject.Predmet.ProtuStrankaListFormatedOIB_1">
      <item>PADOMA STUDIO j.d.o.o. za usluge, OIB 08702980954 zastupanog po punomoćniku Patrik Bakić</item>
    </derivirana_varijabla>
  </DomainObject.Predmet.ProtuStrankaListFormatedOIB>
  <DomainObject.Predmet.ProtuStrankaListFormatedWithAdress>
    <izvorni_sadrzaj>
      <item>PADOMA STUDIO j.d.o.o. za usluge, Hrgovići 69, 10000 Zagreb zastupanog po punomoćniku Patrik Bakić</item>
    </izvorni_sadrzaj>
    <derivirana_varijabla naziv="DomainObject.Predmet.ProtuStrankaListFormatedWithAdress_1">
      <item>PADOMA STUDIO j.d.o.o. za usluge, Hrgovići 69, 10000 Zagreb zastupanog po punomoćniku Patrik Bakić</item>
    </derivirana_varijabla>
  </DomainObject.Predmet.ProtuStrankaListFormatedWithAdress>
  <DomainObject.Predmet.ProtuStrankaListFormatedWithAdressOIB>
    <izvorni_sadrzaj>
      <item>PADOMA STUDIO j.d.o.o. za usluge, OIB 08702980954, Hrgovići 69, 10000 Zagreb zastupanog po punomoćniku Patrik Bakić</item>
    </izvorni_sadrzaj>
    <derivirana_varijabla naziv="DomainObject.Predmet.ProtuStrankaListFormatedWithAdressOIB_1">
      <item>PADOMA STUDIO j.d.o.o. za usluge, OIB 08702980954, Hrgovići 69, 10000 Zagreb zastupanog po punomoćniku Patrik Bakić</item>
    </derivirana_varijabla>
  </DomainObject.Predmet.ProtuStrankaListFormatedWithAdressOIB>
  <DomainObject.Predmet.ProtuStrankaListNazivFormated>
    <izvorni_sadrzaj>
      <item>PADOMA STUDIO j.d.o.o. za usluge</item>
    </izvorni_sadrzaj>
    <derivirana_varijabla naziv="DomainObject.Predmet.ProtuStrankaListNazivFormated_1">
      <item>PADOMA STUDIO j.d.o.o. za usluge</item>
    </derivirana_varijabla>
  </DomainObject.Predmet.ProtuStrankaListNazivFormated>
  <DomainObject.Predmet.ProtuStrankaListNazivFormatedOIB>
    <izvorni_sadrzaj>
      <item>PADOMA STUDIO j.d.o.o. za usluge, OIB 08702980954</item>
    </izvorni_sadrzaj>
    <derivirana_varijabla naziv="DomainObject.Predmet.ProtuStrankaListNazivFormatedOIB_1">
      <item>PADOMA STUDIO j.d.o.o. za usluge, OIB 08702980954</item>
    </derivirana_varijabla>
  </DomainObject.Predmet.ProtuStrankaListNazivFormatedOIB>
  <DomainObject.Predmet.OstaliListFormated>
    <izvorni_sadrzaj>
      <item>Patrik Bakić punomoćnik sudionika u postupku PADOMA STUDIO j.d.o.o. za usluge</item>
    </izvorni_sadrzaj>
    <derivirana_varijabla naziv="DomainObject.Predmet.OstaliListFormated_1">
      <item>Patrik Bakić punomoćnik sudionika u postupku PADOMA STUDIO j.d.o.o. za usluge</item>
    </derivirana_varijabla>
  </DomainObject.Predmet.OstaliListFormated>
  <DomainObject.Predmet.OstaliListFormatedOIB>
    <izvorni_sadrzaj>
      <item>Patrik Bakić, OIB 63878947422 punomoćnik sudionika u postupku PADOMA STUDIO j.d.o.o. za usluge</item>
    </izvorni_sadrzaj>
    <derivirana_varijabla naziv="DomainObject.Predmet.OstaliListFormatedOIB_1">
      <item>Patrik Bakić, OIB 63878947422 punomoćnik sudionika u postupku PADOMA STUDIO j.d.o.o. za usluge</item>
    </derivirana_varijabla>
  </DomainObject.Predmet.OstaliListFormatedOIB>
  <DomainObject.Predmet.OstaliListFormatedWithAdress>
    <izvorni_sadrzaj>
      <item>Patrik Bakić, Branjevinski Put 4, 10000 Zagreb punomoćnik sudionika u postupku PADOMA STUDIO j.d.o.o. za usluge</item>
    </izvorni_sadrzaj>
    <derivirana_varijabla naziv="DomainObject.Predmet.OstaliListFormatedWithAdress_1">
      <item>Patrik Bakić, Branjevinski Put 4, 10000 Zagreb punomoćnik sudionika u postupku PADOMA STUDIO j.d.o.o. za usluge</item>
    </derivirana_varijabla>
  </DomainObject.Predmet.OstaliListFormatedWithAdress>
  <DomainObject.Predmet.OstaliListFormatedWithAdressOIB>
    <izvorni_sadrzaj>
      <item>Patrik Bakić, OIB 63878947422, Branjevinski Put 4, 10000 Zagreb punomoćnik sudionika u postupku PADOMA STUDIO j.d.o.o. za usluge</item>
    </izvorni_sadrzaj>
    <derivirana_varijabla naziv="DomainObject.Predmet.OstaliListFormatedWithAdressOIB_1">
      <item>Patrik Bakić, OIB 63878947422, Branjevinski Put 4, 10000 Zagreb punomoćnik sudionika u postupku PADOMA STUDIO j.d.o.o. za usluge</item>
    </derivirana_varijabla>
  </DomainObject.Predmet.OstaliListFormatedWithAdressOIB>
  <DomainObject.Predmet.OstaliListNazivFormated>
    <izvorni_sadrzaj>
      <item>Patrik Bakić</item>
    </izvorni_sadrzaj>
    <derivirana_varijabla naziv="DomainObject.Predmet.OstaliListNazivFormated_1">
      <item>Patrik Bakić</item>
    </derivirana_varijabla>
  </DomainObject.Predmet.OstaliListNazivFormated>
  <DomainObject.Predmet.OstaliListNazivFormatedOIB>
    <izvorni_sadrzaj>
      <item>Patrik Bakić, OIB 63878947422</item>
    </izvorni_sadrzaj>
    <derivirana_varijabla naziv="DomainObject.Predmet.OstaliListNazivFormatedOIB_1">
      <item>Patrik Bakić, OIB 63878947422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PADOMA STUDIO j.d.o.o. za usluge</izvorni_sadrzaj>
    <derivirana_varijabla naziv="DomainObject.Predmet.ProtustrankaIDrugi_1">PADOMA STUDIO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PADOMA STUDIO j.d.o.o. za usluge, OIB 08702980954, Hrgovići 69, 10000 Zagreb</izvorni_sadrzaj>
    <derivirana_varijabla naziv="DomainObject.Predmet.ProtustrankaIDrugiAdressOIB_1">PADOMA STUDIO j.d.o.o. za usluge, OIB 08702980954, Hrgovići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PADOMA STUDIO j.d.o.o. za usluge</item>
      <item>FINA Regionalni centar Zagreb</item>
      <item>Patrik Bakić</item>
    </izvorni_sadrzaj>
    <derivirana_varijabla naziv="DomainObject.Predmet.SudioniciListNaziv_1">
      <item>PADOMA STUDIO j.d.o.o. za usluge</item>
      <item>FINA Regionalni centar Zagreb</item>
      <item>Patrik Bakić</item>
    </derivirana_varijabla>
  </DomainObject.Predmet.SudioniciListNaziv>
  <DomainObject.Predmet.SudioniciListAdressOIB>
    <izvorni_sadrzaj>
      <item>PADOMA STUDIO j.d.o.o. za usluge, OIB 08702980954, Hrgovići 69,10000 Zagreb</item>
      <item>FINA Regionalni centar Zagreb, OIB 85821130368, Trg svibanjskih žrtava 1995. 1,10000 Zagreb</item>
      <item>Patrik Bakić, OIB 63878947422, Branjevinski Put 4,10000 Zagreb</item>
    </izvorni_sadrzaj>
    <derivirana_varijabla naziv="DomainObject.Predmet.SudioniciListAdressOIB_1">
      <item>PADOMA STUDIO j.d.o.o. za usluge, OIB 08702980954, Hrgovići 69,10000 Zagreb</item>
      <item>FINA Regionalni centar Zagreb, OIB 85821130368, Trg svibanjskih žrtava 1995. 1,10000 Zagreb</item>
      <item>Patrik Bakić, OIB 63878947422, Branjevinski Put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08702980954</item>
      <item>, OIB 85821130368</item>
      <item>, OIB 63878947422</item>
    </izvorni_sadrzaj>
    <derivirana_varijabla naziv="DomainObject.Predmet.SudioniciListNazivOIB_1">
      <item>, OIB 08702980954</item>
      <item>, OIB 85821130368</item>
      <item>, OIB 63878947422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1322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2018-07-18T08:52:00Z</dcterms:created>
  <dc:creator>ilukac</dc:creator>
  <cp:lastModifiedBy>Višnja Svečak</cp:lastModifiedBy>
  <cp:lastPrinted>2018-07-18T08:52:00Z</cp:lastPrinted>
  <dcterms:modified xmlns:xsi="http://www.w3.org/2001/XMLSchema-instance" xsi:type="dcterms:W3CDTF">2018-07-18T11:21:00Z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1580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