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3ac77" w14:paraId="363ac77" w:rsidRDefault="00AE649C" w:rsidP="006F1D13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6F1D13" w:rsidP="006F1D13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6F1D13" w:rsidP="006F1D13" w:rsidR="00AE649C" w:rsidRPr="00B76F3C">
      <w:pPr>
        <w:pStyle w:val="SudNaziv"/>
      </w:pPr>
      <w:r>
        <w:t>TRGOVAČKI SUD U VARAŽDINU</w:t>
      </w:r>
    </w:p>
    <w:p w:rsidRDefault="006F1D13" w:rsidP="006F1D13" w:rsidR="006F1D13">
      <w:pPr>
        <w:spacing w:after="0"/>
        <w:jc w:val="center"/>
      </w:pPr>
    </w:p>
    <w:p w:rsidRDefault="006F1D13" w:rsidP="006F1D13" w:rsidR="006F1D13">
      <w:pPr>
        <w:spacing w:after="0"/>
        <w:jc w:val="center"/>
      </w:pPr>
    </w:p>
    <w:p w:rsidRDefault="006F1D13" w:rsidP="006F1D13" w:rsidR="006F1D13">
      <w:pPr>
        <w:spacing w:after="0"/>
        <w:jc w:val="center"/>
      </w:pPr>
    </w:p>
    <w:p w:rsidRDefault="006F1D13" w:rsidP="006F1D13" w:rsidR="006F1D13">
      <w:pPr>
        <w:spacing w:after="0"/>
        <w:jc w:val="center"/>
      </w:pPr>
    </w:p>
    <w:p w:rsidRDefault="006F1D13" w:rsidP="006F1D13" w:rsidR="006F1D13">
      <w:pPr>
        <w:spacing w:after="0"/>
      </w:pPr>
      <w:r>
        <w:t xml:space="preserve">                                        U  I M E  R E P U B L I K E  H R V A T S K E</w:t>
      </w:r>
    </w:p>
    <w:p w:rsidRDefault="006F1D13" w:rsidP="006F1D13" w:rsidR="006F1D13">
      <w:pPr>
        <w:spacing w:after="0"/>
      </w:pPr>
    </w:p>
    <w:p w:rsidRDefault="006F1D13" w:rsidP="006F1D13" w:rsidR="006F1D13">
      <w:pPr>
        <w:spacing w:after="0"/>
        <w:jc w:val="center"/>
      </w:pPr>
      <w:r>
        <w:t>R J E Š E NJ E</w:t>
      </w:r>
    </w:p>
    <w:p w:rsidRDefault="006F1D13" w:rsidP="006F1D13" w:rsidR="006F1D13">
      <w:pPr>
        <w:spacing w:after="0"/>
      </w:pPr>
    </w:p>
    <w:p w:rsidRDefault="006F1D13" w:rsidP="006F1D13" w:rsidR="006F1D13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NO j.d.o.o. za usluge i trgovinu, Križevci, Ulica Dragutina Renarića 35, OIB: 47392221059, dana 12. travnja 2016., </w:t>
      </w:r>
    </w:p>
    <w:p w:rsidRDefault="006F1D13" w:rsidP="006F1D13" w:rsidR="006F1D13">
      <w:pPr>
        <w:spacing w:after="0"/>
        <w:jc w:val="both"/>
      </w:pPr>
    </w:p>
    <w:p w:rsidRDefault="006F1D13" w:rsidP="006F1D13" w:rsidR="006F1D13">
      <w:pPr>
        <w:spacing w:after="0"/>
        <w:jc w:val="center"/>
      </w:pPr>
      <w:r>
        <w:t>r i j e š i o  j e</w:t>
      </w:r>
    </w:p>
    <w:p w:rsidRDefault="006F1D13" w:rsidP="006F1D13" w:rsidR="006F1D13">
      <w:pPr>
        <w:spacing w:after="0"/>
      </w:pPr>
    </w:p>
    <w:p w:rsidRDefault="006F1D13" w:rsidP="006F1D13" w:rsidR="006F1D13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NO j.d.o.o. za usluge i trgovinu, Križevci, Ulica Dragutina Renarića 35, OIB: 47392221059, s danom 12. travnja 2016. u 15,00 sati.</w:t>
      </w:r>
    </w:p>
    <w:p w:rsidRDefault="006F1D13" w:rsidP="006F1D13" w:rsidR="006F1D13">
      <w:pPr>
        <w:spacing w:after="0"/>
        <w:ind w:hanging="708" w:left="1413"/>
        <w:jc w:val="both"/>
        <w:rPr>
          <w:szCs w:val="20"/>
        </w:rPr>
      </w:pPr>
    </w:p>
    <w:p w:rsidRDefault="006F1D13" w:rsidP="006F1D13" w:rsidR="006F1D13">
      <w:pPr>
        <w:spacing w:after="0"/>
        <w:ind w:hanging="705" w:left="1410"/>
        <w:jc w:val="both"/>
      </w:pPr>
      <w:r>
        <w:t>II</w:t>
      </w:r>
      <w:r>
        <w:tab/>
        <w:t>Za stečajnog upravitelja imenuje se Irena Pikija iz Varaždina, Trakošćanska 18, OIB: 10075192446.</w:t>
      </w:r>
    </w:p>
    <w:p w:rsidRDefault="006F1D13" w:rsidP="006F1D13" w:rsidR="006F1D13">
      <w:pPr>
        <w:spacing w:after="0"/>
        <w:ind w:hanging="705" w:left="1410"/>
        <w:jc w:val="both"/>
      </w:pPr>
    </w:p>
    <w:p w:rsidRDefault="006F1D13" w:rsidP="006F1D13" w:rsidR="006F1D13">
      <w:pPr>
        <w:spacing w:after="0"/>
        <w:ind w:hanging="708" w:left="1413"/>
        <w:jc w:val="both"/>
      </w:pPr>
      <w:r>
        <w:t>III</w:t>
      </w:r>
      <w:r>
        <w:tab/>
        <w:t>Zaključuje se stečajni postupak nad stečajnim dužnikom NO j.d.o.o. za usluge i trgovinu, Križevci, Ulica Dragutina Renarića 35, OIB: 47392221059.</w:t>
      </w:r>
    </w:p>
    <w:p w:rsidRDefault="006F1D13" w:rsidP="006F1D13" w:rsidR="006F1D13">
      <w:pPr>
        <w:spacing w:after="0"/>
        <w:ind w:hanging="705" w:left="1410"/>
        <w:jc w:val="both"/>
      </w:pPr>
    </w:p>
    <w:p w:rsidRDefault="006F1D13" w:rsidP="006F1D13" w:rsidR="006F1D13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6F1D13" w:rsidP="006F1D13" w:rsidR="006F1D13">
      <w:pPr>
        <w:spacing w:after="0"/>
        <w:jc w:val="both"/>
      </w:pPr>
    </w:p>
    <w:p w:rsidRDefault="006F1D13" w:rsidP="006F1D13" w:rsidR="006F1D13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NO j.d.o.o. za usluge i trgovinu, Križevci, Ulica Dragutina Renarića 35, OIB: 47392221059, bit će brisan iz sudskog registra.</w:t>
      </w:r>
    </w:p>
    <w:p w:rsidRDefault="006F1D13" w:rsidP="006F1D13" w:rsidR="006F1D13">
      <w:pPr>
        <w:spacing w:after="0"/>
        <w:jc w:val="center"/>
      </w:pPr>
    </w:p>
    <w:p w:rsidRDefault="006F1D13" w:rsidP="006F1D13" w:rsidR="006F1D13">
      <w:pPr>
        <w:spacing w:after="0"/>
        <w:jc w:val="center"/>
      </w:pPr>
      <w:r>
        <w:t>Obrazloženje</w:t>
      </w:r>
    </w:p>
    <w:p w:rsidRDefault="006F1D13" w:rsidP="006F1D13" w:rsidR="006F1D13">
      <w:pPr>
        <w:spacing w:after="0"/>
      </w:pPr>
    </w:p>
    <w:p w:rsidRDefault="006F1D13" w:rsidP="006F1D13" w:rsidR="006F1D13">
      <w:pPr>
        <w:spacing w:after="0"/>
        <w:jc w:val="both"/>
      </w:pPr>
      <w:r>
        <w:tab/>
        <w:t>Predlagatelj Financijska agencija Regionalni centar Zagreb, Podružnica Varaždin je dana 27. studenoga 2015.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imovine i obveza dužnika na propisanom obrascu i kojim je pozvao vjerovnike da najkasnije u roku od 45 dana od objave oglasa predlože otvaranje stečajnoga postupka.</w:t>
      </w:r>
    </w:p>
    <w:p w:rsidRDefault="006F1D13" w:rsidP="006F1D13" w:rsidR="006F1D13">
      <w:pPr>
        <w:spacing w:after="0"/>
        <w:jc w:val="both"/>
      </w:pPr>
    </w:p>
    <w:p w:rsidRDefault="006F1D13" w:rsidP="006F1D13" w:rsidR="006F1D13">
      <w:pPr>
        <w:spacing w:after="0"/>
        <w:jc w:val="both"/>
      </w:pPr>
    </w:p>
    <w:p w:rsidRDefault="006F1D13" w:rsidP="006F1D13" w:rsidR="006F1D13">
      <w:pPr>
        <w:spacing w:after="0"/>
        <w:jc w:val="both"/>
      </w:pPr>
    </w:p>
    <w:p w:rsidRDefault="006F1D13" w:rsidP="006F1D13" w:rsidR="006F1D13">
      <w:pPr>
        <w:spacing w:after="0"/>
      </w:pPr>
    </w:p>
    <w:p w:rsidRDefault="006F1D13" w:rsidP="006F1D13" w:rsidR="006F1D13">
      <w:pPr>
        <w:spacing w:after="0"/>
        <w:jc w:val="both"/>
      </w:pPr>
      <w:r>
        <w:tab/>
        <w:t>Kako osoba ovlaštena za zastupanje pravne osobe u roku od 15 dana nije podnijela javnobilježnički ovjerovljeni prokazni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6F1D13" w:rsidP="006F1D13" w:rsidR="006F1D13">
      <w:pPr>
        <w:spacing w:after="0"/>
      </w:pPr>
    </w:p>
    <w:p w:rsidRDefault="006F1D13" w:rsidP="006F1D13" w:rsidR="006F1D13">
      <w:pPr>
        <w:spacing w:after="0"/>
        <w:jc w:val="center"/>
      </w:pPr>
      <w:r>
        <w:t>U Varaždinu 12. travnja 2016.</w:t>
      </w:r>
    </w:p>
    <w:p w:rsidRDefault="006F1D13" w:rsidP="006F1D13" w:rsidR="006F1D13">
      <w:pPr>
        <w:spacing w:after="0"/>
        <w:jc w:val="center"/>
      </w:pPr>
    </w:p>
    <w:p w:rsidRDefault="006F1D13" w:rsidP="006F1D13" w:rsidR="006F1D13">
      <w:pPr>
        <w:spacing w:after="0"/>
        <w:jc w:val="center"/>
      </w:pPr>
    </w:p>
    <w:p w:rsidRDefault="006F1D13" w:rsidP="006F1D13" w:rsidR="006F1D1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6F1D13" w:rsidP="006F1D13" w:rsidR="006F1D13">
      <w:pPr>
        <w:spacing w:after="0"/>
      </w:pPr>
    </w:p>
    <w:p w:rsidRDefault="006F1D13" w:rsidP="006F1D13" w:rsidR="006F1D1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Marija Levanić-Škerbić</w:t>
      </w:r>
    </w:p>
    <w:p w:rsidRDefault="006F1D13" w:rsidP="006F1D13" w:rsidR="006F1D13">
      <w:pPr>
        <w:spacing w:after="0"/>
      </w:pPr>
    </w:p>
    <w:p w:rsidRDefault="006F1D13" w:rsidP="006F1D13" w:rsidR="006F1D1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F1D13" w:rsidP="006F1D13" w:rsidR="006F1D1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F1D13" w:rsidP="006F1D13" w:rsidR="006F1D13">
      <w:pPr>
        <w:spacing w:after="0"/>
        <w:ind w:firstLine="708"/>
      </w:pPr>
      <w:r>
        <w:t>Uputa o pravnom lijeku:</w:t>
      </w:r>
    </w:p>
    <w:p w:rsidRDefault="006F1D13" w:rsidP="006F1D13" w:rsidR="006F1D13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6F1D13" w:rsidP="006F1D13" w:rsidR="006F1D13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F1D13" w:rsidP="006F1D13" w:rsidR="006F1D13">
      <w:pPr>
        <w:spacing w:after="0"/>
      </w:pPr>
    </w:p>
    <w:p w:rsidRDefault="006F1D13" w:rsidP="006F1D13" w:rsidR="006F1D13">
      <w:pPr>
        <w:spacing w:after="0"/>
      </w:pPr>
    </w:p>
    <w:p w:rsidRDefault="006F1D13" w:rsidP="006F1D13" w:rsidR="006F1D13">
      <w:pPr>
        <w:spacing w:after="0"/>
      </w:pPr>
      <w:r>
        <w:t>DNA:</w:t>
      </w:r>
    </w:p>
    <w:p w:rsidRDefault="006F1D13" w:rsidP="006F1D13" w:rsidR="006F1D13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6F1D13" w:rsidP="006F1D13" w:rsidR="006F1D13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6F1D13" w:rsidP="006F1D13" w:rsidR="006F1D13">
      <w:pPr>
        <w:numPr>
          <w:ilvl w:val="0"/>
          <w:numId w:val="47"/>
        </w:numPr>
        <w:spacing w:after="0"/>
      </w:pPr>
      <w:r>
        <w:t>Dužnik NO j.d.o.o. za usluge i trgovinu, Križevci, Ulica Dragutina Renarića 35</w:t>
      </w:r>
    </w:p>
    <w:p w:rsidRDefault="006F1D13" w:rsidP="006F1D13" w:rsidR="006F1D13">
      <w:pPr>
        <w:numPr>
          <w:ilvl w:val="0"/>
          <w:numId w:val="47"/>
        </w:numPr>
        <w:spacing w:after="0"/>
      </w:pPr>
      <w:r>
        <w:t>Osoba ovlaštena za zastupanje Nenad Orak iz Križevci, Ulica Dragutina Renarića 35</w:t>
      </w:r>
    </w:p>
    <w:p w:rsidRDefault="006F1D13" w:rsidP="006F1D13" w:rsidR="006F1D13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</w:t>
      </w:r>
    </w:p>
    <w:p w:rsidRDefault="006F1D13" w:rsidP="006F1D13" w:rsidR="006F1D13">
      <w:pPr>
        <w:numPr>
          <w:ilvl w:val="0"/>
          <w:numId w:val="47"/>
        </w:numPr>
        <w:spacing w:after="0"/>
      </w:pPr>
      <w:r>
        <w:t>Ministarstvo financija, Porezna uprava, Područni ured Koprivnica</w:t>
      </w:r>
    </w:p>
    <w:p w:rsidRDefault="006F1D13" w:rsidP="006F1D13" w:rsidR="006F1D13">
      <w:pPr>
        <w:numPr>
          <w:ilvl w:val="0"/>
          <w:numId w:val="47"/>
        </w:numPr>
        <w:spacing w:after="0"/>
      </w:pPr>
      <w:r>
        <w:t>Stečajni upravitelj Irena Pikija iz Varaždina, Trakošćanska 18</w:t>
      </w:r>
    </w:p>
    <w:p w:rsidRDefault="006F1D13" w:rsidP="006F1D13" w:rsidR="006F1D13">
      <w:pPr>
        <w:numPr>
          <w:ilvl w:val="0"/>
          <w:numId w:val="47"/>
        </w:numPr>
        <w:spacing w:after="0"/>
      </w:pPr>
      <w:r>
        <w:t>e- Oglasna ploča suda</w:t>
      </w:r>
    </w:p>
    <w:p w:rsidRDefault="006F1D13" w:rsidP="006F1D13" w:rsidR="006F1D13">
      <w:pPr>
        <w:numPr>
          <w:ilvl w:val="0"/>
          <w:numId w:val="47"/>
        </w:numPr>
        <w:spacing w:after="0"/>
      </w:pPr>
      <w:r>
        <w:t xml:space="preserve">Sudska pisarnica: spis u kal. 20 dana </w:t>
      </w:r>
    </w:p>
    <w:p w:rsidRDefault="00CB0EA4" w:rsidP="006F1D13" w:rsidR="00CB0EA4">
      <w:pPr>
        <w:pStyle w:val="Naslovdokumenta"/>
        <w:spacing w:after="0"/>
      </w:pPr>
    </w:p>
    <w:p w:rsidRDefault="0071688E" w:rsidP="006F1D13" w:rsidR="0071688E">
      <w:pPr>
        <w:pStyle w:val="Poetniodjeljak"/>
        <w:spacing w:after="0"/>
      </w:pPr>
    </w:p>
    <w:p w:rsidRDefault="00A21F0D" w:rsidP="006F1D13" w:rsidR="00A21F0D">
      <w:pPr>
        <w:pStyle w:val="NormaleSPIS"/>
        <w:spacing w:after="0"/>
        <w:rPr>
          <w:noProof/>
        </w:rPr>
      </w:pPr>
    </w:p>
    <w:p w:rsidRDefault="00DA0242" w:rsidP="006F1D13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1D13" w:rsidR="008333A9">
    <w:pPr>
      <w:pStyle w:val="Zaglavlje"/>
    </w:pPr>
    <w:r>
      <w:rPr>
        <w:rStyle w:val="PozadinaSvijetloCrvena"/>
        <w:shd w:fill="auto" w:color="auto" w:val="clear"/>
      </w:rPr>
      <w:t>Poslovni broj: 7 St-933/15-5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1D13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513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St-933/2015-5</izvorni_sadrzaj>
    <derivirana_varijabla naziv="DomainObject.Oznaka_1">St-933/2015-5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St-933/2015</izvorni_sadrzaj>
    <derivirana_varijabla naziv="DomainObject.Predmet.OznakaBroj_1">St-933/2015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 jednostavno društvo s ograničenom odgovornošću za usluge i trgovinu</izvorni_sadrzaj>
    <derivirana_varijabla naziv="DomainObject.Predmet.ProtustrankaFormated_1">  NO jednostavno društvo s ograničenom odgovornošću za usluge i trgovinu</derivirana_varijabla>
  </DomainObject.Predmet.ProtustrankaFormated>
  <DomainObject.Predmet.ProtustrankaFormatedOIB>
    <izvorni_sadrzaj>  NO jednostavno društvo s ograničenom odgovornošću za usluge i trgovinu, OIB 47392221059</izvorni_sadrzaj>
    <derivirana_varijabla naziv="DomainObject.Predmet.ProtustrankaFormatedOIB_1">  NO jednostavno društvo s ograničenom odgovornošću za usluge i trgovinu, OIB 47392221059</derivirana_varijabla>
  </DomainObject.Predmet.ProtustrankaFormatedOIB>
  <DomainObject.Predmet.ProtustrankaFormatedWithAdress>
    <izvorni_sadrzaj> NO jednostavno društvo s ograničenom odgovornošću za usluge i trgovinu, Ulica Dragutina Renarića 35, 48260 Križevci</izvorni_sadrzaj>
    <derivirana_varijabla naziv="DomainObject.Predmet.ProtustrankaFormatedWithAdress_1"> NO jednostavno društvo s ograničenom odgovornošću za usluge i trgovinu, Ulica Dragutina Renarića 35, 48260 Križevci</derivirana_varijabla>
  </DomainObject.Predmet.ProtustrankaFormatedWithAdress>
  <DomainObject.Predmet.ProtustrankaFormatedWithAdressOIB>
    <izvorni_sadrzaj> NO jednostavno društvo s ograničenom odgovornošću za usluge i trgovinu, OIB 47392221059, Ulica Dragutina Renarića 35, 48260 Križevci</izvorni_sadrzaj>
    <derivirana_varijabla naziv="DomainObject.Predmet.ProtustrankaFormatedWithAdressOIB_1"> NO jednostavno društvo s ograničenom odgovornošću za usluge i trgovinu, OIB 47392221059, Ulica Dragutina Renarića 35, 48260 Križevci</derivirana_varijabla>
  </DomainObject.Predmet.ProtustrankaFormatedWithAdressOIB>
  <DomainObject.Predmet.ProtustrankaWithAdress>
    <izvorni_sadrzaj>NO jednostavno društvo s ograničenom odgovornošću za usluge i trgovinu Ulica Dragutina Renarića 35, 48260 Križevci</izvorni_sadrzaj>
    <derivirana_varijabla naziv="DomainObject.Predmet.ProtustrankaWithAdress_1">NO jednostavno društvo s ograničenom odgovornošću za usluge i trgovinu Ulica Dragutina Renarića 35, 48260 Križevci</derivirana_varijabla>
  </DomainObject.Predmet.ProtustrankaWithAdress>
  <DomainObject.Predmet.ProtustrankaWithAdressOIB>
    <izvorni_sadrzaj>NO jednostavno društvo s ograničenom odgovornošću za usluge i trgovinu, OIB 47392221059, Ulica Dragutina Renarića 35, 48260 Križevci</izvorni_sadrzaj>
    <derivirana_varijabla naziv="DomainObject.Predmet.ProtustrankaWithAdressOIB_1">NO jednostavno društvo s ograničenom odgovornošću za usluge i trgovinu, OIB 47392221059, Ulica Dragutina Renarića 35, 48260 Križevci</derivirana_varijabla>
  </DomainObject.Predmet.ProtustrankaWithAdressOIB>
  <DomainObject.Predmet.ProtustrankaNazivFormated>
    <izvorni_sadrzaj>NO jednostavno društvo s ograničenom odgovornošću za usluge i trgovinu</izvorni_sadrzaj>
    <derivirana_varijabla naziv="DomainObject.Predmet.ProtustrankaNazivFormated_1">NO jednostavno društvo s ograničenom odgovornošću za usluge i trgovinu</derivirana_varijabla>
  </DomainObject.Predmet.ProtustrankaNazivFormated>
  <DomainObject.Predmet.ProtustrankaNazivFormatedOIB>
    <izvorni_sadrzaj>NO jednostavno društvo s ograničenom odgovornošću za usluge i trgovinu, OIB 47392221059</izvorni_sadrzaj>
    <derivirana_varijabla naziv="DomainObject.Predmet.ProtustrankaNazivFormatedOIB_1">NO jednostavno društvo s ograničenom odgovornošću za usluge i trgovinu, OIB 47392221059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34366.72</izvorni_sadrzaj>
    <derivirana_varijabla naziv="DomainObject.Predmet.TrenutnaVrijednost_1">34366.72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 jednostavno društvo s ograničenom odgovornošću za usluge i trgovinu</item>
    </izvorni_sadrzaj>
    <derivirana_varijabla naziv="DomainObject.Predmet.ProtuStrankaListFormated_1">
      <item>NO jednostavno društvo s ograničenom odgovornošću za usluge i trgovinu</item>
    </derivirana_varijabla>
  </DomainObject.Predmet.ProtuStrankaListFormated>
  <DomainObject.Predmet.ProtuStrankaListFormatedOIB>
    <izvorni_sadrzaj>
      <item>NO jednostavno društvo s ograničenom odgovornošću za usluge i trgovinu, OIB 47392221059</item>
    </izvorni_sadrzaj>
    <derivirana_varijabla naziv="DomainObject.Predmet.ProtuStrankaListFormatedOIB_1">
      <item>NO jednostavno društvo s ograničenom odgovornošću za usluge i trgovinu, OIB 47392221059</item>
    </derivirana_varijabla>
  </DomainObject.Predmet.ProtuStrankaListFormatedOIB>
  <DomainObject.Predmet.ProtuStrankaListFormatedWithAdress>
    <izvorni_sadrzaj>
      <item>NO jednostavno društvo s ograničenom odgovornošću za usluge i trgovinu, Ulica Dragutina Renarića 35, 48260 Križevci</item>
    </izvorni_sadrzaj>
    <derivirana_varijabla naziv="DomainObject.Predmet.ProtuStrankaListFormatedWithAdress_1">
      <item>NO jednostavno društvo s ograničenom odgovornošću za usluge i trgovinu, Ulica Dragutina Renarića 35, 48260 Križevci</item>
    </derivirana_varijabla>
  </DomainObject.Predmet.ProtuStrankaListFormatedWithAdress>
  <DomainObject.Predmet.ProtuStrankaListFormatedWithAdressOIB>
    <izvorni_sadrzaj>
      <item>NO jednostavno društvo s ograničenom odgovornošću za usluge i trgovinu, OIB 47392221059, Ulica Dragutina Renarića 35, 48260 Križevci</item>
    </izvorni_sadrzaj>
    <derivirana_varijabla naziv="DomainObject.Predmet.ProtuStrankaListFormatedWithAdressOIB_1">
      <item>NO jednostavno društvo s ograničenom odgovornošću za usluge i trgovinu, OIB 47392221059, Ulica Dragutina Renarića 35, 48260 Križevci</item>
    </derivirana_varijabla>
  </DomainObject.Predmet.ProtuStrankaListFormatedWithAdressOIB>
  <DomainObject.Predmet.ProtuStrankaListNazivFormated>
    <izvorni_sadrzaj>
      <item>NO jednostavno društvo s ograničenom odgovornošću za usluge i trgovinu</item>
    </izvorni_sadrzaj>
    <derivirana_varijabla naziv="DomainObject.Predmet.ProtuStrankaListNazivFormated_1">
      <item>NO jednostavno društvo s ograničenom odgovornošću za usluge i trgovinu</item>
    </derivirana_varijabla>
  </DomainObject.Predmet.ProtuStrankaListNazivFormated>
  <DomainObject.Predmet.ProtuStrankaListNazivFormatedOIB>
    <izvorni_sadrzaj>
      <item>NO jednostavno društvo s ograničenom odgovornošću za usluge i trgovinu, OIB 47392221059</item>
    </izvorni_sadrzaj>
    <derivirana_varijabla naziv="DomainObject.Predmet.ProtuStrankaListNazivFormatedOIB_1">
      <item>NO jednostavno društvo s ograničenom odgovornošću za usluge i trgovinu, OIB 47392221059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>St-933/2015-5</izvorni_sadrzaj>
    <derivirana_varijabla naziv="DomainObject.PoslovniBrojDokumenta_1">St-933/2015-5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 jednostavno društvo s ograničenom odgovornošću za usluge i trgovinu</izvorni_sadrzaj>
    <derivirana_varijabla naziv="DomainObject.Predmet.ProtustrankaIDrugi_1">NO jednostavno društvo s ograničenom odgovornošću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 jednostavno društvo s ograničenom odgovornošću za usluge i trgovinu, OIB 47392221059, Ulica Dragutina Renarića 35, 48260 Križevci</izvorni_sadrzaj>
    <derivirana_varijabla naziv="DomainObject.Predmet.ProtustrankaIDrugiAdressOIB_1">NO jednostavno društvo s ograničenom odgovornošću za usluge i trgovinu, OIB 47392221059, Ulica Dragutina Renarića 35,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 jednostavno društvo s ograničenom odgovornošću za usluge i trgovinu</item>
      <item>E-oglasna ploča</item>
      <item>Sudski registar, Trgovački sud u Varaždinu</item>
    </izvorni_sadrzaj>
    <derivirana_varijabla naziv="DomainObject.Predmet.SudioniciListNaziv_1">
      <item>Financijska agencija</item>
      <item>NO jednostavno društvo s ograničenom odgovornošću za usluge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NO jednostavno društvo s ograničenom odgovornošću za usluge i trgovinu, OIB 47392221059, Ulica Dragutina Renarića 35,48260 Križevci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NO jednostavno društvo s ograničenom odgovornošću za usluge i trgovinu, OIB 47392221059, Ulica Dragutina Renarića 35,48260 Križevci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73485B-F4CC-4D03-80BD-9419008224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2873</properties:Characters>
  <properties:Lines>88</properties:Lines>
  <properties:Paragraphs>30</properties:Paragraphs>
  <properties:TotalTime>38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2016-04-12T12:58:00Z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St-933/2015-5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