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41c7" w14:paraId="49c41c7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3434E">
        <w:rPr>
          <w:rFonts w:cs="Times New Roman" w:hAnsi="Times New Roman" w:ascii="Times New Roman"/>
          <w:b/>
          <w:sz w:val="24"/>
          <w:szCs w:val="24"/>
        </w:rPr>
        <w:t>609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3434E">
        <w:rPr>
          <w:rFonts w:cs="Times New Roman" w:hAnsi="Times New Roman" w:ascii="Times New Roman"/>
          <w:sz w:val="24"/>
          <w:szCs w:val="24"/>
        </w:rPr>
        <w:t>AENDERS SOLARTECNIK d.o.o., Šibenik, 113. Šibenske brigade HV-a br. 115, MBS: 110028832, OIB: 21839674647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63CCA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3434E">
        <w:rPr>
          <w:rFonts w:cs="Times New Roman" w:hAnsi="Times New Roman" w:ascii="Times New Roman"/>
          <w:sz w:val="24"/>
          <w:szCs w:val="24"/>
        </w:rPr>
        <w:t>AENDERS SOLARTECNIK d.o.o., Šibenik, 113. Šibenske brigade HV-a br. 115, MBS: 110028832, OIB: 21839674647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3434E">
        <w:rPr>
          <w:rFonts w:cs="Times New Roman" w:hAnsi="Times New Roman" w:ascii="Times New Roman"/>
          <w:sz w:val="24"/>
          <w:szCs w:val="24"/>
        </w:rPr>
        <w:t>57.864,89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3434E">
        <w:rPr>
          <w:rFonts w:cs="Times New Roman" w:hAnsi="Times New Roman" w:ascii="Times New Roman"/>
          <w:sz w:val="24"/>
          <w:szCs w:val="24"/>
        </w:rPr>
        <w:t>Mirsad Kelmendi iz Njemačke, 65439 Florsheim, Russelsheim Str. 14 i Krste Frlekin iz Prvić Luke, Ulica II 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3434E">
        <w:rPr>
          <w:rFonts w:cs="Times New Roman" w:hAnsi="Times New Roman" w:ascii="Times New Roman"/>
          <w:sz w:val="24"/>
          <w:szCs w:val="24"/>
        </w:rPr>
        <w:t>model 05, poziv na broj 221-609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863CC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3434E">
        <w:rPr>
          <w:rFonts w:cs="Times New Roman" w:hAnsi="Times New Roman" w:ascii="Times New Roman"/>
          <w:sz w:val="24"/>
          <w:szCs w:val="24"/>
        </w:rPr>
        <w:t>Mirsad Kelmendi iz Njemačke, 65439 Florsheim, Russelsheim Str. 14 i Krste Frlekin iz Prvić Luke, Ulica II 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051" w:rsidP="00357C73" w:rsidR="00207051">
      <w:pPr>
        <w:spacing w:lineRule="auto" w:line="240" w:after="0"/>
      </w:pPr>
      <w:r>
        <w:separator/>
      </w:r>
    </w:p>
  </w:endnote>
  <w:endnote w:id="0" w:type="continuationSeparator">
    <w:p w:rsidRDefault="00207051" w:rsidP="00357C73" w:rsidR="002070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051" w:rsidP="00357C73" w:rsidR="00207051">
      <w:pPr>
        <w:spacing w:lineRule="auto" w:line="240" w:after="0"/>
      </w:pPr>
      <w:r>
        <w:separator/>
      </w:r>
    </w:p>
  </w:footnote>
  <w:footnote w:id="0" w:type="continuationSeparator">
    <w:p w:rsidRDefault="00207051" w:rsidP="00357C73" w:rsidR="002070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5258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B3434E">
          <w:rPr>
            <w:rFonts w:cs="Times New Roman" w:hAnsi="Times New Roman" w:ascii="Times New Roman"/>
            <w:sz w:val="24"/>
            <w:szCs w:val="24"/>
          </w:rPr>
          <w:t>t-609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4D69"/>
    <w:rsid w:val="001B1CEA"/>
    <w:rsid w:val="001C07D1"/>
    <w:rsid w:val="001C3141"/>
    <w:rsid w:val="001E62AD"/>
    <w:rsid w:val="001F1DE6"/>
    <w:rsid w:val="00207051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5311A"/>
    <w:rsid w:val="00863CCA"/>
    <w:rsid w:val="00864923"/>
    <w:rsid w:val="00870380"/>
    <w:rsid w:val="008C2AC7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B7A37"/>
    <w:rsid w:val="00AE4720"/>
    <w:rsid w:val="00B26EFA"/>
    <w:rsid w:val="00B3434E"/>
    <w:rsid w:val="00B52588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63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CC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CC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CC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CC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63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CC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CC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CC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CC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St-609/2015</izvorni_sadrzaj>
    <derivirana_varijabla naziv="DomainObject.Predmet.OznakaBroj_1">St-609/2015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AENDERS SOLARTECHNIK društvo s ograničenom odgovornošću za proizvodnju energije i usluge</izvorni_sadrzaj>
    <derivirana_varijabla naziv="DomainObject.Predmet.ProtustrankaFormated_1">  AENDERS SOLARTECHNIK društvo s ograničenom odgovornošću za proizvodnju energije i usluge</derivirana_varijabla>
  </DomainObject.Predmet.ProtustrankaFormated>
  <DomainObject.Predmet.ProtustrankaFormatedOIB>
    <izvorni_sadrzaj>  AENDERS SOLARTECHNIK društvo s ograničenom odgovornošću za proizvodnju energije i usluge, OIB 21839674647</izvorni_sadrzaj>
    <derivirana_varijabla naziv="DomainObject.Predmet.ProtustrankaFormatedOIB_1">  AENDERS SOLARTECHNIK društvo s ograničenom odgovornošću za proizvodnju energije i usluge, OIB 21839674647</derivirana_varijabla>
  </DomainObject.Predmet.ProtustrankaFormatedOIB>
  <DomainObject.Predmet.ProtustrankaFormatedWithAdress>
    <izvorni_sadrzaj> AENDERS SOLARTECHNIK društvo s ograničenom odgovornošću za proizvodnju energije i usluge, 113. Šibenske brigade HV-a br. 115 , 22000 Šibenik</izvorni_sadrzaj>
    <derivirana_varijabla naziv="DomainObject.Predmet.ProtustrankaFormatedWithAdress_1"> AENDERS SOLARTECHNIK društvo s ograničenom odgovornošću za proizvodnju energije i usluge, 113. Šibenske brigade HV-a br. 115 , 22000 Šibenik</derivirana_varijabla>
  </DomainObject.Predmet.ProtustrankaFormatedWithAdress>
  <DomainObject.Predmet.ProtustrankaFormatedWithAdressOIB>
    <izvorni_sadrzaj> AENDERS SOLARTECHNIK društvo s ograničenom odgovornošću za proizvodnju energije i usluge, OIB 21839674647, 113. Šibenske brigade HV-a br. 115 , 22000 Šibenik</izvorni_sadrzaj>
    <derivirana_varijabla naziv="DomainObject.Predmet.ProtustrankaFormatedWithAdressOIB_1"> AENDERS SOLARTECHNIK društvo s ograničenom odgovornošću za proizvodnju energije i usluge, OIB 21839674647, 113. Šibenske brigade HV-a br. 115 , 22000 Šibenik</derivirana_varijabla>
  </DomainObject.Predmet.ProtustrankaFormatedWithAdressOIB>
  <DomainObject.Predmet.ProtustrankaWithAdress>
    <izvorni_sadrzaj>AENDERS SOLARTECHNIK društvo s ograničenom odgovornošću za proizvodnju energije i usluge 113. Šibenske brigade HV-a br. 115 , 22000 Šibenik</izvorni_sadrzaj>
    <derivirana_varijabla naziv="DomainObject.Predmet.ProtustrankaWithAdress_1">AENDERS SOLARTECHNIK društvo s ograničenom odgovornošću za proizvodnju energije i usluge 113. Šibenske brigade HV-a br. 115 , 22000 Šibenik</derivirana_varijabla>
  </DomainObject.Predmet.ProtustrankaWithAdress>
  <DomainObject.Predmet.ProtustrankaWithAdressOIB>
    <izvorni_sadrzaj>AENDERS SOLARTECHNIK društvo s ograničenom odgovornošću za proizvodnju energije i usluge, OIB 21839674647, 113. Šibenske brigade HV-a br. 115 , 22000 Šibenik</izvorni_sadrzaj>
    <derivirana_varijabla naziv="DomainObject.Predmet.ProtustrankaWithAdressOIB_1">AENDERS SOLARTECHNIK društvo s ograničenom odgovornošću za proizvodnju energije i usluge, OIB 21839674647, 113. Šibenske brigade HV-a br. 115 , 22000 Šibenik</derivirana_varijabla>
  </DomainObject.Predmet.ProtustrankaWithAdressOIB>
  <DomainObject.Predmet.ProtustrankaNazivFormated>
    <izvorni_sadrzaj>AENDERS SOLARTECHNIK društvo s ograničenom odgovornošću za proizvodnju energije i usluge</izvorni_sadrzaj>
    <derivirana_varijabla naziv="DomainObject.Predmet.ProtustrankaNazivFormated_1">AENDERS SOLARTECHNIK društvo s ograničenom odgovornošću za proizvodnju energije i usluge</derivirana_varijabla>
  </DomainObject.Predmet.ProtustrankaNazivFormated>
  <DomainObject.Predmet.ProtustrankaNazivFormatedOIB>
    <izvorni_sadrzaj>AENDERS SOLARTECHNIK društvo s ograničenom odgovornošću za proizvodnju energije i usluge, OIB 21839674647</izvorni_sadrzaj>
    <derivirana_varijabla naziv="DomainObject.Predmet.ProtustrankaNazivFormatedOIB_1">AENDERS SOLARTECHNIK društvo s ograničenom odgovornošću za proizvodnju energije i usluge, OIB 21839674647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AENDERS SOLARTECHNIK društvo s ograničenom odgovornošću za proizvodnju energije i usluge</item>
    </izvorni_sadrzaj>
    <derivirana_varijabla naziv="DomainObject.Predmet.ProtuStrankaListFormated_1">
      <item>AENDERS SOLARTECHNIK društvo s ograničenom odgovornošću za proizvodnju energije i usluge</item>
    </derivirana_varijabla>
  </DomainObject.Predmet.ProtuStrankaListFormated>
  <DomainObject.Predmet.ProtuStrankaListFormatedOIB>
    <izvorni_sadrzaj>
      <item>AENDERS SOLARTECHNIK društvo s ograničenom odgovornošću za proizvodnju energije i usluge, OIB 21839674647</item>
    </izvorni_sadrzaj>
    <derivirana_varijabla naziv="DomainObject.Predmet.ProtuStrankaListFormatedOIB_1">
      <item>AENDERS SOLARTECHNIK društvo s ograničenom odgovornošću za proizvodnju energije i usluge, OIB 21839674647</item>
    </derivirana_varijabla>
  </DomainObject.Predmet.ProtuStrankaListFormatedOIB>
  <DomainObject.Predmet.ProtuStrankaListFormatedWithAdress>
    <izvorni_sadrzaj>
      <item>AENDERS SOLARTECHNIK društvo s ograničenom odgovornošću za proizvodnju energije i usluge, 113. Šibenske brigade HV-a br. 115 , 22000 Šibenik</item>
    </izvorni_sadrzaj>
    <derivirana_varijabla naziv="DomainObject.Predmet.ProtuStrankaListFormatedWithAdress_1">
      <item>AENDERS SOLARTECHNIK društvo s ograničenom odgovornošću za proizvodnju energije i usluge, 113. Šibenske brigade HV-a br. 115 , 22000 Šibenik</item>
    </derivirana_varijabla>
  </DomainObject.Predmet.ProtuStrankaListFormatedWithAdress>
  <DomainObject.Predmet.ProtuStrankaListFormatedWithAdressOIB>
    <izvorni_sadrzaj>
      <item>AENDERS SOLARTECHNIK društvo s ograničenom odgovornošću za proizvodnju energije i usluge, OIB 21839674647, 113. Šibenske brigade HV-a br. 115 , 22000 Šibenik</item>
    </izvorni_sadrzaj>
    <derivirana_varijabla naziv="DomainObject.Predmet.ProtuStrankaListFormatedWithAdressOIB_1">
      <item>AENDERS SOLARTECHNIK društvo s ograničenom odgovornošću za proizvodnju energije i usluge, OIB 21839674647, 113. Šibenske brigade HV-a br. 115 , 22000 Šibenik</item>
    </derivirana_varijabla>
  </DomainObject.Predmet.ProtuStrankaListFormatedWithAdressOIB>
  <DomainObject.Predmet.ProtuStrankaListNazivFormated>
    <izvorni_sadrzaj>
      <item>AENDERS SOLARTECHNIK društvo s ograničenom odgovornošću za proizvodnju energije i usluge</item>
    </izvorni_sadrzaj>
    <derivirana_varijabla naziv="DomainObject.Predmet.ProtuStrankaListNazivFormated_1">
      <item>AENDERS SOLARTECHNIK društvo s ograničenom odgovornošću za proizvodnju energije i usluge</item>
    </derivirana_varijabla>
  </DomainObject.Predmet.ProtuStrankaListNazivFormated>
  <DomainObject.Predmet.ProtuStrankaListNazivFormatedOIB>
    <izvorni_sadrzaj>
      <item>AENDERS SOLARTECHNIK društvo s ograničenom odgovornošću za proizvodnju energije i usluge, OIB 21839674647</item>
    </izvorni_sadrzaj>
    <derivirana_varijabla naziv="DomainObject.Predmet.ProtuStrankaListNazivFormatedOIB_1">
      <item>AENDERS SOLARTECHNIK društvo s ograničenom odgovornošću za proizvodnju energije i usluge, OIB 21839674647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AENDERS SOLARTECHNIK društvo s ograničenom odgovornošću za proizvodnju energije i usluge</izvorni_sadrzaj>
    <derivirana_varijabla naziv="DomainObject.Predmet.ProtustrankaIDrugi_1">AENDERS SOLARTECHNIK društvo s ograničenom odgovornošću za proizvodnju energije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AENDERS SOLARTECHNIK društvo s ograničenom odgovornošću za proizvodnju energije i usluge, OIB 21839674647, 113. Šibenske brigade HV-a br. 115 , 22000 Šibenik</izvorni_sadrzaj>
    <derivirana_varijabla naziv="DomainObject.Predmet.ProtustrankaIDrugiAdressOIB_1">AENDERS SOLARTECHNIK društvo s ograničenom odgovornošću za proizvodnju energije i usluge, OIB 21839674647, 113. Šibenske brigade HV-a br. 115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AENDERS SOLARTECHNIK društvo s ograničenom odgovornošću za proizvodnju energije i usluge</item>
    </izvorni_sadrzaj>
    <derivirana_varijabla naziv="DomainObject.Predmet.SudioniciListNaziv_1">
      <item>FINA - Podružnica Šibenik</item>
      <item>AENDERS SOLARTECHNIK društvo s ograničenom odgovornošću za proizvodnju energije i usluge</item>
    </derivirana_varijabla>
  </DomainObject.Predmet.SudioniciListNaziv>
  <DomainObject.Predmet.SudioniciListAdressOIB>
    <izvorni_sadrzaj>
      <item>FINA - Podružnica Šibenik, OIB 85821130368, Perivoj L. Marune 1,22000 Šibenik</item>
      <item>AENDERS SOLARTECHNIK društvo s ograničenom odgovornošću za proizvodnju energije i usluge, OIB 21839674647, 113. Šibenske brigade HV-a br. 115 ,22000 Šibenik</item>
    </izvorni_sadrzaj>
    <derivirana_varijabla naziv="DomainObject.Predmet.SudioniciListAdressOIB_1">
      <item>FINA - Podružnica Šibenik, OIB 85821130368, Perivoj L. Marune 1,22000 Šibenik</item>
      <item>AENDERS SOLARTECHNIK društvo s ograničenom odgovornošću za proizvodnju energije i usluge, OIB 21839674647, 113. Šibenske brigade HV-a br. 115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21839674647</item>
    </izvorni_sadrzaj>
    <derivirana_varijabla naziv="DomainObject.Predmet.SudioniciListNazivOIB_1">
      <item>, OIB 85821130368</item>
      <item>, OIB 21839674647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2413</properties:Characters>
  <properties:Lines>74</properties:Lines>
  <properties:Paragraphs>19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2015-11-18T12:19:00Z</cp:lastPrinted>
  <dcterms:modified xmlns:xsi="http://www.w3.org/2001/XMLSchema-instance" xsi:type="dcterms:W3CDTF">2015-11-18T12:19:00Z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