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c040" w14:paraId="08bc040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B920AC">
        <w:t>1788</w:t>
      </w:r>
      <w:r w:rsidR="006D3CB6">
        <w:t>/16</w:t>
      </w:r>
      <w:r w:rsidR="00A9215B">
        <w:t>-</w:t>
      </w:r>
      <w:r w:rsidR="00B920AC">
        <w:t>8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B920AC" w:rsidRPr="00AF0664">
        <w:t>TOPPER d.o.o., Soljani, Braće Radića 44, OIB: 88056250522, MBS: 030123024</w:t>
      </w:r>
      <w:r w:rsidR="00686ACA">
        <w:t xml:space="preserve">, </w:t>
      </w:r>
      <w:r w:rsidR="003B4C28">
        <w:t xml:space="preserve">dana </w:t>
      </w:r>
      <w:r w:rsidR="009C598D">
        <w:t>21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B36670">
        <w:t>Pero Topić, OIB: 15178432505, Soljani, Braće Radića 44</w:t>
      </w:r>
      <w:r w:rsidR="008E4E04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B101AE">
        <w:t>4</w:t>
      </w:r>
      <w:r w:rsidR="006E7865">
        <w:t>.</w:t>
      </w:r>
      <w:r w:rsidR="00B101AE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B36670">
        <w:t>1788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B920AC" w:rsidRPr="00AF0664">
        <w:t>TOPPER d.o.o., Soljani, Braće Radića 44, OIB: 88056250522, MBS: 030123024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B36670">
        <w:t xml:space="preserve">Pero Topić, OIB: 15178432505, Soljani, Braće Radića 44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BA0C83">
        <w:t>21</w:t>
      </w:r>
      <w:r w:rsidR="00E74BCA">
        <w:t xml:space="preserve">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9C598D">
        <w:t>21</w:t>
      </w:r>
      <w:r w:rsidR="00E74BCA">
        <w:t>.3</w:t>
      </w:r>
      <w:r w:rsidR="00537E4E">
        <w:t>.</w:t>
      </w: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4262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6321F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E4E04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9705A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01AE"/>
    <w:rsid w:val="00B11D59"/>
    <w:rsid w:val="00B36670"/>
    <w:rsid w:val="00B41F79"/>
    <w:rsid w:val="00B77039"/>
    <w:rsid w:val="00B920AC"/>
    <w:rsid w:val="00BA0C83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997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997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997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997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997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997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St-1788/2016</izvorni_sadrzaj>
    <derivirana_varijabla naziv="DomainObject.Predmet.OznakaBroj_1">St-1788/2016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TOPPER d.o.o. za ugostiteljstvo, trgovinu i turizam</izvorni_sadrzaj>
    <derivirana_varijabla naziv="DomainObject.Predmet.ProtustrankaFormated_1">  TOPPER d.o.o. za ugostiteljstvo, trgovinu i turizam</derivirana_varijabla>
  </DomainObject.Predmet.ProtustrankaFormated>
  <DomainObject.Predmet.ProtustrankaFormatedOIB>
    <izvorni_sadrzaj>  TOPPER d.o.o. za ugostiteljstvo, trgovinu i turizam, OIB 88056250522</izvorni_sadrzaj>
    <derivirana_varijabla naziv="DomainObject.Predmet.ProtustrankaFormatedOIB_1">  TOPPER d.o.o. za ugostiteljstvo, trgovinu i turizam, OIB 88056250522</derivirana_varijabla>
  </DomainObject.Predmet.ProtustrankaFormatedOIB>
  <DomainObject.Predmet.ProtustrankaFormatedWithAdress>
    <izvorni_sadrzaj> TOPPER d.o.o. za ugostiteljstvo, trgovinu i turizam, Braće Radića 44, 32255 Soljani</izvorni_sadrzaj>
    <derivirana_varijabla naziv="DomainObject.Predmet.ProtustrankaFormatedWithAdress_1"> TOPPER d.o.o. za ugostiteljstvo, trgovinu i turizam, Braće Radića 44, 32255 Soljani</derivirana_varijabla>
  </DomainObject.Predmet.ProtustrankaFormatedWithAdress>
  <DomainObject.Predmet.ProtustrankaFormatedWithAdressOIB>
    <izvorni_sadrzaj> TOPPER d.o.o. za ugostiteljstvo, trgovinu i turizam, OIB 88056250522, Braće Radića 44, 32255 Soljani</izvorni_sadrzaj>
    <derivirana_varijabla naziv="DomainObject.Predmet.ProtustrankaFormatedWithAdressOIB_1"> TOPPER d.o.o. za ugostiteljstvo, trgovinu i turizam, OIB 88056250522, Braće Radića 44, 32255 Soljani</derivirana_varijabla>
  </DomainObject.Predmet.ProtustrankaFormatedWithAdressOIB>
  <DomainObject.Predmet.ProtustrankaWithAdress>
    <izvorni_sadrzaj>TOPPER d.o.o. za ugostiteljstvo, trgovinu i turizam Braće Radića 44, 32255 Soljani</izvorni_sadrzaj>
    <derivirana_varijabla naziv="DomainObject.Predmet.ProtustrankaWithAdress_1">TOPPER d.o.o. za ugostiteljstvo, trgovinu i turizam Braće Radića 44, 32255 Soljani</derivirana_varijabla>
  </DomainObject.Predmet.ProtustrankaWithAdress>
  <DomainObject.Predmet.ProtustrankaWithAdressOIB>
    <izvorni_sadrzaj>TOPPER d.o.o. za ugostiteljstvo, trgovinu i turizam, OIB 88056250522, Braće Radića 44, 32255 Soljani</izvorni_sadrzaj>
    <derivirana_varijabla naziv="DomainObject.Predmet.ProtustrankaWithAdressOIB_1">TOPPER d.o.o. za ugostiteljstvo, trgovinu i turizam, OIB 88056250522, Braće Radića 44, 32255 Soljani</derivirana_varijabla>
  </DomainObject.Predmet.ProtustrankaWithAdressOIB>
  <DomainObject.Predmet.ProtustrankaNazivFormated>
    <izvorni_sadrzaj>TOPPER d.o.o. za ugostiteljstvo, trgovinu i turizam</izvorni_sadrzaj>
    <derivirana_varijabla naziv="DomainObject.Predmet.ProtustrankaNazivFormated_1">TOPPER d.o.o. za ugostiteljstvo, trgovinu i turizam</derivirana_varijabla>
  </DomainObject.Predmet.ProtustrankaNazivFormated>
  <DomainObject.Predmet.ProtustrankaNazivFormatedOIB>
    <izvorni_sadrzaj>TOPPER d.o.o. za ugostiteljstvo, trgovinu i turizam, OIB 88056250522</izvorni_sadrzaj>
    <derivirana_varijabla naziv="DomainObject.Predmet.ProtustrankaNazivFormatedOIB_1">TOPPER d.o.o. za ugostiteljstvo, trgovinu i turizam, OIB 88056250522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TOPPER d.o.o. za ugostiteljstvo, trgovinu i turizam</item>
    </izvorni_sadrzaj>
    <derivirana_varijabla naziv="DomainObject.Predmet.ProtuStrankaListFormated_1">
      <item>TOPPER d.o.o. za ugostiteljstvo, trgovinu i turizam</item>
    </derivirana_varijabla>
  </DomainObject.Predmet.ProtuStrankaListFormated>
  <DomainObject.Predmet.ProtuStrankaListFormatedOIB>
    <izvorni_sadrzaj>
      <item>TOPPER d.o.o. za ugostiteljstvo, trgovinu i turizam, OIB 88056250522</item>
    </izvorni_sadrzaj>
    <derivirana_varijabla naziv="DomainObject.Predmet.ProtuStrankaListFormatedOIB_1">
      <item>TOPPER d.o.o. za ugostiteljstvo, trgovinu i turizam, OIB 88056250522</item>
    </derivirana_varijabla>
  </DomainObject.Predmet.ProtuStrankaListFormatedOIB>
  <DomainObject.Predmet.ProtuStrankaListFormatedWithAdress>
    <izvorni_sadrzaj>
      <item>TOPPER d.o.o. za ugostiteljstvo, trgovinu i turizam, Braće Radića 44, 32255 Soljani</item>
    </izvorni_sadrzaj>
    <derivirana_varijabla naziv="DomainObject.Predmet.ProtuStrankaListFormatedWithAdress_1">
      <item>TOPPER d.o.o. za ugostiteljstvo, trgovinu i turizam, Braće Radića 44, 32255 Soljani</item>
    </derivirana_varijabla>
  </DomainObject.Predmet.ProtuStrankaListFormatedWithAdress>
  <DomainObject.Predmet.ProtuStrankaListFormatedWithAdressOIB>
    <izvorni_sadrzaj>
      <item>TOPPER d.o.o. za ugostiteljstvo, trgovinu i turizam, OIB 88056250522, Braće Radića 44, 32255 Soljani</item>
    </izvorni_sadrzaj>
    <derivirana_varijabla naziv="DomainObject.Predmet.ProtuStrankaListFormatedWithAdressOIB_1">
      <item>TOPPER d.o.o. za ugostiteljstvo, trgovinu i turizam, OIB 88056250522, Braće Radića 44, 32255 Soljani</item>
    </derivirana_varijabla>
  </DomainObject.Predmet.ProtuStrankaListFormatedWithAdressOIB>
  <DomainObject.Predmet.ProtuStrankaListNazivFormated>
    <izvorni_sadrzaj>
      <item>TOPPER d.o.o. za ugostiteljstvo, trgovinu i turizam</item>
    </izvorni_sadrzaj>
    <derivirana_varijabla naziv="DomainObject.Predmet.ProtuStrankaListNazivFormated_1">
      <item>TOPPER d.o.o. za ugostiteljstvo, trgovinu i turizam</item>
    </derivirana_varijabla>
  </DomainObject.Predmet.ProtuStrankaListNazivFormated>
  <DomainObject.Predmet.ProtuStrankaListNazivFormatedOIB>
    <izvorni_sadrzaj>
      <item>TOPPER d.o.o. za ugostiteljstvo, trgovinu i turizam, OIB 88056250522</item>
    </izvorni_sadrzaj>
    <derivirana_varijabla naziv="DomainObject.Predmet.ProtuStrankaListNazivFormatedOIB_1">
      <item>TOPPER d.o.o. za ugostiteljstvo, trgovinu i turizam, OIB 88056250522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TOPPER d.o.o. za ugostiteljstvo, trgovinu i turizam</izvorni_sadrzaj>
    <derivirana_varijabla naziv="DomainObject.Predmet.ProtustrankaIDrugi_1">TOPPER d.o.o. za ugostiteljstvo, trgovinu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TOPPER d.o.o. za ugostiteljstvo, trgovinu i turizam, OIB 88056250522, Braće Radića 44, 32255 Soljani</izvorni_sadrzaj>
    <derivirana_varijabla naziv="DomainObject.Predmet.ProtustrankaIDrugiAdressOIB_1">TOPPER d.o.o. za ugostiteljstvo, trgovinu i turizam, OIB 88056250522, Braće Radića 44,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TOPPER d.o.o. za ugostiteljstvo, trgovinu i turizam</item>
    </izvorni_sadrzaj>
    <derivirana_varijabla naziv="DomainObject.Predmet.SudioniciListNaziv_1">
      <item>FINA RC OSIJEK</item>
      <item>TOPPER d.o.o. za ugostiteljstvo, trgovinu i turizam</item>
    </derivirana_varijabla>
  </DomainObject.Predmet.SudioniciListNaziv>
  <DomainObject.Predmet.SudioniciListAdressOIB>
    <izvorni_sadrzaj>
      <item>FINA RC OSIJEK, OIB 85821130368</item>
      <item>TOPPER d.o.o. za ugostiteljstvo, trgovinu i turizam, OIB 88056250522, Braće Radića 44,32255 Soljani</item>
    </izvorni_sadrzaj>
    <derivirana_varijabla naziv="DomainObject.Predmet.SudioniciListAdressOIB_1">
      <item>FINA RC OSIJEK, OIB 85821130368</item>
      <item>TOPPER d.o.o. za ugostiteljstvo, trgovinu i turizam, OIB 88056250522, Braće Radića 44,32255 Soljani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88056250522</item>
    </izvorni_sadrzaj>
    <derivirana_varijabla naziv="DomainObject.Predmet.SudioniciListNazivOIB_1">
      <item>, OIB 85821130368</item>
      <item>, OIB 88056250522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0D146-4501-435E-9DB9-785CBE8ED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1213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2017-02-21T08:04:00Z</dcterms:created>
  <dc:creator>hermanj</dc:creator>
  <cp:lastModifiedBy>Maja Videnović</cp:lastModifiedBy>
  <cp:lastPrinted>2017-01-18T09:46:00Z</cp:lastPrinted>
  <dcterms:modified xmlns:xsi="http://www.w3.org/2001/XMLSchema-instance" xsi:type="dcterms:W3CDTF">2017-02-21T08:06:00Z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