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1a55" w14:paraId="6771a55" w:rsidRDefault="0051011E" w:rsidP="0051011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1011E" w:rsidP="0051011E" w:rsidR="0051011E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011E" w:rsidP="0051011E" w:rsidR="0051011E">
      <w:pPr>
        <w:spacing w:after="0"/>
      </w:pPr>
      <w:r>
        <w:t xml:space="preserve">         REPUBLIKA HRVATSKA</w:t>
      </w:r>
    </w:p>
    <w:p w:rsidRDefault="0051011E" w:rsidP="0051011E" w:rsidR="0051011E">
      <w:pPr>
        <w:spacing w:after="0"/>
      </w:pPr>
      <w:r>
        <w:t xml:space="preserve"> TRGOVAČKI SUD U VARAŽDINU</w:t>
      </w:r>
    </w:p>
    <w:p w:rsidRDefault="0051011E" w:rsidP="0051011E" w:rsidR="0051011E">
      <w:pPr>
        <w:spacing w:after="0"/>
      </w:pPr>
      <w:r>
        <w:t xml:space="preserve">                   Braće Radića 2</w:t>
      </w:r>
    </w:p>
    <w:p w:rsidRDefault="0051011E" w:rsidP="0051011E" w:rsidR="0051011E">
      <w:pPr>
        <w:spacing w:after="0"/>
        <w:jc w:val="center"/>
      </w:pPr>
    </w:p>
    <w:p w:rsidRDefault="0051011E" w:rsidP="0051011E" w:rsidR="0051011E">
      <w:pPr>
        <w:spacing w:after="0"/>
        <w:jc w:val="center"/>
      </w:pPr>
    </w:p>
    <w:p w:rsidRDefault="0051011E" w:rsidP="0051011E" w:rsidR="0051011E">
      <w:pPr>
        <w:spacing w:after="0"/>
        <w:jc w:val="center"/>
      </w:pPr>
    </w:p>
    <w:p w:rsidRDefault="0051011E" w:rsidP="0051011E" w:rsidR="0051011E">
      <w:pPr>
        <w:spacing w:after="0"/>
        <w:jc w:val="center"/>
      </w:pPr>
    </w:p>
    <w:p w:rsidRDefault="0051011E" w:rsidP="0051011E" w:rsidR="0051011E">
      <w:pPr>
        <w:spacing w:after="0"/>
      </w:pPr>
      <w:r>
        <w:t xml:space="preserve">                                        U  I M E  R E P U B L I K E  H R V A T S K E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  <w:jc w:val="center"/>
      </w:pPr>
      <w:r>
        <w:t>R J E Š E NJ E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KIŠIČEK TIM j.d.o.o. Varaždin, Đure Sudete 7/A, OIB: 82779695774, dana 30. svibnja 2016., </w:t>
      </w:r>
    </w:p>
    <w:p w:rsidRDefault="0051011E" w:rsidP="0051011E" w:rsidR="0051011E">
      <w:pPr>
        <w:spacing w:after="0"/>
        <w:jc w:val="both"/>
      </w:pPr>
    </w:p>
    <w:p w:rsidRDefault="0051011E" w:rsidP="0051011E" w:rsidR="0051011E">
      <w:pPr>
        <w:spacing w:after="0"/>
        <w:jc w:val="center"/>
      </w:pPr>
      <w:r>
        <w:t>r i j e š i o  j e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KIŠIČEK TIM j.d.o.o. Varaždin, Đure Sudete 7/A, OIB: 82779695774, s danom 30. svibnja 2016. u 13,15 sati.</w:t>
      </w:r>
    </w:p>
    <w:p w:rsidRDefault="0051011E" w:rsidP="0051011E" w:rsidR="0051011E">
      <w:pPr>
        <w:spacing w:after="0"/>
        <w:ind w:hanging="705" w:left="1413"/>
        <w:jc w:val="both"/>
      </w:pPr>
    </w:p>
    <w:p w:rsidRDefault="0051011E" w:rsidP="0051011E" w:rsidR="0051011E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Milan </w:t>
      </w:r>
      <w:proofErr w:type="spellStart"/>
      <w:r>
        <w:t>Bariša</w:t>
      </w:r>
      <w:proofErr w:type="spellEnd"/>
      <w:r>
        <w:t xml:space="preserve"> Obradović iz Svete </w:t>
      </w:r>
      <w:proofErr w:type="spellStart"/>
      <w:r>
        <w:t>Nedelje</w:t>
      </w:r>
      <w:proofErr w:type="spellEnd"/>
      <w:r>
        <w:t>, Srebrnjak 20 B, OIB: 45619494339.</w:t>
      </w:r>
    </w:p>
    <w:p w:rsidRDefault="0051011E" w:rsidP="0051011E" w:rsidR="0051011E">
      <w:pPr>
        <w:spacing w:after="0"/>
        <w:ind w:hanging="705" w:left="1413"/>
        <w:jc w:val="both"/>
      </w:pPr>
    </w:p>
    <w:p w:rsidRDefault="0051011E" w:rsidP="0051011E" w:rsidR="0051011E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KIŠIČEK TIM j.d.o.o. Varaždin, Đure Sudete 7/A, OIB: 82779695774.</w:t>
      </w:r>
    </w:p>
    <w:p w:rsidRDefault="0051011E" w:rsidP="0051011E" w:rsidR="0051011E">
      <w:pPr>
        <w:spacing w:after="0"/>
        <w:ind w:hanging="705" w:left="1410"/>
        <w:jc w:val="both"/>
      </w:pPr>
    </w:p>
    <w:p w:rsidRDefault="0051011E" w:rsidP="0051011E" w:rsidR="0051011E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1011E" w:rsidP="0051011E" w:rsidR="0051011E">
      <w:pPr>
        <w:spacing w:after="0"/>
        <w:jc w:val="both"/>
      </w:pPr>
    </w:p>
    <w:p w:rsidRDefault="0051011E" w:rsidP="0051011E" w:rsidR="0051011E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KIŠIČEK TIM j.d.o.o. Varaždin, Đure Sudete 7/A, OIB: 82779695774, bit će brisan iz sudskog registra.</w:t>
      </w:r>
    </w:p>
    <w:p w:rsidRDefault="0051011E" w:rsidP="0051011E" w:rsidR="0051011E">
      <w:pPr>
        <w:spacing w:after="0"/>
        <w:jc w:val="center"/>
      </w:pPr>
    </w:p>
    <w:p w:rsidRDefault="0051011E" w:rsidP="0051011E" w:rsidR="0051011E">
      <w:pPr>
        <w:spacing w:after="0"/>
        <w:jc w:val="center"/>
      </w:pPr>
      <w:r>
        <w:t>Obrazloženje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  <w:jc w:val="both"/>
      </w:pPr>
      <w:r>
        <w:tab/>
        <w:t xml:space="preserve">Predlagatelj Financijska agencija Regionalni centar Zagreb, Podružnica Varaždin je dana 18.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  <w:jc w:val="center"/>
      </w:pPr>
      <w:r>
        <w:t>U Varaždinu 30. svibnja 2016.</w:t>
      </w:r>
    </w:p>
    <w:p w:rsidRDefault="0051011E" w:rsidP="0051011E" w:rsidR="0051011E">
      <w:pPr>
        <w:spacing w:after="0"/>
        <w:jc w:val="center"/>
      </w:pPr>
    </w:p>
    <w:p w:rsidRDefault="0051011E" w:rsidP="0051011E" w:rsidR="0051011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011E" w:rsidP="0051011E" w:rsidR="0051011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011E" w:rsidP="0051011E" w:rsidR="0051011E">
      <w:pPr>
        <w:spacing w:after="0"/>
        <w:ind w:firstLine="708"/>
      </w:pPr>
      <w:r>
        <w:t>Uputa o pravnom lijeku:</w:t>
      </w:r>
    </w:p>
    <w:p w:rsidRDefault="0051011E" w:rsidP="0051011E" w:rsidR="0051011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1011E" w:rsidP="0051011E" w:rsidR="0051011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</w:pPr>
    </w:p>
    <w:p w:rsidRDefault="0051011E" w:rsidP="0051011E" w:rsidR="0051011E">
      <w:pPr>
        <w:spacing w:after="0"/>
      </w:pPr>
      <w:r>
        <w:t>DNA:</w:t>
      </w:r>
    </w:p>
    <w:p w:rsidRDefault="0051011E" w:rsidP="0051011E" w:rsidR="0051011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51011E" w:rsidP="0051011E" w:rsidR="0051011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51011E" w:rsidP="0051011E" w:rsidR="0051011E">
      <w:pPr>
        <w:numPr>
          <w:ilvl w:val="0"/>
          <w:numId w:val="47"/>
        </w:numPr>
        <w:spacing w:after="0"/>
      </w:pPr>
      <w:r>
        <w:t>Dužnik KIŠIČEK TIM j.d.o.o. Varaždin, Đure Sudete 7/A.</w:t>
      </w:r>
    </w:p>
    <w:p w:rsidRDefault="0051011E" w:rsidP="0051011E" w:rsidR="0051011E">
      <w:pPr>
        <w:numPr>
          <w:ilvl w:val="0"/>
          <w:numId w:val="47"/>
        </w:numPr>
        <w:spacing w:after="0"/>
      </w:pPr>
      <w:r>
        <w:t xml:space="preserve">Osoba ovlaštena za zastupanje – Hrvoje </w:t>
      </w:r>
      <w:proofErr w:type="spellStart"/>
      <w:r>
        <w:t>Kišiček</w:t>
      </w:r>
      <w:proofErr w:type="spellEnd"/>
      <w:r>
        <w:t>, Varaždin, Đure Sudete 7/A.</w:t>
      </w:r>
    </w:p>
    <w:p w:rsidRDefault="0051011E" w:rsidP="0051011E" w:rsidR="0051011E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51011E" w:rsidP="0051011E" w:rsidR="0051011E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51011E" w:rsidP="0051011E" w:rsidR="0051011E">
      <w:pPr>
        <w:numPr>
          <w:ilvl w:val="0"/>
          <w:numId w:val="47"/>
        </w:numPr>
        <w:spacing w:after="0"/>
      </w:pPr>
      <w:r>
        <w:t xml:space="preserve">Stečajni upravitelj- Milan </w:t>
      </w:r>
      <w:proofErr w:type="spellStart"/>
      <w:r>
        <w:t>Bariša</w:t>
      </w:r>
      <w:proofErr w:type="spellEnd"/>
      <w:r>
        <w:t xml:space="preserve"> Obradović, 10 431 Sveta Nedjelja, Srebrnjak 20B.</w:t>
      </w:r>
    </w:p>
    <w:p w:rsidRDefault="0051011E" w:rsidP="0051011E" w:rsidR="0051011E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51011E" w:rsidR="00CB0EA4">
      <w:pPr>
        <w:pStyle w:val="Naslovdokumenta"/>
        <w:spacing w:after="0"/>
      </w:pPr>
    </w:p>
    <w:p w:rsidRDefault="0071688E" w:rsidP="0051011E" w:rsidR="0071688E">
      <w:pPr>
        <w:pStyle w:val="Poetniodjeljak"/>
        <w:spacing w:after="0"/>
      </w:pPr>
    </w:p>
    <w:p w:rsidRDefault="00A21F0D" w:rsidP="0051011E" w:rsidR="00A21F0D">
      <w:pPr>
        <w:pStyle w:val="NormaleSPIS"/>
        <w:spacing w:after="0"/>
        <w:rPr>
          <w:noProof/>
        </w:rPr>
      </w:pPr>
    </w:p>
    <w:p w:rsidRDefault="00DA0242" w:rsidP="0051011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11E" w:rsidR="008333A9">
    <w:pPr>
      <w:pStyle w:val="Zaglavlje"/>
    </w:pPr>
    <w:r>
      <w:rPr>
        <w:rStyle w:val="PozadinaSvijetloCrvena"/>
        <w:shd w:fill="auto" w:color="auto" w:val="clear"/>
      </w:rPr>
      <w:t>Poslovni broj: 7 St-1114/15-5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11E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29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St-1114/2015-5</izvorni_sadrzaj>
    <derivirana_varijabla naziv="DomainObject.Oznaka_1">St-1114/2015-5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KIŠIČEK TIM jednostavno društvo s ograničenom odgovornošću za ugostiteljstvo i turizam</izvorni_sadrzaj>
    <derivirana_varijabla naziv="DomainObject.Predmet.ProtustrankaFormated_1">  KIŠIČEK TIM jednostavno društvo s ograničenom odgovornošću za ugostiteljstvo i turizam</derivirana_varijabla>
  </DomainObject.Predmet.ProtustrankaFormated>
  <DomainObject.Predmet.ProtustrankaFormatedOIB>
    <izvorni_sadrzaj>  KIŠIČEK TIM jednostavno društvo s ograničenom odgovornošću za ugostiteljstvo i turizam, OIB 82779695774</izvorni_sadrzaj>
    <derivirana_varijabla naziv="DomainObject.Predmet.ProtustrankaFormatedOIB_1">  KIŠIČEK TIM jednostavno društvo s ograničenom odgovornošću za ugostiteljstvo i turizam, OIB 82779695774</derivirana_varijabla>
  </DomainObject.Predmet.ProtustrankaFormatedOIB>
  <DomainObject.Predmet.ProtustrankaFormatedWithAdress>
    <izvorni_sadrzaj> KIŠIČEK TIM jednostavno društvo s ograničenom odgovornošću za ugostiteljstvo i turizam, Đure Sudete 7/A, 42000 Varaždin</izvorni_sadrzaj>
    <derivirana_varijabla naziv="DomainObject.Predmet.ProtustrankaFormatedWithAdress_1"> KIŠIČEK TIM jednostavno društvo s ograničenom odgovornošću za ugostiteljstvo i turizam, Đure Sudete 7/A, 42000 Varaždin</derivirana_varijabla>
  </DomainObject.Predmet.ProtustrankaFormatedWithAdress>
  <DomainObject.Predmet.ProtustrankaFormatedWithAdressOIB>
    <izvorni_sadrzaj> KIŠIČEK TIM jednostavno društvo s ograničenom odgovornošću za ugostiteljstvo i turizam, OIB 82779695774, Đure Sudete 7/A, 42000 Varaždin</izvorni_sadrzaj>
    <derivirana_varijabla naziv="DomainObject.Predmet.ProtustrankaFormatedWithAdressOIB_1"> KIŠIČEK TIM jednostavno društvo s ograničenom odgovornošću za ugostiteljstvo i turizam, OIB 82779695774, Đure Sudete 7/A, 42000 Varaždin</derivirana_varijabla>
  </DomainObject.Predmet.ProtustrankaFormatedWithAdressOIB>
  <DomainObject.Predmet.ProtustrankaWithAdress>
    <izvorni_sadrzaj>KIŠIČEK TIM jednostavno društvo s ograničenom odgovornošću za ugostiteljstvo i turizam Đure Sudete 7/A, 42000 Varaždin</izvorni_sadrzaj>
    <derivirana_varijabla naziv="DomainObject.Predmet.ProtustrankaWithAdress_1">KIŠIČEK TIM jednostavno društvo s ograničenom odgovornošću za ugostiteljstvo i turizam Đure Sudete 7/A, 42000 Varaždin</derivirana_varijabla>
  </DomainObject.Predmet.ProtustrankaWithAdress>
  <DomainObject.Predmet.ProtustrankaWithAdressOIB>
    <izvorni_sadrzaj>KIŠIČEK TIM jednostavno društvo s ograničenom odgovornošću za ugostiteljstvo i turizam, OIB 82779695774, Đure Sudete 7/A, 42000 Varaždin</izvorni_sadrzaj>
    <derivirana_varijabla naziv="DomainObject.Predmet.ProtustrankaWithAdressOIB_1">KIŠIČEK TIM jednostavno društvo s ograničenom odgovornošću za ugostiteljstvo i turizam, OIB 82779695774, Đure Sudete 7/A, 42000 Varaždin</derivirana_varijabla>
  </DomainObject.Predmet.ProtustrankaWithAdressOIB>
  <DomainObject.Predmet.ProtustrankaNazivFormated>
    <izvorni_sadrzaj>KIŠIČEK TIM jednostavno društvo s ograničenom odgovornošću za ugostiteljstvo i turizam</izvorni_sadrzaj>
    <derivirana_varijabla naziv="DomainObject.Predmet.ProtustrankaNazivFormated_1">KIŠIČEK TIM jednostavno društvo s ograničenom odgovornošću za ugostiteljstvo i turizam</derivirana_varijabla>
  </DomainObject.Predmet.ProtustrankaNazivFormated>
  <DomainObject.Predmet.ProtustrankaNazivFormatedOIB>
    <izvorni_sadrzaj>KIŠIČEK TIM jednostavno društvo s ograničenom odgovornošću za ugostiteljstvo i turizam, OIB 82779695774</izvorni_sadrzaj>
    <derivirana_varijabla naziv="DomainObject.Predmet.ProtustrankaNazivFormatedOIB_1">KIŠIČEK TIM jednostavno društvo s ograničenom odgovornošću za ugostiteljstvo i turizam, OIB 82779695774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11702.23</izvorni_sadrzaj>
    <derivirana_varijabla naziv="DomainObject.Predmet.TrenutnaVrijednost_1">11702.23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KIŠIČEK TIM jednostavno društvo s ograničenom odgovornošću za ugostiteljstvo i turizam</item>
    </izvorni_sadrzaj>
    <derivirana_varijabla naziv="DomainObject.Predmet.ProtuStrankaListFormated_1">
      <item>KIŠIČEK TIM jednostavno društvo s ograničenom odgovornošću za ugostiteljstvo i turizam</item>
    </derivirana_varijabla>
  </DomainObject.Predmet.ProtuStrankaListFormated>
  <DomainObject.Predmet.ProtuStrankaListFormatedOIB>
    <izvorni_sadrzaj>
      <item>KIŠIČEK TIM jednostavno društvo s ograničenom odgovornošću za ugostiteljstvo i turizam, OIB 82779695774</item>
    </izvorni_sadrzaj>
    <derivirana_varijabla naziv="DomainObject.Predmet.ProtuStrankaListFormatedOIB_1">
      <item>KIŠIČEK TIM jednostavno društvo s ograničenom odgovornošću za ugostiteljstvo i turizam, OIB 82779695774</item>
    </derivirana_varijabla>
  </DomainObject.Predmet.ProtuStrankaListFormatedOIB>
  <DomainObject.Predmet.ProtuStrankaListFormatedWithAdress>
    <izvorni_sadrzaj>
      <item>KIŠIČEK TIM jednostavno društvo s ograničenom odgovornošću za ugostiteljstvo i turizam, Đure Sudete 7/A, 42000 Varaždin</item>
    </izvorni_sadrzaj>
    <derivirana_varijabla naziv="DomainObject.Predmet.ProtuStrankaListFormatedWithAdress_1">
      <item>KIŠIČEK TIM jednostavno društvo s ograničenom odgovornošću za ugostiteljstvo i turizam, Đure Sudete 7/A, 42000 Varaždin</item>
    </derivirana_varijabla>
  </DomainObject.Predmet.ProtuStrankaListFormatedWithAdress>
  <DomainObject.Predmet.ProtuStrankaListFormatedWithAdressOIB>
    <izvorni_sadrzaj>
      <item>KIŠIČEK TIM jednostavno društvo s ograničenom odgovornošću za ugostiteljstvo i turizam, OIB 82779695774, Đure Sudete 7/A, 42000 Varaždin</item>
    </izvorni_sadrzaj>
    <derivirana_varijabla naziv="DomainObject.Predmet.ProtuStrankaListFormatedWithAdressOIB_1">
      <item>KIŠIČEK TIM jednostavno društvo s ograničenom odgovornošću za ugostiteljstvo i turizam, OIB 82779695774, Đure Sudete 7/A, 42000 Varaždin</item>
    </derivirana_varijabla>
  </DomainObject.Predmet.ProtuStrankaListFormatedWithAdressOIB>
  <DomainObject.Predmet.ProtuStrankaListNazivFormated>
    <izvorni_sadrzaj>
      <item>KIŠIČEK TIM jednostavno društvo s ograničenom odgovornošću za ugostiteljstvo i turizam</item>
    </izvorni_sadrzaj>
    <derivirana_varijabla naziv="DomainObject.Predmet.ProtuStrankaListNazivFormated_1">
      <item>KIŠIČEK TIM jednostavno društvo s ograničenom odgovornošću za ugostiteljstvo i turizam</item>
    </derivirana_varijabla>
  </DomainObject.Predmet.ProtuStrankaListNazivFormated>
  <DomainObject.Predmet.ProtuStrankaListNazivFormatedOIB>
    <izvorni_sadrzaj>
      <item>KIŠIČEK TIM jednostavno društvo s ograničenom odgovornošću za ugostiteljstvo i turizam, OIB 82779695774</item>
    </izvorni_sadrzaj>
    <derivirana_varijabla naziv="DomainObject.Predmet.ProtuStrankaListNazivFormatedOIB_1">
      <item>KIŠIČEK TIM jednostavno društvo s ograničenom odgovornošću za ugostiteljstvo i turizam, OIB 82779695774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St-1114/2015-5</izvorni_sadrzaj>
    <derivirana_varijabla naziv="DomainObject.PoslovniBrojDokumenta_1">St-1114/2015-5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KIŠIČEK TIM jednostavno društvo s ograničenom odgovornošću za ugostiteljstvo i turizam</izvorni_sadrzaj>
    <derivirana_varijabla naziv="DomainObject.Predmet.ProtustrankaIDrugi_1">KIŠIČEK TIM jednostavno društvo s ograničenom odgovornošću za ugostiteljstvo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KIŠIČEK TIM jednostavno društvo s ograničenom odgovornošću za ugostiteljstvo i turizam, OIB 82779695774, Đure Sudete 7/A, 42000 Varaždin</izvorni_sadrzaj>
    <derivirana_varijabla naziv="DomainObject.Predmet.ProtustrankaIDrugiAdressOIB_1">KIŠIČEK TIM jednostavno društvo s ograničenom odgovornošću za ugostiteljstvo i turizam, OIB 82779695774, Đure Sudete 7/A,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KIŠIČEK TIM jednostavno društvo s ograničenom odgovornošću za ugostiteljstvo i turizam</item>
      <item>E-oglasna ploča</item>
      <item>Sudski registar, Trgovački sud u Varaždinu</item>
    </izvorni_sadrzaj>
    <derivirana_varijabla naziv="DomainObject.Predmet.SudioniciListNaziv_1">
      <item>Financijska agencija</item>
      <item>KIŠIČEK TIM jednostavno društvo s ograničenom odgovornošću za ugostiteljstvo i turizam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KIŠIČEK TIM jednostavno društvo s ograničenom odgovornošću za ugostiteljstvo i turizam, OIB 82779695774, Đure Sudete 7/A,42000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KIŠIČEK TIM jednostavno društvo s ograničenom odgovornošću za ugostiteljstvo i turizam, OIB 82779695774, Đure Sudete 7/A,42000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8EA42-A68A-40A2-AADF-8F6D412FD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2797</properties:Characters>
  <properties:Lines>86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