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1a16" w14:paraId="35c1a16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</w:t>
      </w:r>
      <w:r w:rsidR="00EC35BE">
        <w:rPr>
          <w:rFonts w:eastAsia="MS Mincho"/>
        </w:rPr>
        <w:t xml:space="preserve">punomoćnika </w:t>
      </w:r>
      <w:r w:rsidR="003964DD">
        <w:rPr>
          <w:rFonts w:eastAsia="MS Mincho"/>
        </w:rPr>
        <w:t xml:space="preserve">kupca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BF1B2D" w:rsidP="006C666A" w:rsidR="00BF1B2D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964DD">
        <w:rPr>
          <w:rFonts w:eastAsia="MS Mincho"/>
        </w:rPr>
        <w:t xml:space="preserve">Vladimiru Popoviću </w:t>
      </w:r>
      <w:r w:rsidR="003964DD" w:rsidRPr="003964DD">
        <w:t>(OIB 16315125576)</w:t>
      </w:r>
      <w:r w:rsidR="003964DD">
        <w:t xml:space="preserve">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rPr>
          <w:rFonts w:eastAsia="MS Mincho"/>
        </w:rPr>
        <w:t xml:space="preserve"> 413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rPr>
          <w:rFonts w:eastAsia="MS Mincho"/>
        </w:rPr>
        <w:t xml:space="preserve">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964DD">
        <w:rPr>
          <w:rFonts w:eastAsia="MS Mincho"/>
        </w:rPr>
        <w:t>1752</w:t>
      </w:r>
      <w:r w:rsidR="007D79AD" w:rsidRPr="007D79AD">
        <w:rPr>
          <w:rFonts w:eastAsia="MS Mincho"/>
        </w:rPr>
        <w:t xml:space="preserve"> k.o. Žminj </w:t>
      </w:r>
      <w:proofErr w:type="spellStart"/>
      <w:r w:rsidR="007D79AD" w:rsidRPr="007D79AD">
        <w:rPr>
          <w:rFonts w:eastAsia="MS Mincho"/>
        </w:rPr>
        <w:t>k.č</w:t>
      </w:r>
      <w:proofErr w:type="spellEnd"/>
      <w:r w:rsidR="007D79AD" w:rsidRPr="007D79AD">
        <w:rPr>
          <w:rFonts w:eastAsia="MS Mincho"/>
        </w:rPr>
        <w:t>. 12</w:t>
      </w:r>
      <w:r w:rsidR="003964DD">
        <w:rPr>
          <w:rFonts w:eastAsia="MS Mincho"/>
        </w:rPr>
        <w:t>940</w:t>
      </w:r>
      <w:r w:rsidR="007D79AD" w:rsidRPr="007D79AD">
        <w:rPr>
          <w:rFonts w:eastAsia="MS Mincho"/>
        </w:rPr>
        <w:t xml:space="preserve"> oranica površine 1.</w:t>
      </w:r>
      <w:r w:rsidR="003964DD">
        <w:rPr>
          <w:rFonts w:eastAsia="MS Mincho"/>
        </w:rPr>
        <w:t>162</w:t>
      </w:r>
      <w:r w:rsidR="007D79AD" w:rsidRPr="007D79AD">
        <w:rPr>
          <w:rFonts w:eastAsia="MS Mincho"/>
        </w:rPr>
        <w:t xml:space="preserve"> m2,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3964DD">
        <w:rPr>
          <w:rFonts w:eastAsia="MS Mincho"/>
        </w:rPr>
        <w:t>4.648,00</w:t>
      </w:r>
      <w:r w:rsidR="007D79AD" w:rsidRPr="007D79AD">
        <w:rPr>
          <w:rFonts w:eastAsia="MS Mincho"/>
        </w:rPr>
        <w:t xml:space="preserve">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964DD">
        <w:rPr>
          <w:rFonts w:eastAsia="MS Mincho"/>
        </w:rPr>
        <w:t xml:space="preserve">Vladimir Popović </w:t>
      </w:r>
      <w:r w:rsidR="003964DD" w:rsidRPr="003964DD">
        <w:t>(OIB 16315125576)</w:t>
      </w:r>
      <w:r w:rsidR="003964DD">
        <w:t xml:space="preserve">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rPr>
          <w:rFonts w:eastAsia="MS Mincho"/>
        </w:rPr>
        <w:t xml:space="preserve"> 413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t xml:space="preserve"> 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590807" w:rsidP="006C666A" w:rsidR="0059080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3964DD" w:rsidP="006C666A" w:rsidR="003964DD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EC35BE" w:rsidRPr="007D79AD">
        <w:rPr>
          <w:rFonts w:eastAsia="MS Mincho"/>
        </w:rPr>
        <w:t>k.č</w:t>
      </w:r>
      <w:proofErr w:type="spellEnd"/>
      <w:r w:rsidR="00EC35BE" w:rsidRPr="007D79AD">
        <w:rPr>
          <w:rFonts w:eastAsia="MS Mincho"/>
        </w:rPr>
        <w:t>. 12</w:t>
      </w:r>
      <w:r w:rsidR="00EC35BE">
        <w:rPr>
          <w:rFonts w:eastAsia="MS Mincho"/>
        </w:rPr>
        <w:t>940</w:t>
      </w:r>
      <w:r w:rsidR="00D10C5B"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 xml:space="preserve">ponuditelj Vladimir Popović uplatio </w:t>
      </w:r>
      <w:r w:rsidR="00D97E42">
        <w:t>jamčevin</w:t>
      </w:r>
      <w:r w:rsidR="00EC35BE">
        <w:t>u</w:t>
      </w:r>
      <w:r w:rsidR="00D459D2">
        <w:t xml:space="preserve"> u iznosu od 464,80 kn</w:t>
      </w:r>
      <w:r w:rsidR="00EC35BE">
        <w:t>,</w:t>
      </w:r>
      <w:r w:rsidR="00D459D2">
        <w:t xml:space="preserve"> </w:t>
      </w:r>
      <w:r w:rsidR="00EC35BE">
        <w:t xml:space="preserve"> </w:t>
      </w:r>
      <w:r w:rsidR="00D459D2">
        <w:t xml:space="preserve">te da </w:t>
      </w:r>
      <w:r w:rsidR="00EC35BE">
        <w:t xml:space="preserve">je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EC35BE">
        <w:rPr>
          <w:rFonts w:eastAsia="MS Mincho"/>
        </w:rPr>
        <w:t>4.648,00</w:t>
      </w:r>
      <w:r w:rsidR="00ED21CC">
        <w:rPr>
          <w:color w:val="000000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8C180A" w:rsidR="008C180A">
      <w:pPr>
        <w:jc w:val="both"/>
        <w:rPr>
          <w:rFonts w:eastAsia="MS Mincho"/>
        </w:rPr>
      </w:pPr>
      <w:r>
        <w:tab/>
        <w:t xml:space="preserve">Budući je </w:t>
      </w:r>
      <w:r w:rsidR="00D459D2">
        <w:t>punomoćni</w:t>
      </w:r>
      <w:r w:rsidR="003144B6">
        <w:t xml:space="preserve">ca </w:t>
      </w:r>
      <w:r>
        <w:t>p</w:t>
      </w:r>
      <w:r>
        <w:rPr>
          <w:bCs/>
        </w:rPr>
        <w:t>onuditelj</w:t>
      </w:r>
      <w:r w:rsidR="00D459D2">
        <w:rPr>
          <w:bCs/>
        </w:rPr>
        <w:t>a</w:t>
      </w:r>
      <w:r>
        <w:rPr>
          <w:bCs/>
        </w:rPr>
        <w:t xml:space="preserve"> </w:t>
      </w:r>
      <w:r w:rsidR="00EC35BE">
        <w:t>Vladimir</w:t>
      </w:r>
      <w:r w:rsidR="00D459D2">
        <w:t>a</w:t>
      </w:r>
      <w:r w:rsidR="00EC35BE">
        <w:t xml:space="preserve"> Popović</w:t>
      </w:r>
      <w:r w:rsidR="00D459D2">
        <w:t>a</w:t>
      </w:r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3144B6">
        <w:rPr>
          <w:bCs/>
        </w:rPr>
        <w:t xml:space="preserve">la </w:t>
      </w:r>
      <w:r w:rsidR="003651FE">
        <w:t xml:space="preserve">cijenu od </w:t>
      </w:r>
      <w:r w:rsidR="00EC35BE">
        <w:rPr>
          <w:rFonts w:eastAsia="MS Mincho"/>
        </w:rPr>
        <w:t>4.648,00</w:t>
      </w:r>
      <w:r w:rsidR="00EC35BE">
        <w:rPr>
          <w:color w:val="000000"/>
        </w:rPr>
        <w:t xml:space="preserve"> </w:t>
      </w:r>
      <w:r w:rsidR="00DC18CD">
        <w:t>kn</w:t>
      </w:r>
      <w:r w:rsidR="008C180A">
        <w:t xml:space="preserve">, utvrđeno je da su </w:t>
      </w:r>
      <w:r w:rsidR="008C180A">
        <w:rPr>
          <w:bCs/>
        </w:rPr>
        <w:t xml:space="preserve">ispunjeni uvjeti da se kupcu dosudi predmetna nekretnina, te je </w:t>
      </w:r>
      <w:r w:rsidR="008C180A">
        <w:t xml:space="preserve">valjalo </w:t>
      </w:r>
      <w:r w:rsidR="008C180A"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BF1B2D">
        <w:rPr>
          <w:rFonts w:eastAsia="MS Mincho"/>
        </w:rPr>
        <w:t>10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C9A" w:rsidR="007A5C9A">
      <w:r>
        <w:separator/>
      </w:r>
    </w:p>
  </w:endnote>
  <w:endnote w:id="0" w:type="continuationSeparator">
    <w:p w:rsidRDefault="007A5C9A" w:rsidR="007A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F7410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C9A" w:rsidR="007A5C9A">
      <w:r>
        <w:separator/>
      </w:r>
    </w:p>
  </w:footnote>
  <w:footnote w:id="0" w:type="continuationSeparator">
    <w:p w:rsidRDefault="007A5C9A" w:rsidR="007A5C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6809A2">
      <w:rPr>
        <w:rFonts w:cs="Times New Roman" w:eastAsia="MS Mincho" w:hAnsi="Times New Roman" w:ascii="Times New Roman"/>
      </w:rPr>
      <w:t>316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0F7410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144B6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4043"/>
    <w:rsid w:val="00395B44"/>
    <w:rsid w:val="003964DD"/>
    <w:rsid w:val="003965F4"/>
    <w:rsid w:val="00397FA2"/>
    <w:rsid w:val="003A039D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09A2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A5C9A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C180A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5E9D"/>
    <w:rsid w:val="009F00E3"/>
    <w:rsid w:val="009F5BF1"/>
    <w:rsid w:val="00A075B0"/>
    <w:rsid w:val="00A257F8"/>
    <w:rsid w:val="00A32C74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1B2D"/>
    <w:rsid w:val="00BF2DC5"/>
    <w:rsid w:val="00C10876"/>
    <w:rsid w:val="00C1214D"/>
    <w:rsid w:val="00C162C6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35B16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4F30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4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741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41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41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41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4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741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41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41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41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4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Popović V. (A1 oglasa)</izvorni_sadrzaj>
    <derivirana_varijabla naziv="DomainObject.Primjedba_1">Popović V. (A1 oglasa)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915</properties:Words>
  <properties:Characters>4619</properties:Characters>
  <properties:Lines>120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2016-06-10T09:00:00Z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2016-06-10T09:16:00Z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