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7aa2" w14:paraId="9117aa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86FB4">
        <w:t>26</w:t>
      </w:r>
      <w:r w:rsidR="00EF7969">
        <w:t>9</w:t>
      </w:r>
      <w:r w:rsidR="001713C7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F7969">
        <w:t>FUTURA VERDE</w:t>
      </w:r>
      <w:r w:rsidR="00F86FB4">
        <w:t xml:space="preserve"> j.d.o.o. iz Zadra, </w:t>
      </w:r>
      <w:r w:rsidR="00EF7969">
        <w:t>Krste Hegedušića 2, OIB: 22967331249,</w:t>
      </w:r>
      <w:r w:rsidR="00F86FB4">
        <w:t xml:space="preserve"> zastupanom po članu uprave Ivanu </w:t>
      </w:r>
      <w:r w:rsidR="0055684D">
        <w:t xml:space="preserve">Jurjeviću </w:t>
      </w:r>
      <w:r w:rsidR="00F86FB4">
        <w:t xml:space="preserve">iz </w:t>
      </w:r>
      <w:r w:rsidR="0055684D">
        <w:t>Zadra</w:t>
      </w:r>
      <w:r w:rsidR="00F86FB4">
        <w:t xml:space="preserve">, </w:t>
      </w:r>
      <w:r w:rsidR="0055684D">
        <w:t>Krste Hegedušića 2</w:t>
      </w:r>
      <w:r w:rsidR="00677F0E">
        <w:t>,</w:t>
      </w:r>
      <w:r>
        <w:t xml:space="preserve">  </w:t>
      </w:r>
      <w:r w:rsidR="002B410E">
        <w:t>1. lipnja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734B3">
        <w:rPr>
          <w:b/>
        </w:rPr>
        <w:t>20.</w:t>
      </w:r>
      <w:r w:rsidR="002B410E">
        <w:rPr>
          <w:b/>
        </w:rPr>
        <w:t xml:space="preserve"> lipnja 2017. u </w:t>
      </w:r>
      <w:r w:rsidR="00E734B3">
        <w:rPr>
          <w:b/>
        </w:rPr>
        <w:t>09,45</w:t>
      </w:r>
      <w:r>
        <w:t xml:space="preserve"> sati u zgradi ovog suda, sudnica broj </w:t>
      </w:r>
      <w:r w:rsidR="00226979">
        <w:t>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2B410E">
        <w:t>pozivaju</w:t>
      </w:r>
      <w:r>
        <w:t xml:space="preserve"> se osoba ovlaštena za zastupanje dužnika po zakonu </w:t>
      </w:r>
      <w:r w:rsidR="0055684D">
        <w:t>Ivan Jurjević iz Zadra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55684D">
        <w:t>Ivan Jurjević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2B410E">
        <w:t>1. lipnja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86FB4">
        <w:t xml:space="preserve">Ivanu </w:t>
      </w:r>
      <w:r w:rsidR="0055684D">
        <w:t>Jurjeviću iz Zadra, Krste Hegedušića 2</w:t>
      </w:r>
      <w:r w:rsidR="00677F0E">
        <w:t xml:space="preserve">, </w:t>
      </w:r>
      <w:r w:rsidR="00A576FE">
        <w:t>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9313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5684D">
      <w:t>269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3135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3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3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VERDE j.d.o.o. za trgovinu</izvorni_sadrzaj>
    <derivirana_varijabla naziv="DomainObject.Predmet.ProtustrankaFormated_1">  FUTURA VERDE j.d.o.o. za trgovinu</derivirana_varijabla>
  </DomainObject.Predmet.ProtustrankaFormated>
  <DomainObject.Predmet.ProtustrankaFormatedOIB>
    <izvorni_sadrzaj>  FUTURA VERDE j.d.o.o. za trgovinu, OIB 22967331249</izvorni_sadrzaj>
    <derivirana_varijabla naziv="DomainObject.Predmet.ProtustrankaFormatedOIB_1">  FUTURA VERDE j.d.o.o. za trgovinu, OIB 22967331249</derivirana_varijabla>
  </DomainObject.Predmet.ProtustrankaFormatedOIB>
  <DomainObject.Predmet.ProtustrankaFormatedWithAdress>
    <izvorni_sadrzaj> FUTURA VERDE j.d.o.o. za trgovinu, Krste Hegedušića 2, 23000 Zadar</izvorni_sadrzaj>
    <derivirana_varijabla naziv="DomainObject.Predmet.ProtustrankaFormatedWithAdress_1"> FUTURA VERDE j.d.o.o. za trgovinu, Krste Hegedušića 2, 23000 Zadar</derivirana_varijabla>
  </DomainObject.Predmet.ProtustrankaFormatedWithAdress>
  <DomainObject.Predmet.ProtustrankaFormatedWithAdressOIB>
    <izvorni_sadrzaj> FUTURA VERDE j.d.o.o. za trgovinu, OIB 22967331249, Krste Hegedušića 2, 23000 Zadar</izvorni_sadrzaj>
    <derivirana_varijabla naziv="DomainObject.Predmet.ProtustrankaFormatedWithAdressOIB_1"> FUTURA VERDE j.d.o.o. za trgovinu, OIB 22967331249, Krste Hegedušića 2, 23000 Zadar</derivirana_varijabla>
  </DomainObject.Predmet.ProtustrankaFormatedWithAdressOIB>
  <DomainObject.Predmet.ProtustrankaWithAdress>
    <izvorni_sadrzaj>FUTURA VERDE j.d.o.o. za trgovinu Krste Hegedušića 2, 23000 Zadar</izvorni_sadrzaj>
    <derivirana_varijabla naziv="DomainObject.Predmet.ProtustrankaWithAdress_1">FUTURA VERDE j.d.o.o. za trgovinu Krste Hegedušića 2, 23000 Zadar</derivirana_varijabla>
  </DomainObject.Predmet.ProtustrankaWithAdress>
  <DomainObject.Predmet.ProtustrankaWithAdressOIB>
    <izvorni_sadrzaj>FUTURA VERDE j.d.o.o. za trgovinu, OIB 22967331249, Krste Hegedušića 2, 23000 Zadar</izvorni_sadrzaj>
    <derivirana_varijabla naziv="DomainObject.Predmet.ProtustrankaWithAdressOIB_1">FUTURA VERDE j.d.o.o. za trgovinu, OIB 22967331249, Krste Hegedušića 2, 23000 Zadar</derivirana_varijabla>
  </DomainObject.Predmet.ProtustrankaWithAdressOIB>
  <DomainObject.Predmet.ProtustrankaNazivFormated>
    <izvorni_sadrzaj>FUTURA VERDE j.d.o.o. za trgovinu</izvorni_sadrzaj>
    <derivirana_varijabla naziv="DomainObject.Predmet.ProtustrankaNazivFormated_1">FUTURA VERDE j.d.o.o. za trgovinu</derivirana_varijabla>
  </DomainObject.Predmet.ProtustrankaNazivFormated>
  <DomainObject.Predmet.ProtustrankaNazivFormatedOIB>
    <izvorni_sadrzaj>FUTURA VERDE j.d.o.o. za trgovinu, OIB 22967331249</izvorni_sadrzaj>
    <derivirana_varijabla naziv="DomainObject.Predmet.ProtustrankaNazivFormatedOIB_1">FUTURA VERDE j.d.o.o. za trgovinu, OIB 22967331249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6703.33</izvorni_sadrzaj>
    <derivirana_varijabla naziv="DomainObject.Predmet.TrenutnaVrijednost_1">6703.33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FUTURA VERDE j.d.o.o. za trgovinu</item>
    </izvorni_sadrzaj>
    <derivirana_varijabla naziv="DomainObject.Predmet.ProtuStrankaListFormated_1">
      <item>FUTURA VERDE j.d.o.o. za trgovinu</item>
    </derivirana_varijabla>
  </DomainObject.Predmet.ProtuStrankaListFormated>
  <DomainObject.Predmet.ProtuStrankaListFormatedOIB>
    <izvorni_sadrzaj>
      <item>FUTURA VERDE j.d.o.o. za trgovinu, OIB 22967331249</item>
    </izvorni_sadrzaj>
    <derivirana_varijabla naziv="DomainObject.Predmet.ProtuStrankaListFormatedOIB_1">
      <item>FUTURA VERDE j.d.o.o. za trgovinu, OIB 22967331249</item>
    </derivirana_varijabla>
  </DomainObject.Predmet.ProtuStrankaListFormatedOIB>
  <DomainObject.Predmet.ProtuStrankaListFormatedWithAdress>
    <izvorni_sadrzaj>
      <item>FUTURA VERDE j.d.o.o. za trgovinu, Krste Hegedušića 2, 23000 Zadar</item>
    </izvorni_sadrzaj>
    <derivirana_varijabla naziv="DomainObject.Predmet.ProtuStrankaListFormatedWithAdress_1">
      <item>FUTURA VERDE j.d.o.o. za trgovinu, Krste Hegedušića 2, 23000 Zadar</item>
    </derivirana_varijabla>
  </DomainObject.Predmet.ProtuStrankaListFormatedWithAdress>
  <DomainObject.Predmet.ProtuStrankaListFormatedWithAdressOIB>
    <izvorni_sadrzaj>
      <item>FUTURA VERDE j.d.o.o. za trgovinu, OIB 22967331249, Krste Hegedušića 2, 23000 Zadar</item>
    </izvorni_sadrzaj>
    <derivirana_varijabla naziv="DomainObject.Predmet.ProtuStrankaListFormatedWithAdressOIB_1">
      <item>FUTURA VERDE j.d.o.o. za trgovinu, OIB 22967331249, Krste Hegedušića 2, 23000 Zadar</item>
    </derivirana_varijabla>
  </DomainObject.Predmet.ProtuStrankaListFormatedWithAdressOIB>
  <DomainObject.Predmet.ProtuStrankaListNazivFormated>
    <izvorni_sadrzaj>
      <item>FUTURA VERDE j.d.o.o. za trgovinu</item>
    </izvorni_sadrzaj>
    <derivirana_varijabla naziv="DomainObject.Predmet.ProtuStrankaListNazivFormated_1">
      <item>FUTURA VERDE j.d.o.o. za trgovinu</item>
    </derivirana_varijabla>
  </DomainObject.Predmet.ProtuStrankaListNazivFormated>
  <DomainObject.Predmet.ProtuStrankaListNazivFormatedOIB>
    <izvorni_sadrzaj>
      <item>FUTURA VERDE j.d.o.o. za trgovinu, OIB 22967331249</item>
    </izvorni_sadrzaj>
    <derivirana_varijabla naziv="DomainObject.Predmet.ProtuStrankaListNazivFormatedOIB_1">
      <item>FUTURA VERDE j.d.o.o. za trgovinu, OIB 22967331249</item>
    </derivirana_varijabla>
  </DomainObject.Predmet.ProtuStrankaListNazivFormatedOIB>
  <DomainObject.Predmet.OstaliListFormated>
    <izvorni_sadrzaj>
      <item>Ivan Jurjević</item>
    </izvorni_sadrzaj>
    <derivirana_varijabla naziv="DomainObject.Predmet.OstaliListFormated_1">
      <item>Ivan Jurjević</item>
    </derivirana_varijabla>
  </DomainObject.Predmet.OstaliListFormated>
  <DomainObject.Predmet.OstaliListFormatedOIB>
    <izvorni_sadrzaj>
      <item>Ivan Jurjević, OIB 95025071254</item>
    </izvorni_sadrzaj>
    <derivirana_varijabla naziv="DomainObject.Predmet.OstaliListFormatedOIB_1">
      <item>Ivan Jurjević, OIB 95025071254</item>
    </derivirana_varijabla>
  </DomainObject.Predmet.OstaliListFormatedOIB>
  <DomainObject.Predmet.OstaliListFormatedWithAdress>
    <izvorni_sadrzaj>
      <item>Ivan Jurjević, Krste Hegedušića 2, 23000 Zadar</item>
    </izvorni_sadrzaj>
    <derivirana_varijabla naziv="DomainObject.Predmet.OstaliListFormatedWithAdress_1">
      <item>Ivan Jurjević, Krste Hegedušića 2, 23000 Zadar</item>
    </derivirana_varijabla>
  </DomainObject.Predmet.OstaliListFormatedWithAdress>
  <DomainObject.Predmet.OstaliListFormatedWithAdressOIB>
    <izvorni_sadrzaj>
      <item>Ivan Jurjević, OIB 95025071254, Krste Hegedušića 2, 23000 Zadar</item>
    </izvorni_sadrzaj>
    <derivirana_varijabla naziv="DomainObject.Predmet.OstaliListFormatedWithAdressOIB_1">
      <item>Ivan Jurjević, OIB 95025071254, Krste Hegedušića 2, 23000 Zadar</item>
    </derivirana_varijabla>
  </DomainObject.Predmet.OstaliListFormatedWithAdressOIB>
  <DomainObject.Predmet.OstaliListNazivFormated>
    <izvorni_sadrzaj>
      <item>Ivan Jurjević</item>
    </izvorni_sadrzaj>
    <derivirana_varijabla naziv="DomainObject.Predmet.OstaliListNazivFormated_1">
      <item>Ivan Jurjević</item>
    </derivirana_varijabla>
  </DomainObject.Predmet.OstaliListNazivFormated>
  <DomainObject.Predmet.OstaliListNazivFormatedOIB>
    <izvorni_sadrzaj>
      <item>Ivan Jurjević, OIB 95025071254</item>
    </izvorni_sadrzaj>
    <derivirana_varijabla naziv="DomainObject.Predmet.OstaliListNazivFormatedOIB_1">
      <item>Ivan Jurjević, OIB 95025071254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FUTURA VERDE j.d.o.o. za trgovinu</izvorni_sadrzaj>
    <derivirana_varijabla naziv="DomainObject.Predmet.ProtustrankaIDrugi_1">FUTURA VERDE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FUTURA VERDE j.d.o.o. za trgovinu, OIB 22967331249, Krste Hegedušića 2, 23000 Zadar</izvorni_sadrzaj>
    <derivirana_varijabla naziv="DomainObject.Predmet.ProtustrankaIDrugiAdressOIB_1">FUTURA VERDE j.d.o.o. za trgovinu, OIB 22967331249, Krste Hegedušića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FUTURA VERDE j.d.o.o. za trgovinu</item>
      <item>Ivan Jurjević</item>
    </izvorni_sadrzaj>
    <derivirana_varijabla naziv="DomainObject.Predmet.SudioniciListNaziv_1">
      <item>Financijska agencija, Podružnica Zadar</item>
      <item>FUTURA VERDE j.d.o.o. za trgovinu</item>
      <item>Ivan Jurjević</item>
    </derivirana_varijabla>
  </DomainObject.Predmet.SudioniciListNaziv>
  <DomainObject.Predmet.SudioniciListAdressOIB>
    <izvorni_sadrzaj>
      <item>Financijska agencija, Podružnica Zadar, OIB 85821130368</item>
      <item>FUTURA VERDE j.d.o.o. za trgovinu, OIB 22967331249, Krste Hegedušića 2,23000 Zadar</item>
      <item>Ivan Jurjević, OIB 95025071254, Krste Hegedušića 2,23000 Zadar</item>
    </izvorni_sadrzaj>
    <derivirana_varijabla naziv="DomainObject.Predmet.SudioniciListAdressOIB_1">
      <item>Financijska agencija, Podružnica Zadar, OIB 85821130368</item>
      <item>FUTURA VERDE j.d.o.o. za trgovinu, OIB 22967331249, Krste Hegedušića 2,23000 Zadar</item>
      <item>Ivan Jurjević, OIB 95025071254, Krste Hegedušića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22967331249</item>
      <item>, OIB 95025071254</item>
    </izvorni_sadrzaj>
    <derivirana_varijabla naziv="DomainObject.Predmet.SudioniciListNazivOIB_1">
      <item>, OIB 85821130368</item>
      <item>, OIB 22967331249</item>
      <item>, OIB 95025071254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79875-A46F-4973-9DE8-BFDD5239F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1674</properties:Characters>
  <properties:Lines>60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2017-05-31T06:50:00Z</dcterms:created>
  <dc:creator>Administrator</dc:creator>
  <cp:lastModifiedBy>Martina Kalmeta</cp:lastModifiedBy>
  <cp:lastPrinted>2017-06-01T07:48:00Z</cp:lastPrinted>
  <dcterms:modified xmlns:xsi="http://www.w3.org/2001/XMLSchema-instance" xsi:type="dcterms:W3CDTF">2017-06-01T09:28:00Z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