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344f" w14:paraId="b34344f" w:rsidRDefault="00AE649C" w:rsidP="00FA5B5E" w:rsidR="00AE649C" w:rsidRPr="00B76F3C">
      <w:pPr>
        <w:pStyle w:val="Naslov3"/>
        <w15:collapsed w:val="false"/>
      </w:pPr>
    </w:p>
    <w:p w:rsidRDefault="00CD3B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3B13" w:rsidP="00CD3B13" w:rsidR="00CD3B1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St-20/2016-4.</w:t>
      </w:r>
    </w:p>
    <w:p w:rsidRDefault="00CD3B13" w:rsidP="00CD3B13" w:rsidR="00CD3B13">
      <w:pPr>
        <w:jc w:val="both"/>
        <w:rPr>
          <w:rFonts w:cs="Arial" w:hAnsi="Arial" w:ascii="Arial"/>
          <w:b/>
        </w:rPr>
      </w:pPr>
    </w:p>
    <w:p w:rsidRDefault="00CD3B13" w:rsidP="00CD3B13" w:rsidR="00CD3B1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D3B13" w:rsidP="00CD3B13" w:rsidR="00CD3B13">
      <w:pPr>
        <w:jc w:val="center"/>
        <w:rPr>
          <w:rFonts w:cs="Arial" w:hAnsi="Arial" w:ascii="Arial"/>
          <w:b/>
        </w:rPr>
      </w:pPr>
    </w:p>
    <w:p w:rsidRDefault="00CD3B13" w:rsidP="00CD3B13" w:rsidR="00CD3B1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D3B13" w:rsidP="00CD3B13" w:rsidR="00CD3B13">
      <w:pPr>
        <w:jc w:val="both"/>
        <w:rPr>
          <w:rFonts w:cs="Arial" w:hAnsi="Arial" w:ascii="Arial"/>
        </w:rPr>
      </w:pP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EKORIS j.d.o.o. za proizvodnju, turizam, ugostiteljstvo, trgovinu i usluge iz Donje </w:t>
      </w:r>
      <w:proofErr w:type="spellStart"/>
      <w:r>
        <w:rPr>
          <w:rFonts w:cs="Arial" w:hAnsi="Arial" w:ascii="Arial"/>
        </w:rPr>
        <w:t>Bazje</w:t>
      </w:r>
      <w:proofErr w:type="spellEnd"/>
      <w:r>
        <w:rPr>
          <w:rFonts w:cs="Arial" w:hAnsi="Arial" w:ascii="Arial"/>
        </w:rPr>
        <w:t xml:space="preserve"> kbr.16., MBS 010086141, OIB 47081949356, dana 18. srpnja 2016. godine </w:t>
      </w:r>
    </w:p>
    <w:p w:rsidRDefault="00CD3B13" w:rsidP="00CD3B13" w:rsidR="00CD3B13">
      <w:pPr>
        <w:jc w:val="both"/>
        <w:rPr>
          <w:rFonts w:cs="Arial" w:hAnsi="Arial" w:ascii="Arial"/>
        </w:rPr>
      </w:pPr>
    </w:p>
    <w:p w:rsidRDefault="00CD3B13" w:rsidP="00CD3B13" w:rsidR="00CD3B1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EKORIS j.d.o.o. za proizvodnju, turizam, ugostiteljstvo, trgovinu i usluge iz Donje </w:t>
      </w:r>
      <w:proofErr w:type="spellStart"/>
      <w:r>
        <w:rPr>
          <w:rFonts w:cs="Arial" w:hAnsi="Arial" w:ascii="Arial"/>
        </w:rPr>
        <w:t>Bazje</w:t>
      </w:r>
      <w:proofErr w:type="spellEnd"/>
      <w:r>
        <w:rPr>
          <w:rFonts w:cs="Arial" w:hAnsi="Arial" w:ascii="Arial"/>
        </w:rPr>
        <w:t xml:space="preserve"> kbr.16., MBS 010086141, OIB 47081949356. 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IVAN HUDOLETNJAK iz Ivanca, Zavojna ulica 3, OIB 80924395653. 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EKORIS j.d.o.o. za proizvodnju, turizam, ugostiteljstvo, trgovinu i usluge iz Donje </w:t>
      </w:r>
      <w:proofErr w:type="spellStart"/>
      <w:r>
        <w:rPr>
          <w:rFonts w:cs="Arial" w:hAnsi="Arial" w:ascii="Arial"/>
        </w:rPr>
        <w:t>Bazje</w:t>
      </w:r>
      <w:proofErr w:type="spellEnd"/>
      <w:r>
        <w:rPr>
          <w:rFonts w:cs="Arial" w:hAnsi="Arial" w:ascii="Arial"/>
        </w:rPr>
        <w:t xml:space="preserve"> kbr.16., MBS 010086141, OIB 47081949356.</w:t>
      </w:r>
    </w:p>
    <w:p w:rsidRDefault="00CD3B13" w:rsidP="00CD3B13" w:rsidR="00CD3B1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srpnja 2016. u 14,00 sati,</w:t>
      </w:r>
      <w:r>
        <w:rPr>
          <w:rFonts w:cs="Arial" w:hAnsi="Arial" w:ascii="Arial"/>
        </w:rPr>
        <w:t xml:space="preserve"> kada je ovo rješenje objavljeno na e-oglasnoj ploči ovoga suda.</w:t>
      </w:r>
    </w:p>
    <w:p w:rsidRDefault="00CD3B13" w:rsidP="00CD3B13" w:rsidR="00CD3B1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D3B13" w:rsidP="00CD3B13" w:rsidR="00CD3B1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ovog suda.</w:t>
      </w:r>
    </w:p>
    <w:p w:rsidRDefault="00CD3B13" w:rsidP="00CD3B13" w:rsidR="00CD3B13">
      <w:pPr>
        <w:jc w:val="center"/>
        <w:rPr>
          <w:rFonts w:cs="Arial" w:hAnsi="Arial" w:ascii="Arial"/>
          <w:b/>
        </w:rPr>
      </w:pPr>
    </w:p>
    <w:p w:rsidRDefault="00CD3B13" w:rsidP="00CD3B13" w:rsidR="00CD3B13">
      <w:pPr>
        <w:jc w:val="center"/>
        <w:rPr>
          <w:rFonts w:cs="Arial" w:hAnsi="Arial" w:ascii="Arial"/>
          <w:b/>
        </w:rPr>
      </w:pPr>
    </w:p>
    <w:p w:rsidRDefault="00CD3B13" w:rsidP="00CD3B13" w:rsidR="00CD3B1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CD3B13" w:rsidP="00CD3B13" w:rsidR="00CD3B13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</w:t>
      </w:r>
      <w:r>
        <w:rPr>
          <w:rFonts w:cs="Arial" w:hAnsi="Arial" w:ascii="Arial"/>
        </w:rPr>
        <w:t>o zahtjevu FINE za provedbu skraćenog stečajnog postupka nad dužnikom, sud je temeljem odredbe čl. 430., 431. i 434. Stečajnog zakona ("Narodne novine" broj 71/15 – dalje: SZ) oglasom poslovni broj St-20/2016-2., koji je objavljen na mrežnoj stranici e-oglasna ploča Trgovačkog suda u Bjelovaru 21.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je u roku od 15 dana od objave oglasa dostavila javnobilježnički ovjerovljen popis imovine i obveza dužnika, iz kojeg proizlazi da dužnik ima imovinu koja nije dostatne za namirenje predvidivih troškova stečajnog postupka, a vjerovnici nisu u roku od 45 dana od objave oglasa predložili otvaranje stečajnog postupka, pa se sukladno odredbi čl.431. SZ smatra da je dužnik nesposoban za plaćanje. Sukladno navedenom, a s obzirom da se ni iz podataka navedenih u zahtjevu FINE ne može sa sigurnošću utvrditi da dužnik ima imovinu koja bi ušla u stečajnu masu i koja bi bila dovoljna za namirenje troškova stečajnog postupka, to je sud temeljem čl. 431. SZ riješio kao u t. I., II., III. i IV. izreke ovog rješenja.</w:t>
      </w:r>
    </w:p>
    <w:p w:rsidRDefault="00CD3B13" w:rsidP="00CD3B13" w:rsidR="00CD3B1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D3B13" w:rsidP="00CD3B13" w:rsidR="00CD3B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CD3B13" w:rsidP="00CD3B13" w:rsidR="00CD3B1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srpnja 2016. godine</w:t>
      </w:r>
    </w:p>
    <w:p w:rsidRDefault="00CD3B13" w:rsidP="00CD3B13" w:rsidR="00CD3B13">
      <w:pPr>
        <w:rPr>
          <w:rFonts w:cs="Arial" w:hAnsi="Arial" w:ascii="Arial"/>
          <w:b/>
        </w:rPr>
      </w:pPr>
    </w:p>
    <w:p w:rsidRDefault="00CD3B13" w:rsidP="00CD3B13" w:rsidR="00CD3B1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D3B13" w:rsidP="00CD3B13" w:rsidR="00CD3B1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D3B13" w:rsidP="00CD3B13" w:rsidR="00CD3B13">
      <w:pPr>
        <w:ind w:firstLine="4111"/>
        <w:jc w:val="both"/>
        <w:rPr>
          <w:rFonts w:cs="Arial" w:hAnsi="Arial" w:ascii="Arial"/>
        </w:rPr>
      </w:pP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CD3B13" w:rsidP="00CD3B13" w:rsidR="00CD3B13">
      <w:pPr>
        <w:jc w:val="both"/>
        <w:rPr>
          <w:rFonts w:cs="Arial" w:hAnsi="Arial" w:ascii="Arial"/>
        </w:rPr>
      </w:pPr>
    </w:p>
    <w:p w:rsidRDefault="00CD3B13" w:rsidP="00CD3B13" w:rsidR="00CD3B13">
      <w:pPr>
        <w:jc w:val="both"/>
        <w:rPr>
          <w:rFonts w:cs="Arial" w:hAnsi="Arial" w:ascii="Arial"/>
        </w:rPr>
      </w:pPr>
    </w:p>
    <w:p w:rsidRDefault="00CD3B13" w:rsidP="00CD3B13" w:rsidR="00CD3B1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pošte - nakon pravomoćnosti 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- dužniku-putem e-oglasne ploče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sudski registar - nakon pravomoćnosti rješenja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D3B13" w:rsidP="00CD3B13" w:rsidR="00CD3B1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18.07.2016.g.</w:t>
      </w:r>
    </w:p>
    <w:p w:rsidRDefault="00CD3B13" w:rsidP="00CD3B13" w:rsidR="00CD3B13">
      <w:pPr>
        <w:rPr>
          <w:rFonts w:cs="Arial" w:hAnsi="Arial" w:ascii="Arial"/>
        </w:rPr>
      </w:pPr>
    </w:p>
    <w:p w:rsidRDefault="00CD3B13" w:rsidP="00CD3B13" w:rsidR="00CD3B1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B13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89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St-20/2016-4</izvorni_sadrzaj>
    <derivirana_varijabla naziv="DomainObject.Oznaka_1">St-20/2016-4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EKORIS j.d.o.o. za proizvodnju, turizam, ugostiteljstvo, trgovinu i usluge, Donje Bazije zastupanog po punomoćniku IVAN JELIĆ</izvorni_sadrzaj>
    <derivirana_varijabla naziv="DomainObject.Predmet.ProtustrankaFormated_1">  EKORIS j.d.o.o. za proizvodnju, turizam, ugostiteljstvo, trgovinu i usluge, Donje Bazije zastupanog po punomoćniku IVAN JELIĆ</derivirana_varijabla>
  </DomainObject.Predmet.ProtustrankaFormated>
  <DomainObject.Predmet.ProtustrankaFormatedOIB>
    <izvorni_sadrzaj>  EKORIS j.d.o.o. za proizvodnju, turizam, ugostiteljstvo, trgovinu i usluge, Donje Bazije, OIB 47081949356 zastupanog po punomoćniku IVAN JELIĆ</izvorni_sadrzaj>
    <derivirana_varijabla naziv="DomainObject.Predmet.ProtustrankaFormatedOIB_1">  EKORIS j.d.o.o. za proizvodnju, turizam, ugostiteljstvo, trgovinu i usluge, Donje Bazije, OIB 47081949356 zastupanog po punomoćniku IVAN JELIĆ</derivirana_varijabla>
  </DomainObject.Predmet.ProtustrankaFormatedOIB>
  <DomainObject.Predmet.ProtustrankaFormatedWithAdress>
    <izvorni_sadrzaj> EKORIS j.d.o.o. za proizvodnju, turizam, ugostiteljstvo, trgovinu i usluge, Donje Bazije, Donje Bazije 16, 33523 Donje Bazije zastupanog po punomoćniku IVAN JELIĆ</izvorni_sadrzaj>
    <derivirana_varijabla naziv="DomainObject.Predmet.ProtustrankaFormatedWithAdress_1"> EKORIS j.d.o.o. za proizvodnju, turizam, ugostiteljstvo, trgovinu i usluge, Donje Bazije, Donje Bazije 16, 33523 Donje Bazije zastupanog po punomoćniku IVAN JELIĆ</derivirana_varijabla>
  </DomainObject.Predmet.ProtustrankaFormatedWithAdress>
  <DomainObject.Predmet.ProtustrankaFormatedWithAdressOIB>
    <izvorni_sadrzaj> EKORIS j.d.o.o. za proizvodnju, turizam, ugostiteljstvo, trgovinu i usluge, Donje Bazije, OIB 47081949356, Donje Bazije 16, 33523 Donje Bazije zastupanog po punomoćniku IVAN JELIĆ</izvorni_sadrzaj>
    <derivirana_varijabla naziv="DomainObject.Predmet.ProtustrankaFormatedWithAdressOIB_1"> EKORIS j.d.o.o. za proizvodnju, turizam, ugostiteljstvo, trgovinu i usluge, Donje Bazije, OIB 47081949356, Donje Bazije 16, 33523 Donje Bazije zastupanog po punomoćniku IVAN JELIĆ</derivirana_varijabla>
  </DomainObject.Predmet.ProtustrankaFormatedWithAdressOIB>
  <DomainObject.Predmet.ProtustrankaWithAdress>
    <izvorni_sadrzaj>EKORIS j.d.o.o. za proizvodnju, turizam, ugostiteljstvo, trgovinu i usluge, Donje Bazije Donje Bazije 16, 33523 Donje Bazije</izvorni_sadrzaj>
    <derivirana_varijabla naziv="DomainObject.Predmet.ProtustrankaWithAdress_1">EKORIS j.d.o.o. za proizvodnju, turizam, ugostiteljstvo, trgovinu i usluge, Donje Bazije Donje Bazije 16, 33523 Donje Bazije</derivirana_varijabla>
  </DomainObject.Predmet.ProtustrankaWithAdress>
  <DomainObject.Predmet.ProtustrankaWithAdressOIB>
    <izvorni_sadrzaj>EKORIS j.d.o.o. za proizvodnju, turizam, ugostiteljstvo, trgovinu i usluge, Donje Bazije, OIB 47081949356, Donje Bazije 16, 33523 Donje Bazije</izvorni_sadrzaj>
    <derivirana_varijabla naziv="DomainObject.Predmet.ProtustrankaWithAdressOIB_1">EKORIS j.d.o.o. za proizvodnju, turizam, ugostiteljstvo, trgovinu i usluge, Donje Bazije, OIB 47081949356, Donje Bazije 16, 33523 Donje Bazije</derivirana_varijabla>
  </DomainObject.Predmet.ProtustrankaWithAdressOIB>
  <DomainObject.Predmet.ProtustrankaNazivFormated>
    <izvorni_sadrzaj>EKORIS j.d.o.o. za proizvodnju, turizam, ugostiteljstvo, trgovinu i usluge, Donje Bazije</izvorni_sadrzaj>
    <derivirana_varijabla naziv="DomainObject.Predmet.ProtustrankaNazivFormated_1">EKORIS j.d.o.o. za proizvodnju, turizam, ugostiteljstvo, trgovinu i usluge, Donje Bazije</derivirana_varijabla>
  </DomainObject.Predmet.ProtustrankaNazivFormated>
  <DomainObject.Predmet.ProtustrankaNazivFormatedOIB>
    <izvorni_sadrzaj>EKORIS j.d.o.o. za proizvodnju, turizam, ugostiteljstvo, trgovinu i usluge, Donje Bazije, OIB 47081949356</izvorni_sadrzaj>
    <derivirana_varijabla naziv="DomainObject.Predmet.ProtustrankaNazivFormatedOIB_1">EKORIS j.d.o.o. za proizvodnju, turizam, ugostiteljstvo, trgovinu i usluge, Donje Bazije, OIB 47081949356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EKORIS j.d.o.o. za proizvodnju, turizam, ugostiteljstvo, trgovinu i usluge, Donje Bazije zastupanog po punomoćniku IVAN JELIĆ</item>
    </izvorni_sadrzaj>
    <derivirana_varijabla naziv="DomainObject.Predmet.ProtuStrankaListFormated_1">
      <item>EKORIS j.d.o.o. za proizvodnju, turizam, ugostiteljstvo, trgovinu i usluge, Donje Bazije zastupanog po punomoćniku IVAN JELIĆ</item>
    </derivirana_varijabla>
  </DomainObject.Predmet.ProtuStrankaListFormated>
  <DomainObject.Predmet.ProtuStrankaListFormatedOIB>
    <izvorni_sadrzaj>
      <item>EKORIS j.d.o.o. za proizvodnju, turizam, ugostiteljstvo, trgovinu i usluge, Donje Bazije, OIB 47081949356 zastupanog po punomoćniku IVAN JELIĆ</item>
    </izvorni_sadrzaj>
    <derivirana_varijabla naziv="DomainObject.Predmet.ProtuStrankaListFormatedOIB_1">
      <item>EKORIS j.d.o.o. za proizvodnju, turizam, ugostiteljstvo, trgovinu i usluge, Donje Bazije, OIB 47081949356 zastupanog po punomoćniku IVAN JELIĆ</item>
    </derivirana_varijabla>
  </DomainObject.Predmet.ProtuStrankaListFormatedOIB>
  <DomainObject.Predmet.ProtuStrankaListFormatedWithAdress>
    <izvorni_sadrzaj>
      <item>EKORIS j.d.o.o. za proizvodnju, turizam, ugostiteljstvo, trgovinu i usluge, Donje Bazije, Donje Bazije 16, 33523 Donje Bazije zastupanog po punomoćniku IVAN JELIĆ</item>
    </izvorni_sadrzaj>
    <derivirana_varijabla naziv="DomainObject.Predmet.ProtuStrankaListFormatedWithAdress_1">
      <item>EKORIS j.d.o.o. za proizvodnju, turizam, ugostiteljstvo, trgovinu i usluge, Donje Bazije, Donje Bazije 16, 33523 Donje Bazije zastupanog po punomoćniku IVAN JELIĆ</item>
    </derivirana_varijabla>
  </DomainObject.Predmet.ProtuStrankaListFormatedWithAdress>
  <DomainObject.Predmet.ProtuStrankaListFormatedWithAdressOIB>
    <izvorni_sadrzaj>
      <item>EKORIS j.d.o.o. za proizvodnju, turizam, ugostiteljstvo, trgovinu i usluge, Donje Bazije, OIB 47081949356, Donje Bazije 16, 33523 Donje Bazije zastupanog po punomoćniku IVAN JELIĆ</item>
    </izvorni_sadrzaj>
    <derivirana_varijabla naziv="DomainObject.Predmet.ProtuStrankaListFormatedWithAdressOIB_1">
      <item>EKORIS j.d.o.o. za proizvodnju, turizam, ugostiteljstvo, trgovinu i usluge, Donje Bazije, OIB 47081949356, Donje Bazije 16, 33523 Donje Bazije zastupanog po punomoćniku IVAN JELIĆ</item>
    </derivirana_varijabla>
  </DomainObject.Predmet.ProtuStrankaListFormatedWithAdressOIB>
  <DomainObject.Predmet.ProtuStrankaListNazivFormated>
    <izvorni_sadrzaj>
      <item>EKORIS j.d.o.o. za proizvodnju, turizam, ugostiteljstvo, trgovinu i usluge, Donje Bazije</item>
    </izvorni_sadrzaj>
    <derivirana_varijabla naziv="DomainObject.Predmet.ProtuStrankaListNazivFormated_1">
      <item>EKORIS j.d.o.o. za proizvodnju, turizam, ugostiteljstvo, trgovinu i usluge, Donje Bazije</item>
    </derivirana_varijabla>
  </DomainObject.Predmet.ProtuStrankaListNazivFormated>
  <DomainObject.Predmet.ProtuStrankaListNazivFormatedOIB>
    <izvorni_sadrzaj>
      <item>EKORIS j.d.o.o. za proizvodnju, turizam, ugostiteljstvo, trgovinu i usluge, Donje Bazije, OIB 47081949356</item>
    </izvorni_sadrzaj>
    <derivirana_varijabla naziv="DomainObject.Predmet.ProtuStrankaListNazivFormatedOIB_1">
      <item>EKORIS j.d.o.o. za proizvodnju, turizam, ugostiteljstvo, trgovinu i usluge, Donje Bazije, OIB 47081949356</item>
    </derivirana_varijabla>
  </DomainObject.Predmet.ProtuStrankaListNazivFormatedOIB>
  <DomainObject.Predmet.OstaliListFormated>
    <izvorni_sadrzaj>
      <item>IVAN JELIĆ punomoćnik sudionika u postupku EKORIS j.d.o.o. za proizvodnju, turizam, ugostiteljstvo, trgovinu i usluge, Donje Bazije</item>
    </izvorni_sadrzaj>
    <derivirana_varijabla naziv="DomainObject.Predmet.OstaliListFormated_1">
      <item>IVAN JELIĆ punomoćnik sudionika u postupku EKORIS j.d.o.o. za proizvodnju, turizam, ugostiteljstvo, trgovinu i usluge, Donje Bazije</item>
    </derivirana_varijabla>
  </DomainObject.Predmet.OstaliListFormated>
  <DomainObject.Predmet.OstaliListFormatedOIB>
    <izvorni_sadrzaj>
      <item>IVAN JELIĆ, OIB 81543504192 punomoćnik sudionika u postupku EKORIS j.d.o.o. za proizvodnju, turizam, ugostiteljstvo, trgovinu i usluge, Donje Bazije</item>
    </izvorni_sadrzaj>
    <derivirana_varijabla naziv="DomainObject.Predmet.OstaliListFormatedOIB_1">
      <item>IVAN JELIĆ, OIB 81543504192 punomoćnik sudionika u postupku EKORIS j.d.o.o. za proizvodnju, turizam, ugostiteljstvo, trgovinu i usluge, Donje Bazije</item>
    </derivirana_varijabla>
  </DomainObject.Predmet.OstaliListFormatedOIB>
  <DomainObject.Predmet.OstaliListFormatedWithAdress>
    <izvorni_sadrzaj>
      <item>IVAN JELIĆ, Donje Bazije 16, 33523 Donje Bazije punomoćnik sudionika u postupku EKORIS j.d.o.o. za proizvodnju, turizam, ugostiteljstvo, trgovinu i usluge, Donje Bazije</item>
    </izvorni_sadrzaj>
    <derivirana_varijabla naziv="DomainObject.Predmet.OstaliListFormatedWithAdress_1">
      <item>IVAN JELIĆ, Donje Bazije 16, 33523 Donje Bazije punomoćnik sudionika u postupku EKORIS j.d.o.o. za proizvodnju, turizam, ugostiteljstvo, trgovinu i usluge, Donje Bazije</item>
    </derivirana_varijabla>
  </DomainObject.Predmet.OstaliListFormatedWithAdress>
  <DomainObject.Predmet.OstaliListFormatedWithAdressOIB>
    <izvorni_sadrzaj>
      <item>IVAN JELIĆ, OIB 81543504192, Donje Bazije 16, 33523 Donje Bazije punomoćnik sudionika u postupku EKORIS j.d.o.o. za proizvodnju, turizam, ugostiteljstvo, trgovinu i usluge, Donje Bazije</item>
    </izvorni_sadrzaj>
    <derivirana_varijabla naziv="DomainObject.Predmet.OstaliListFormatedWithAdressOIB_1">
      <item>IVAN JELIĆ, OIB 81543504192, Donje Bazije 16, 33523 Donje Bazije punomoćnik sudionika u postupku EKORIS j.d.o.o. za proizvodnju, turizam, ugostiteljstvo, trgovinu i usluge, Donje Bazije</item>
    </derivirana_varijabla>
  </DomainObject.Predmet.OstaliListFormatedWithAdressOIB>
  <DomainObject.Predmet.OstaliListNazivFormated>
    <izvorni_sadrzaj>
      <item>IVAN JELIĆ</item>
    </izvorni_sadrzaj>
    <derivirana_varijabla naziv="DomainObject.Predmet.OstaliListNazivFormated_1">
      <item>IVAN JELIĆ</item>
    </derivirana_varijabla>
  </DomainObject.Predmet.OstaliListNazivFormated>
  <DomainObject.Predmet.OstaliListNazivFormatedOIB>
    <izvorni_sadrzaj>
      <item>IVAN JELIĆ, OIB 81543504192</item>
    </izvorni_sadrzaj>
    <derivirana_varijabla naziv="DomainObject.Predmet.OstaliListNazivFormatedOIB_1">
      <item>IVAN JELIĆ, OIB 81543504192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St-20/2016-4</izvorni_sadrzaj>
    <derivirana_varijabla naziv="DomainObject.PoslovniBrojDokumenta_1">St-20/2016-4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EKORIS j.d.o.o. za proizvodnju, turizam, ugostiteljstvo, trgovinu i usluge, Donje Bazije</izvorni_sadrzaj>
    <derivirana_varijabla naziv="DomainObject.Predmet.ProtustrankaIDrugi_1">EKORIS j.d.o.o. za proizvodnju, turizam, ugostiteljstvo, trgovinu i usluge, Donje Bazije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EKORIS j.d.o.o. za proizvodnju, turizam, ugostiteljstvo, trgovinu i usluge, Donje Bazije, OIB 47081949356, Donje Bazije 16, 33523 Donje Bazije</izvorni_sadrzaj>
    <derivirana_varijabla naziv="DomainObject.Predmet.ProtustrankaIDrugiAdressOIB_1">EKORIS j.d.o.o. za proizvodnju, turizam, ugostiteljstvo, trgovinu i usluge, Donje Bazije, OIB 47081949356, Donje Bazije 16, 33523 Donje Bazije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EKORIS j.d.o.o. za proizvodnju, turizam, ugostiteljstvo, trgovinu i usluge, Donje Bazije</item>
      <item>IVAN JELIĆ</item>
    </izvorni_sadrzaj>
    <derivirana_varijabla naziv="DomainObject.Predmet.SudioniciListNaziv_1">
      <item>FINA, RC ZAGREB, Podružnica Bjelovar</item>
      <item>EKORIS j.d.o.o. za proizvodnju, turizam, ugostiteljstvo, trgovinu i usluge, Donje Bazije</item>
      <item>IVAN JELIĆ</item>
    </derivirana_varijabla>
  </DomainObject.Predmet.SudioniciListNaziv>
  <DomainObject.Predmet.SudioniciListAdressOIB>
    <izvorni_sadrzaj>
      <item>FINA, RC ZAGREB, Podružnica Bjelovar, OIB 85821130368, F. Supila 4,43000 Bjelovar</item>
      <item>EKORIS j.d.o.o. za proizvodnju, turizam, ugostiteljstvo, trgovinu i usluge, Donje Bazije, OIB 47081949356, Donje Bazije 16,33523 Donje Bazije</item>
      <item>IVAN JELIĆ, OIB 81543504192, Donje Bazije 16,33523 Donje Bazije</item>
    </izvorni_sadrzaj>
    <derivirana_varijabla naziv="DomainObject.Predmet.SudioniciListAdressOIB_1">
      <item>FINA, RC ZAGREB, Podružnica Bjelovar, OIB 85821130368, F. Supila 4,43000 Bjelovar</item>
      <item>EKORIS j.d.o.o. za proizvodnju, turizam, ugostiteljstvo, trgovinu i usluge, Donje Bazije, OIB 47081949356, Donje Bazije 16,33523 Donje Bazije</item>
      <item>IVAN JELIĆ, OIB 81543504192, Donje Bazije 16,33523 Donje Bazije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806C5-054A-444B-BAB6-B4A90BFCB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4037</properties:Characters>
  <properties:Lines>99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2016-07-18T11:25:00Z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