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7692" w14:paraId="7237692" w:rsidRDefault="00E305BC" w:rsidP="00E305BC" w:rsidR="00E305B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E305BC" w:rsidP="00E305BC" w:rsidR="00E305B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20.St-121/14-52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305BC" w:rsidP="00E305BC" w:rsidR="00E305B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E305BC" w:rsidP="00E305BC" w:rsidR="00E305BC">
      <w:pPr>
        <w:pStyle w:val="Tijeloteksta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ZAGREBU, po stečajnom sucu Luciji Butigan, u stečajnom postupku nad imovinom dužnika pojedinca </w:t>
      </w:r>
      <w:r>
        <w:rPr>
          <w:rFonts w:hAnsi="Times New Roman" w:ascii="Times New Roman"/>
          <w:szCs w:val="24"/>
        </w:rPr>
        <w:t>NIKOLINA ČALUŠIĆ, vl. obrta METAFORA, Zadvorsko, Brezovica 10 257, Prigradska ulica IV. odvojak 4A, OIB: 47708499447</w:t>
      </w:r>
      <w:r>
        <w:rPr>
          <w:rFonts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dana 15. studenog 2017.g.</w:t>
      </w:r>
    </w:p>
    <w:p w:rsidRDefault="00E305BC" w:rsidP="00E305BC" w:rsidR="00E305BC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</w:p>
    <w:p w:rsidRDefault="00E305BC" w:rsidP="00E305BC" w:rsidR="00E305BC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  <w:t>Određuje se nagrada stečajnom upravitelju u bruto iznosu od 5.600,00 kn u stečajnom postupku br. St-121/14 nad stečajnim dužnikom NIKOLINA ČALUŠIĆ, vl. obrta METAFORA, Zadvorsko, Brezovica 10 257, Prigradska ulica IV. odvojak 4A, OIB: 47708499447.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305BC" w:rsidP="00E305BC" w:rsidR="00E305BC">
      <w:pPr>
        <w:jc w:val="both"/>
        <w:rPr>
          <w:rFonts w:hAnsi="Times New Roman" w:ascii="Times New Roman"/>
          <w:bCs/>
          <w:szCs w:val="24"/>
        </w:rPr>
      </w:pPr>
    </w:p>
    <w:p w:rsidRDefault="00E305BC" w:rsidP="00E305BC" w:rsidR="00E305BC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ovog suda br. St-121/14 od 30. rujna 2014.g. otvoren je stečajni postupak nad imovinom dužnika pojedinca NIKOLINA ČALUŠIĆ, vl. obrta METAFORA, Zadvorsko, Brezovica 10 257, Prigradska ulica IV. odvojak 4A, OIB: 47708499447. </w:t>
      </w:r>
    </w:p>
    <w:p w:rsidRDefault="00E305BC" w:rsidP="00E305BC" w:rsidR="00E305BC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Stečajnu masu ovog dužnika činila je 1/6 nekretnine, u naravi obiteljske kuće u Brezovici (vanknjižno vlasništvo), u ime koje je stečajni upravitelj dobio suglasnost vjerovnika da istu izloži prodaji, te je suvlasnički dio unovčio za iznos od 35.000,00 kn. </w:t>
      </w:r>
    </w:p>
    <w:p w:rsidRDefault="00E305BC" w:rsidP="00E305BC" w:rsidR="00E305BC">
      <w:pPr>
        <w:pStyle w:val="Tijeloteksta"/>
        <w:ind w:firstLine="567"/>
        <w:rPr>
          <w:szCs w:val="24"/>
        </w:rPr>
      </w:pPr>
      <w:r>
        <w:rPr>
          <w:szCs w:val="24"/>
        </w:rPr>
        <w:tab/>
        <w:t xml:space="preserve">Odluka o visini nagrade stečajnom upravitelju za obavljene stečajno upraviteljske poslove u ovom stečajnom postupku nad stečajnim dužnikom NIKOLINA ČALUŠIĆ, vl. obrta METAFORA, Zadvorsko, Brezovica 10 257, Prigradska ulica IV. odvojak 4A, OIB: 47708499447, određena je sukladno članku 94. st. 1. i 2. Stečajnog zakona, (Narodne novine br. 71/15), a utvrđena je na temelju Uredbe o kriterijima i načinu obračuna i plaćanja nagrade stečajnim upraviteljima (Narodne novine br. 105/15). </w:t>
      </w:r>
    </w:p>
    <w:p w:rsidRDefault="00E305BC" w:rsidP="00E305BC" w:rsidR="00E305B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E305BC" w:rsidP="00E305BC" w:rsidR="00E305BC">
      <w:pPr>
        <w:jc w:val="center"/>
        <w:rPr>
          <w:rFonts w:hAnsi="Times New Roman" w:ascii="Times New Roman"/>
          <w:b/>
          <w:szCs w:val="24"/>
        </w:rPr>
      </w:pP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 15. listopada 2017.g.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STEČAJNI 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Lucija Butigan, v.r.</w:t>
      </w:r>
    </w:p>
    <w:p w:rsidRDefault="00E305BC" w:rsidP="00E305BC" w:rsidR="00E305BC">
      <w:pPr>
        <w:rPr>
          <w:rFonts w:hAnsi="Times New Roman" w:ascii="Times New Roman"/>
          <w:szCs w:val="24"/>
        </w:rPr>
      </w:pPr>
    </w:p>
    <w:p w:rsidRDefault="00E305BC" w:rsidP="00E305BC" w:rsidR="00E305BC">
      <w:pPr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UPUTA O PRAVNOM LIJEKU:</w:t>
      </w:r>
    </w:p>
    <w:p w:rsidRDefault="00E305BC" w:rsidP="00E305BC" w:rsidR="00E305BC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305BC" w:rsidP="00E305BC" w:rsidR="00E305BC" w:rsidRPr="00E305BC">
      <w:pPr>
        <w:pStyle w:val="Tijeloteksta"/>
        <w:numPr>
          <w:ilvl w:val="0"/>
          <w:numId w:val="2"/>
        </w:numPr>
        <w:jc w:val="right"/>
        <w:rPr>
          <w:color w:val="FFFFFF"/>
          <w:szCs w:val="24"/>
        </w:rPr>
      </w:pPr>
      <w:r>
        <w:rPr>
          <w:szCs w:val="24"/>
        </w:rPr>
        <w:t>Za točnost otpravka – ovlašteni službenik:</w:t>
      </w:r>
      <w:r>
        <w:rPr>
          <w:szCs w:val="24"/>
        </w:rPr>
        <w:br/>
        <w:t>Antonija Fuš</w:t>
      </w:r>
      <w:r w:rsidRPr="00E305BC">
        <w:rPr>
          <w:color w:val="FFFFFF"/>
          <w:szCs w:val="24"/>
        </w:rPr>
        <w:t xml:space="preserve"> da</w:t>
      </w:r>
    </w:p>
    <w:p w:rsidRDefault="00E305BC" w:rsidP="00E305BC" w:rsidR="00E33188" w:rsidRPr="00E305BC">
      <w:pPr>
        <w:pStyle w:val="Tijeloteksta"/>
        <w:numPr>
          <w:ilvl w:val="0"/>
          <w:numId w:val="2"/>
        </w:numPr>
        <w:rPr>
          <w:color w:val="FFFFFF"/>
          <w:szCs w:val="24"/>
        </w:rPr>
      </w:pPr>
      <w:r w:rsidRPr="00E305BC">
        <w:rPr>
          <w:color w:val="FFFFFF"/>
          <w:szCs w:val="24"/>
        </w:rPr>
        <w:t>8 da</w:t>
      </w:r>
    </w:p>
    <w:sectPr w:rsidSect="00E305BC" w:rsidR="00E33188" w:rsidRPr="00E305BC"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8C4"/>
    <w:rsid w:val="002A3807"/>
    <w:rsid w:val="00331AD6"/>
    <w:rsid w:val="008B58C4"/>
    <w:rsid w:val="00BE3772"/>
    <w:rsid w:val="00CE0253"/>
    <w:rsid w:val="00E305BC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5B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305BC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E305BC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E305B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8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8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8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8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5B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305BC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E305BC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E305B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8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8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8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8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8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St-121/2014</izvorni_sadrzaj>
    <derivirana_varijabla naziv="DomainObject.Predmet.OznakaBroj_1">St-121/2014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NIKOLINA ČALUŠIĆ</izvorni_sadrzaj>
    <derivirana_varijabla naziv="DomainObject.Predmet.ProtustrankaFormated_1">  NIKOLINA ČALUŠIĆ</derivirana_varijabla>
  </DomainObject.Predmet.ProtustrankaFormated>
  <DomainObject.Predmet.ProtustrankaFormatedOIB>
    <izvorni_sadrzaj>  NIKOLINA ČALUŠIĆ, OIB 47708499447</izvorni_sadrzaj>
    <derivirana_varijabla naziv="DomainObject.Predmet.ProtustrankaFormatedOIB_1">  NIKOLINA ČALUŠIĆ, OIB 47708499447</derivirana_varijabla>
  </DomainObject.Predmet.ProtustrankaFormatedOIB>
  <DomainObject.Predmet.ProtustrankaFormatedWithAdress>
    <izvorni_sadrzaj> NIKOLINA ČALUŠIĆ, PRIGORSKA ULICA IV. ODVOJKA 6A, ZADVORSKO, 10257 Brezovica</izvorni_sadrzaj>
    <derivirana_varijabla naziv="DomainObject.Predmet.ProtustrankaFormatedWithAdress_1"> NIKOLINA ČALUŠIĆ, PRIGORSKA ULICA IV. ODVOJKA 6A, ZADVORSKO, 10257 Brezovica</derivirana_varijabla>
  </DomainObject.Predmet.ProtustrankaFormatedWithAdress>
  <DomainObject.Predmet.ProtustrankaFormatedWithAdressOIB>
    <izvorni_sadrzaj> NIKOLINA ČALUŠIĆ, OIB 47708499447, PRIGORSKA ULICA IV. ODVOJKA 6A, ZADVORSKO, 10257 Brezovica</izvorni_sadrzaj>
    <derivirana_varijabla naziv="DomainObject.Predmet.ProtustrankaFormatedWithAdressOIB_1"> NIKOLINA ČALUŠIĆ, OIB 47708499447, PRIGORSKA ULICA IV. ODVOJKA 6A, ZADVORSKO, 10257 Brezovica</derivirana_varijabla>
  </DomainObject.Predmet.ProtustrankaFormatedWithAdressOIB>
  <DomainObject.Predmet.ProtustrankaWithAdress>
    <izvorni_sadrzaj>NIKOLINA ČALUŠIĆ PRIGORSKA ULICA IV. ODVOJKA 6A, ZADVORSKO, 10257 Brezovica</izvorni_sadrzaj>
    <derivirana_varijabla naziv="DomainObject.Predmet.ProtustrankaWithAdress_1">NIKOLINA ČALUŠIĆ PRIGORSKA ULICA IV. ODVOJKA 6A, ZADVORSKO, 10257 Brezovica</derivirana_varijabla>
  </DomainObject.Predmet.ProtustrankaWithAdress>
  <DomainObject.Predmet.ProtustrankaWithAdressOIB>
    <izvorni_sadrzaj>NIKOLINA ČALUŠIĆ, OIB 47708499447, PRIGORSKA ULICA IV. ODVOJKA 6A, ZADVORSKO, 10257 Brezovica</izvorni_sadrzaj>
    <derivirana_varijabla naziv="DomainObject.Predmet.ProtustrankaWithAdressOIB_1">NIKOLINA ČALUŠIĆ, OIB 47708499447, PRIGORSKA ULICA IV. ODVOJKA 6A, ZADVORSKO, 10257 Brezovica</derivirana_varijabla>
  </DomainObject.Predmet.ProtustrankaWithAdressOIB>
  <DomainObject.Predmet.ProtustrankaNazivFormated>
    <izvorni_sadrzaj>NIKOLINA ČALUŠIĆ</izvorni_sadrzaj>
    <derivirana_varijabla naziv="DomainObject.Predmet.ProtustrankaNazivFormated_1">NIKOLINA ČALUŠIĆ</derivirana_varijabla>
  </DomainObject.Predmet.ProtustrankaNazivFormated>
  <DomainObject.Predmet.ProtustrankaNazivFormatedOIB>
    <izvorni_sadrzaj>NIKOLINA ČALUŠIĆ, OIB 47708499447</izvorni_sadrzaj>
    <derivirana_varijabla naziv="DomainObject.Predmet.ProtustrankaNazivFormatedOIB_1">NIKOLINA ČALUŠIĆ, OIB 47708499447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</izvorni_sadrzaj>
    <derivirana_varijabla naziv="DomainObject.Predmet.StrankaFormated_1">  VJEROVNICI; FINA ZAGREB</derivirana_varijabla>
  </DomainObject.Predmet.StrankaFormated>
  <DomainObject.Predmet.StrankaFormatedOIB>
    <izvorni_sadrzaj>  VJEROVNICI; FINA ZAGREB, OIB 85821130368</izvorni_sadrzaj>
    <derivirana_varijabla naziv="DomainObject.Predmet.StrankaFormatedOIB_1">  VJEROVNICI; FINA ZAGREB, OIB 85821130368</derivirana_varijabla>
  </DomainObject.Predmet.StrankaFormatedOIB>
  <DomainObject.Predmet.StrankaFormatedWithAdress>
    <izvorni_sadrzaj> VJEROVNICI; FINA ZAGREB, Ul. grada Vukovara 70, 10000 Zagreb</izvorni_sadrzaj>
    <derivirana_varijabla naziv="DomainObject.Predmet.StrankaFormatedWithAdress_1"> VJEROVNICI; FINA ZAGREB, Ul. grada Vukovara 70, 10000 Zagreb</derivirana_varijabla>
  </DomainObject.Predmet.StrankaFormatedWithAdress>
  <DomainObject.Predmet.StrankaFormatedWithAdressOIB>
    <izvorni_sadrzaj> VJEROVNICI; FINA ZAGREB, OIB 85821130368, Ul. grada Vukovara 70, 10000 Zagreb</izvorni_sadrzaj>
    <derivirana_varijabla naziv="DomainObject.Predmet.StrankaFormatedWithAdressOIB_1"> VJEROVNICI; FINA ZAGREB, OIB 85821130368, Ul. grada Vukovara 70, 10000 Zagreb</derivirana_varijabla>
  </DomainObject.Predmet.StrankaFormatedWithAdressOIB>
  <DomainObject.Predmet.StrankaWithAdress>
    <izvorni_sadrzaj>VJEROVNICI ,FINA ZAGREB Ul. grada Vukovara 70,10000 Zagreb</izvorni_sadrzaj>
    <derivirana_varijabla naziv="DomainObject.Predmet.StrankaWithAdress_1">VJEROVNICI ,FINA ZAGREB Ul. grada Vukovara 70,10000 Zagreb</derivirana_varijabla>
  </DomainObject.Predmet.StrankaWithAdress>
  <DomainObject.Predmet.StrankaWithAdressOIB>
    <izvorni_sadrzaj>VJEROVNICI,FINA ZAGREB, OIB 85821130368, Ul. grada Vukovara 70,10000 Zagreb</izvorni_sadrzaj>
    <derivirana_varijabla naziv="DomainObject.Predmet.StrankaWithAdressOIB_1">VJEROVNICI,FINA ZAGREB, OIB 85821130368, Ul. grada Vukovara 70,10000 Zagreb</derivirana_varijabla>
  </DomainObject.Predmet.StrankaWithAdressOIB>
  <DomainObject.Predmet.StrankaNazivFormated>
    <izvorni_sadrzaj>VJEROVNICI,FINA ZAGREB</izvorni_sadrzaj>
    <derivirana_varijabla naziv="DomainObject.Predmet.StrankaNazivFormated_1">VJEROVNICI,FINA ZAGREB</derivirana_varijabla>
  </DomainObject.Predmet.StrankaNazivFormated>
  <DomainObject.Predmet.StrankaNazivFormatedOIB>
    <izvorni_sadrzaj>VJEROVNICI,FINA ZAGREB, OIB 85821130368</izvorni_sadrzaj>
    <derivirana_varijabla naziv="DomainObject.Predmet.StrankaNazivFormatedOIB_1">VJEROVNICI,FINA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VJEROVNICI</item>
      <item>FINA ZAGREB</item>
    </izvorni_sadrzaj>
    <derivirana_varijabla naziv="DomainObject.Predmet.StrankaListFormated_1">
      <item>VJEROVNICI</item>
      <item>FINA ZAGREB</item>
    </derivirana_varijabla>
  </DomainObject.Predmet.StrankaListFormated>
  <DomainObject.Predmet.StrankaListFormatedOIB>
    <izvorni_sadrzaj>
      <item>VJEROVNICI</item>
      <item>FINA ZAGREB, OIB 85821130368</item>
    </izvorni_sadrzaj>
    <derivirana_varijabla naziv="DomainObject.Predmet.StrankaListFormatedOIB_1">
      <item>VJEROVNICI</item>
      <item>FINA ZAGREB, OIB 85821130368</item>
    </derivirana_varijabla>
  </DomainObject.Predmet.StrankaListFormatedOIB>
  <DomainObject.Predmet.StrankaListFormatedWithAdress>
    <izvorni_sadrzaj>
      <item>VJEROVNICI</item>
      <item>FINA ZAGREB, Ul. grada Vukovara 70, 10000 Zagreb</item>
    </izvorni_sadrzaj>
    <derivirana_varijabla naziv="DomainObject.Predmet.StrankaListFormatedWithAdress_1">
      <item>VJEROVNICI</item>
      <item>FINA ZAGREB, Ul. grada Vukovara 70, 10000 Zagreb</item>
    </derivirana_varijabla>
  </DomainObject.Predmet.StrankaListFormatedWithAdress>
  <DomainObject.Predmet.StrankaListFormatedWithAdressOIB>
    <izvorni_sadrzaj>
      <item>VJEROVNICI</item>
      <item>FINA ZAGREB, OIB 85821130368, Ul. grada Vukovara 70, 10000 Zagreb</item>
    </izvorni_sadrzaj>
    <derivirana_varijabla naziv="DomainObject.Predmet.StrankaListFormatedWithAdressOIB_1">
      <item>VJEROVNICI</item>
      <item>FINA ZAGREB, OIB 85821130368, Ul. grada Vukovara 70, 10000 Zagreb</item>
    </derivirana_varijabla>
  </DomainObject.Predmet.StrankaListFormatedWithAdressOIB>
  <DomainObject.Predmet.StrankaListNazivFormated>
    <izvorni_sadrzaj>
      <item>VJEROVNICI</item>
      <item>FINA ZAGREB</item>
    </izvorni_sadrzaj>
    <derivirana_varijabla naziv="DomainObject.Predmet.StrankaListNazivFormated_1">
      <item>VJEROVNICI</item>
      <item>FINA ZAGREB</item>
    </derivirana_varijabla>
  </DomainObject.Predmet.StrankaListNazivFormated>
  <DomainObject.Predmet.StrankaListNazivFormatedOIB>
    <izvorni_sadrzaj>
      <item>VJEROVNICI</item>
      <item>FINA ZAGREB, OIB 85821130368</item>
    </izvorni_sadrzaj>
    <derivirana_varijabla naziv="DomainObject.Predmet.StrankaListNazivFormatedOIB_1">
      <item>VJEROVNICI</item>
      <item>FINA ZAGREB, OIB 85821130368</item>
    </derivirana_varijabla>
  </DomainObject.Predmet.StrankaListNazivFormatedOIB>
  <DomainObject.Predmet.ProtuStrankaListFormated>
    <izvorni_sadrzaj>
      <item>NIKOLINA ČALUŠIĆ</item>
    </izvorni_sadrzaj>
    <derivirana_varijabla naziv="DomainObject.Predmet.ProtuStrankaListFormated_1">
      <item>NIKOLINA ČALUŠIĆ</item>
    </derivirana_varijabla>
  </DomainObject.Predmet.ProtuStrankaListFormated>
  <DomainObject.Predmet.ProtuStrankaListFormatedOIB>
    <izvorni_sadrzaj>
      <item>NIKOLINA ČALUŠIĆ, OIB 47708499447</item>
    </izvorni_sadrzaj>
    <derivirana_varijabla naziv="DomainObject.Predmet.ProtuStrankaListFormatedOIB_1">
      <item>NIKOLINA ČALUŠIĆ, OIB 47708499447</item>
    </derivirana_varijabla>
  </DomainObject.Predmet.ProtuStrankaListFormatedOIB>
  <DomainObject.Predmet.ProtuStrankaListFormatedWithAdress>
    <izvorni_sadrzaj>
      <item>NIKOLINA ČALUŠIĆ, PRIGORSKA ULICA IV. ODVOJKA 6A, ZADVORSKO, 10257 Brezovica</item>
    </izvorni_sadrzaj>
    <derivirana_varijabla naziv="DomainObject.Predmet.ProtuStrankaListFormatedWithAdress_1">
      <item>NIKOLINA ČALUŠIĆ, PRIGORSKA ULICA IV. ODVOJKA 6A, ZADVORSKO, 10257 Brezovica</item>
    </derivirana_varijabla>
  </DomainObject.Predmet.ProtuStrankaListFormatedWithAdress>
  <DomainObject.Predmet.ProtuStrankaListFormatedWithAdressOIB>
    <izvorni_sadrzaj>
      <item>NIKOLINA ČALUŠIĆ, OIB 47708499447, PRIGORSKA ULICA IV. ODVOJKA 6A, ZADVORSKO, 10257 Brezovica</item>
    </izvorni_sadrzaj>
    <derivirana_varijabla naziv="DomainObject.Predmet.ProtuStrankaListFormatedWithAdressOIB_1">
      <item>NIKOLINA ČALUŠIĆ, OIB 47708499447, PRIGORSKA ULICA IV. ODVOJKA 6A, ZADVORSKO, 10257 Brezovica</item>
    </derivirana_varijabla>
  </DomainObject.Predmet.ProtuStrankaListFormatedWithAdressOIB>
  <DomainObject.Predmet.ProtuStrankaListNazivFormated>
    <izvorni_sadrzaj>
      <item>NIKOLINA ČALUŠIĆ</item>
    </izvorni_sadrzaj>
    <derivirana_varijabla naziv="DomainObject.Predmet.ProtuStrankaListNazivFormated_1">
      <item>NIKOLINA ČALUŠIĆ</item>
    </derivirana_varijabla>
  </DomainObject.Predmet.ProtuStrankaListNazivFormated>
  <DomainObject.Predmet.ProtuStrankaListNazivFormatedOIB>
    <izvorni_sadrzaj>
      <item>NIKOLINA ČALUŠIĆ, OIB 47708499447</item>
    </izvorni_sadrzaj>
    <derivirana_varijabla naziv="DomainObject.Predmet.ProtuStrankaListNazivFormatedOIB_1">
      <item>NIKOLINA ČALUŠIĆ, OIB 47708499447</item>
    </derivirana_varijabla>
  </DomainObject.Predmet.ProtuStrankaListNazivFormatedOIB>
  <DomainObject.Predmet.OstaliList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Formated>
  <DomainObject.Predmet.OstaliList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FormatedOIB>
  <DomainObject.Predmet.OstaliListFormatedWithAdress>
    <izvorni_sadrzaj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_1"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derivirana_varijabla>
  </DomainObject.Predmet.OstaliListFormatedWithAdress>
  <DomainObject.Predmet.OstaliListFormatedWithAdressOIB>
    <izvorni_sadrzaj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OIB_1"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derivirana_varijabla>
  </DomainObject.Predmet.OstaliListFormatedWithAdressOIB>
  <DomainObject.Predmet.OstaliListNaziv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Naziv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NazivFormated>
  <DomainObject.Predmet.OstaliListNaziv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Naziv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NIKOLINA ČALUŠIĆ</izvorni_sadrzaj>
    <derivirana_varijabla naziv="DomainObject.Predmet.ProtustrankaIDrugi_1">NIKOLINA ČALUŠIĆ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NIKOLINA ČALUŠIĆ, OIB 47708499447, PRIGORSKA ULICA IV. ODVOJKA 6A, ZADVORSKO, 10257 Brezovica</izvorni_sadrzaj>
    <derivirana_varijabla naziv="DomainObject.Predmet.ProtustrankaIDrugiAdressOIB_1">NIKOLINA ČALUŠIĆ, OIB 47708499447, PRIGORSKA ULICA IV. ODVOJKA 6A, ZADVORSKO,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SudioniciListNaziv_1"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derivirana_varijabla>
  </DomainObject.Predmet.SudioniciListNaziv>
  <DomainObject.Predmet.SudioniciListAdressOIB>
    <izvorni_sadrzaj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izvorni_sadrzaj>
    <derivirana_varijabla naziv="DomainObject.Predmet.SudioniciListAdressOIB_1"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47708499447</item>
      <item>, OIB null</item>
      <item>, OIB 85821130368</item>
      <item>, OIB 88007436023</item>
      <item>, OIB 18683136487</item>
      <item>, OIB null</item>
    </izvorni_sadrzaj>
    <derivirana_varijabla naziv="DomainObject.Predmet.SudioniciListNazivOIB_1">
      <item>, OIB 47708499447</item>
      <item>, OIB null</item>
      <item>, OIB 85821130368</item>
      <item>, OIB 88007436023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1742</properties:Characters>
  <properties:Lines>47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2017-11-15T14:37:00Z</dcterms:created>
  <dc:creator>Valentina Kranjčić</dc:creator>
  <dc:description/>
  <cp:keywords/>
  <cp:lastModifiedBy>Valentina Kranjčić</cp:lastModifiedBy>
  <cp:lastPrinted>2017-11-15T14:47:00Z</cp:lastPrinted>
  <dcterms:modified xmlns:xsi="http://www.w3.org/2001/XMLSchema-instance" xsi:type="dcterms:W3CDTF">2017-11-15T14:48:00Z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