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565a" w14:paraId="7ea565a" w:rsidRDefault="00013CB7" w:rsidP="00013CB7" w:rsidR="00013CB7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96182B">
        <w:t>572/16-6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013CB7" w:rsidR="00013CB7">
      <w:pPr>
        <w:spacing w:lineRule="auto" w:line="240" w:after="0"/>
        <w:jc w:val="both"/>
      </w:pPr>
      <w:r>
        <w:tab/>
      </w:r>
      <w:r w:rsidR="0096182B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PROM-AGENT j.d.o.o. za trgovinu, usluge i prijevoz, OIB: 58976012537 sa sjedištem  u Ivana Trnskog 11, 42000 Varaždin, dana </w:t>
      </w:r>
      <w:r w:rsidR="00292CAE">
        <w:t>20</w:t>
      </w:r>
      <w:r w:rsidR="00013CB7">
        <w:t>. rujna 2016. godine</w:t>
      </w:r>
    </w:p>
    <w:p w:rsidRDefault="00804BB0" w:rsidP="00AA5C6B" w:rsidR="00804BB0">
      <w:pPr>
        <w:spacing w:lineRule="auto" w:line="240" w:after="0"/>
        <w:jc w:val="both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F2605" w:rsidP="00EC2B21" w:rsidR="00EC2B21">
      <w:pPr>
        <w:spacing w:lineRule="auto" w:line="240" w:after="0"/>
        <w:jc w:val="both"/>
      </w:pPr>
      <w:r>
        <w:tab/>
        <w:t>I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96182B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4</w:t>
      </w:r>
      <w:r w:rsidR="00906DC0">
        <w:rPr>
          <w:b/>
          <w:u w:val="single"/>
        </w:rPr>
        <w:t xml:space="preserve">. </w:t>
      </w:r>
      <w:r w:rsidR="003F2605">
        <w:rPr>
          <w:b/>
          <w:u w:val="single"/>
        </w:rPr>
        <w:t>listopada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10,3</w:t>
      </w:r>
      <w:r w:rsidR="00AA5C6B">
        <w:rPr>
          <w:b/>
          <w:u w:val="single"/>
        </w:rPr>
        <w:t>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292CAE" w:rsidP="00292CAE" w:rsidR="00292CAE">
      <w:pPr>
        <w:pStyle w:val="Odlomakpopisa"/>
        <w:numPr>
          <w:ilvl w:val="0"/>
          <w:numId w:val="1"/>
        </w:numPr>
        <w:tabs>
          <w:tab w:pos="851" w:val="left"/>
        </w:tabs>
        <w:spacing w:lineRule="auto" w:line="240" w:after="0"/>
        <w:contextualSpacing w:val="false"/>
        <w:jc w:val="both"/>
      </w:pPr>
      <w:r>
        <w:t>predlagatelj Financijska agencija, Regionalni centar Zagreb, Podružnica Varaždin, Augusta Cesarca 2, Varaždin,</w:t>
      </w:r>
    </w:p>
    <w:p w:rsidRDefault="00804BB0" w:rsidP="00804BB0" w:rsidR="00804BB0">
      <w:pPr>
        <w:spacing w:lineRule="auto" w:line="240" w:after="0"/>
        <w:jc w:val="both"/>
      </w:pPr>
    </w:p>
    <w:p w:rsidRDefault="0096182B" w:rsidP="00804BB0" w:rsidR="0096182B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F2605" w:rsidR="003F2605">
      <w:pPr>
        <w:spacing w:lineRule="auto" w:line="240" w:after="0"/>
        <w:jc w:val="both"/>
      </w:pPr>
      <w:r>
        <w:tab/>
      </w:r>
      <w:r w:rsidR="0096182B">
        <w:t>Budući da je</w:t>
      </w:r>
      <w:r w:rsidR="003F2605">
        <w:t xml:space="preserve"> ročište zaka</w:t>
      </w:r>
      <w:r w:rsidR="00AA5C6B">
        <w:t xml:space="preserve">zano </w:t>
      </w:r>
      <w:r w:rsidR="0096182B">
        <w:t>za 21</w:t>
      </w:r>
      <w:r w:rsidR="003F2605">
        <w:t xml:space="preserve">. </w:t>
      </w:r>
      <w:r w:rsidR="0096182B">
        <w:t>srpnja</w:t>
      </w:r>
      <w:r w:rsidR="003F2605">
        <w:t xml:space="preserve"> 2016. godine</w:t>
      </w:r>
      <w:r w:rsidR="0096182B">
        <w:t xml:space="preserve"> odgođeno,</w:t>
      </w:r>
      <w:r w:rsidR="003F2605">
        <w:t xml:space="preserve"> valjalo je odrediti novi termin ročišta i ponovno p</w:t>
      </w:r>
      <w:r w:rsidR="0096182B">
        <w:t>ozvati osobe iz točke I izreke.</w:t>
      </w:r>
    </w:p>
    <w:p w:rsidRDefault="0096182B" w:rsidP="003F2605" w:rsidR="0096182B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292CAE">
        <w:t>20</w:t>
      </w:r>
      <w:r w:rsidR="00066C4E" w:rsidRPr="005207B1">
        <w:t xml:space="preserve">. </w:t>
      </w:r>
      <w:r w:rsidR="00AA5C6B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D371DD" w:rsidR="00D371DD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D371DD">
        <w:t>, v.r.</w:t>
      </w:r>
    </w:p>
    <w:p w:rsidRDefault="006B569D" w:rsidP="00BA496C" w:rsidR="006B569D">
      <w:pPr>
        <w:spacing w:lineRule="auto" w:line="240" w:after="0"/>
        <w:jc w:val="both"/>
      </w:pPr>
    </w:p>
    <w:p w:rsidRDefault="003F2605" w:rsidP="008704A4" w:rsidR="003F2605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lastRenderedPageBreak/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AA5C6B" w:rsidP="00AA5C6B" w:rsidR="00AA5C6B">
      <w:pPr>
        <w:spacing w:lineRule="auto" w:line="240" w:after="0"/>
        <w:jc w:val="both"/>
      </w:pPr>
      <w:r>
        <w:t>DNA:</w:t>
      </w:r>
    </w:p>
    <w:p w:rsidRDefault="00292CAE" w:rsidP="00292CAE" w:rsidR="00292CAE">
      <w:pPr>
        <w:tabs>
          <w:tab w:pos="851" w:val="left"/>
        </w:tabs>
        <w:spacing w:lineRule="auto" w:line="240" w:after="0"/>
        <w:jc w:val="both"/>
      </w:pPr>
      <w:r>
        <w:t>-predlagatelj Financijska agencija, Regionalni centar Zagreb, Podružnica Varaždin, Augusta Cesarca 2, Varaždin,</w:t>
      </w:r>
    </w:p>
    <w:p w:rsidRDefault="00AA5C6B" w:rsidP="00AA5C6B" w:rsidR="00AA5C6B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E8B" w:rsidP="00CD4711" w:rsidR="00474E8B">
      <w:pPr>
        <w:spacing w:lineRule="auto" w:line="240" w:after="0"/>
      </w:pPr>
      <w:r>
        <w:separator/>
      </w:r>
    </w:p>
  </w:endnote>
  <w:endnote w:id="0" w:type="continuationSeparator">
    <w:p w:rsidRDefault="00474E8B" w:rsidP="00CD4711" w:rsidR="00474E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E8B" w:rsidP="00CD4711" w:rsidR="00474E8B">
      <w:pPr>
        <w:spacing w:lineRule="auto" w:line="240" w:after="0"/>
      </w:pPr>
      <w:r>
        <w:separator/>
      </w:r>
    </w:p>
  </w:footnote>
  <w:footnote w:id="0" w:type="continuationSeparator">
    <w:p w:rsidRDefault="00474E8B" w:rsidP="00CD4711" w:rsidR="00474E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7AB">
          <w:rPr>
            <w:noProof/>
          </w:rPr>
          <w:t>2</w:t>
        </w:r>
        <w:r>
          <w:fldChar w:fldCharType="end"/>
        </w:r>
      </w:p>
    </w:sdtContent>
  </w:sdt>
  <w:p w:rsidRDefault="0096182B" w:rsidP="0096182B" w:rsidR="0096182B">
    <w:pPr>
      <w:pStyle w:val="Zaglavlje"/>
      <w:jc w:val="right"/>
    </w:pPr>
    <w:r>
      <w:t>Poslovni broj: 2 St-572/16-6</w:t>
    </w:r>
  </w:p>
  <w:p w:rsidRDefault="00CD4711" w:rsidP="005207B1" w:rsidR="00CD47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3CB7"/>
    <w:rsid w:val="0006153E"/>
    <w:rsid w:val="00066C4E"/>
    <w:rsid w:val="00077412"/>
    <w:rsid w:val="000A275A"/>
    <w:rsid w:val="00104FDD"/>
    <w:rsid w:val="00195D08"/>
    <w:rsid w:val="001A2133"/>
    <w:rsid w:val="001A59FC"/>
    <w:rsid w:val="001D0CA0"/>
    <w:rsid w:val="001D108C"/>
    <w:rsid w:val="0023057D"/>
    <w:rsid w:val="0023791A"/>
    <w:rsid w:val="00292CAE"/>
    <w:rsid w:val="002B4851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3F2605"/>
    <w:rsid w:val="00400A22"/>
    <w:rsid w:val="00422C42"/>
    <w:rsid w:val="00434C84"/>
    <w:rsid w:val="00440457"/>
    <w:rsid w:val="00474E8B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B569D"/>
    <w:rsid w:val="006D7FF6"/>
    <w:rsid w:val="007123C6"/>
    <w:rsid w:val="00716D2A"/>
    <w:rsid w:val="007678B4"/>
    <w:rsid w:val="00777F98"/>
    <w:rsid w:val="00790171"/>
    <w:rsid w:val="007B7662"/>
    <w:rsid w:val="007C532B"/>
    <w:rsid w:val="00804BB0"/>
    <w:rsid w:val="00822D9B"/>
    <w:rsid w:val="008704A4"/>
    <w:rsid w:val="008768BC"/>
    <w:rsid w:val="0088718E"/>
    <w:rsid w:val="008E5BE7"/>
    <w:rsid w:val="008F4174"/>
    <w:rsid w:val="00906DC0"/>
    <w:rsid w:val="0091406C"/>
    <w:rsid w:val="0092027E"/>
    <w:rsid w:val="00943AB3"/>
    <w:rsid w:val="00960A0B"/>
    <w:rsid w:val="0096182B"/>
    <w:rsid w:val="0096218E"/>
    <w:rsid w:val="00980C3B"/>
    <w:rsid w:val="009C1489"/>
    <w:rsid w:val="00A331B3"/>
    <w:rsid w:val="00A710AC"/>
    <w:rsid w:val="00AA5C6B"/>
    <w:rsid w:val="00AA771F"/>
    <w:rsid w:val="00AC1C85"/>
    <w:rsid w:val="00AC1CAE"/>
    <w:rsid w:val="00AC256F"/>
    <w:rsid w:val="00AC4BF5"/>
    <w:rsid w:val="00B167AB"/>
    <w:rsid w:val="00B23A1B"/>
    <w:rsid w:val="00B64216"/>
    <w:rsid w:val="00BA496C"/>
    <w:rsid w:val="00BB07B4"/>
    <w:rsid w:val="00C04790"/>
    <w:rsid w:val="00C30BDC"/>
    <w:rsid w:val="00CB6A41"/>
    <w:rsid w:val="00CC2EF9"/>
    <w:rsid w:val="00CD4711"/>
    <w:rsid w:val="00CF2E63"/>
    <w:rsid w:val="00D059D6"/>
    <w:rsid w:val="00D113A9"/>
    <w:rsid w:val="00D152FE"/>
    <w:rsid w:val="00D371DD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link w:val="OdlomakpopisaChar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92CA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link w:val="OdlomakpopisaChar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92CA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8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20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07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06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8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15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33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05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PROM-AGENT jednostavno društvo s ograničenom odgovornošću za trgovinu, usluge i prijevoz</izvorni_sadrzaj>
    <derivirana_varijabla naziv="DomainObject.Predmet.ProtustrankaFormated_1">  PROM-AGENT jednostavno društvo s ograničenom odgovornošću za trgovinu, usluge i prijevoz</derivirana_varijabla>
  </DomainObject.Predmet.ProtustrankaFormated>
  <DomainObject.Predmet.ProtustrankaFormatedOIB>
    <izvorni_sadrzaj>  PROM-AGENT jednostavno društvo s ograničenom odgovornošću za trgovinu, usluge i prijevoz, OIB 58976012537</izvorni_sadrzaj>
    <derivirana_varijabla naziv="DomainObject.Predmet.ProtustrankaFormatedOIB_1">  PROM-AGENT jednostavno društvo s ograničenom odgovornošću za trgovinu, usluge i prijevoz, OIB 58976012537</derivirana_varijabla>
  </DomainObject.Predmet.ProtustrankaFormatedOIB>
  <DomainObject.Predmet.ProtustrankaFormatedWithAdress>
    <izvorni_sadrzaj> PROM-AGENT jednostavno društvo s ograničenom odgovornošću za trgovinu, usluge i prijevoz, Ivana Trnskog 11, 42000 Varaždin</izvorni_sadrzaj>
    <derivirana_varijabla naziv="DomainObject.Predmet.ProtustrankaFormatedWithAdress_1"> PROM-AGENT jednostavno društvo s ograničenom odgovornošću za trgovinu, usluge i prijevoz, Ivana Trnskog 11, 42000 Varaždin</derivirana_varijabla>
  </DomainObject.Predmet.ProtustrankaFormatedWithAdress>
  <DomainObject.Predmet.ProtustrankaFormatedWithAdressOIB>
    <izvorni_sadrzaj> PROM-AGENT jednostavno društvo s ograničenom odgovornošću za trgovinu, usluge i prijevoz, OIB 58976012537, Ivana Trnskog 11, 42000 Varaždin</izvorni_sadrzaj>
    <derivirana_varijabla naziv="DomainObject.Predmet.ProtustrankaFormatedWithAdressOIB_1"> PROM-AGENT jednostavno društvo s ograničenom odgovornošću za trgovinu, usluge i prijevoz, OIB 58976012537, Ivana Trnskog 11, 42000 Varaždin</derivirana_varijabla>
  </DomainObject.Predmet.ProtustrankaFormatedWithAdressOIB>
  <DomainObject.Predmet.ProtustrankaWithAdress>
    <izvorni_sadrzaj>PROM-AGENT jednostavno društvo s ograničenom odgovornošću za trgovinu, usluge i prijevoz Ivana Trnskog 11, 42000 Varaždin</izvorni_sadrzaj>
    <derivirana_varijabla naziv="DomainObject.Predmet.ProtustrankaWithAdress_1">PROM-AGENT jednostavno društvo s ograničenom odgovornošću za trgovinu, usluge i prijevoz Ivana Trnskog 11, 42000 Varaždin</derivirana_varijabla>
  </DomainObject.Predmet.ProtustrankaWithAdress>
  <DomainObject.Predmet.ProtustrankaWithAdressOIB>
    <izvorni_sadrzaj>PROM-AGENT jednostavno društvo s ograničenom odgovornošću za trgovinu, usluge i prijevoz, OIB 58976012537, Ivana Trnskog 11, 42000 Varaždin</izvorni_sadrzaj>
    <derivirana_varijabla naziv="DomainObject.Predmet.ProtustrankaWithAdressOIB_1">PROM-AGENT jednostavno društvo s ograničenom odgovornošću za trgovinu, usluge i prijevoz, OIB 58976012537, Ivana Trnskog 11, 42000 Varaždin</derivirana_varijabla>
  </DomainObject.Predmet.ProtustrankaWithAdressOIB>
  <DomainObject.Predmet.ProtustrankaNazivFormated>
    <izvorni_sadrzaj>PROM-AGENT jednostavno društvo s ograničenom odgovornošću za trgovinu, usluge i prijevoz</izvorni_sadrzaj>
    <derivirana_varijabla naziv="DomainObject.Predmet.ProtustrankaNazivFormated_1">PROM-AGENT jednostavno društvo s ograničenom odgovornošću za trgovinu, usluge i prijevoz</derivirana_varijabla>
  </DomainObject.Predmet.ProtustrankaNazivFormated>
  <DomainObject.Predmet.ProtustrankaNazivFormatedOIB>
    <izvorni_sadrzaj>PROM-AGENT jednostavno društvo s ograničenom odgovornošću za trgovinu, usluge i prijevoz, OIB 58976012537</izvorni_sadrzaj>
    <derivirana_varijabla naziv="DomainObject.Predmet.ProtustrankaNazivFormatedOIB_1">PROM-AGENT jednostavno društvo s ograničenom odgovornošću za trgovinu, usluge i prijevoz, OIB 58976012537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40307.14</izvorni_sadrzaj>
    <derivirana_varijabla naziv="DomainObject.Predmet.TrenutnaVrijednost_1">40307.14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PROM-AGENT jednostavno društvo s ograničenom odgovornošću za trgovinu, usluge i prijevoz</item>
    </izvorni_sadrzaj>
    <derivirana_varijabla naziv="DomainObject.Predmet.ProtuStrankaListFormated_1">
      <item>PROM-AGENT jednostavno društvo s ograničenom odgovornošću za trgovinu, usluge i prijevoz</item>
    </derivirana_varijabla>
  </DomainObject.Predmet.ProtuStrankaListFormated>
  <DomainObject.Predmet.ProtuStrankaListFormatedOIB>
    <izvorni_sadrzaj>
      <item>PROM-AGENT jednostavno društvo s ograničenom odgovornošću za trgovinu, usluge i prijevoz, OIB 58976012537</item>
    </izvorni_sadrzaj>
    <derivirana_varijabla naziv="DomainObject.Predmet.ProtuStrankaListFormatedOIB_1">
      <item>PROM-AGENT jednostavno društvo s ograničenom odgovornošću za trgovinu, usluge i prijevoz, OIB 58976012537</item>
    </derivirana_varijabla>
  </DomainObject.Predmet.ProtuStrankaListFormatedOIB>
  <DomainObject.Predmet.ProtuStrankaListFormatedWithAdress>
    <izvorni_sadrzaj>
      <item>PROM-AGENT jednostavno društvo s ograničenom odgovornošću za trgovinu, usluge i prijevoz, Ivana Trnskog 11, 42000 Varaždin</item>
    </izvorni_sadrzaj>
    <derivirana_varijabla naziv="DomainObject.Predmet.ProtuStrankaListFormatedWithAdress_1">
      <item>PROM-AGENT jednostavno društvo s ograničenom odgovornošću za trgovinu, usluge i prijevoz, Ivana Trnskog 11, 42000 Varaždin</item>
    </derivirana_varijabla>
  </DomainObject.Predmet.ProtuStrankaListFormatedWithAdress>
  <DomainObject.Predmet.ProtuStrankaListFormatedWithAdressOIB>
    <izvorni_sadrzaj>
      <item>PROM-AGENT jednostavno društvo s ograničenom odgovornošću za trgovinu, usluge i prijevoz, OIB 58976012537, Ivana Trnskog 11, 42000 Varaždin</item>
    </izvorni_sadrzaj>
    <derivirana_varijabla naziv="DomainObject.Predmet.ProtuStrankaListFormatedWithAdressOIB_1">
      <item>PROM-AGENT jednostavno društvo s ograničenom odgovornošću za trgovinu, usluge i prijevoz, OIB 58976012537, Ivana Trnskog 11, 42000 Varaždin</item>
    </derivirana_varijabla>
  </DomainObject.Predmet.ProtuStrankaListFormatedWithAdressOIB>
  <DomainObject.Predmet.ProtuStrankaListNazivFormated>
    <izvorni_sadrzaj>
      <item>PROM-AGENT jednostavno društvo s ograničenom odgovornošću za trgovinu, usluge i prijevoz</item>
    </izvorni_sadrzaj>
    <derivirana_varijabla naziv="DomainObject.Predmet.ProtuStrankaListNazivFormated_1">
      <item>PROM-AGENT jednostavno društvo s ograničenom odgovornošću za trgovinu, usluge i prijevoz</item>
    </derivirana_varijabla>
  </DomainObject.Predmet.ProtuStrankaListNazivFormated>
  <DomainObject.Predmet.ProtuStrankaListNazivFormatedOIB>
    <izvorni_sadrzaj>
      <item>PROM-AGENT jednostavno društvo s ograničenom odgovornošću za trgovinu, usluge i prijevoz, OIB 58976012537</item>
    </izvorni_sadrzaj>
    <derivirana_varijabla naziv="DomainObject.Predmet.ProtuStrankaListNazivFormatedOIB_1">
      <item>PROM-AGENT jednostavno društvo s ograničenom odgovornošću za trgovinu, usluge i prijevoz, OIB 58976012537</item>
    </derivirana_varijabla>
  </DomainObject.Predmet.ProtuStrankaListNazivFormatedOIB>
  <DomainObject.Predmet.OstaliListFormated>
    <izvorni_sadrzaj>
      <item>Sudski registar</item>
      <item>Miroslav Huđek</item>
    </izvorni_sadrzaj>
    <derivirana_varijabla naziv="DomainObject.Predmet.OstaliListFormated_1">
      <item>Sudski registar</item>
      <item>Miroslav Huđek</item>
    </derivirana_varijabla>
  </DomainObject.Predmet.OstaliListFormated>
  <DomainObject.Predmet.OstaliListFormatedOIB>
    <izvorni_sadrzaj>
      <item>Sudski registar</item>
      <item>Miroslav Huđek, OIB 31661201395</item>
    </izvorni_sadrzaj>
    <derivirana_varijabla naziv="DomainObject.Predmet.OstaliListFormatedOIB_1">
      <item>Sudski registar</item>
      <item>Miroslav Huđek, OIB 31661201395</item>
    </derivirana_varijabla>
  </DomainObject.Predmet.OstaliListFormatedOIB>
  <DomainObject.Predmet.OstaliListFormatedWithAdress>
    <izvorni_sadrzaj>
      <item>Sudski registar, B.Radića 2, 42000 Varaždin</item>
      <item>Miroslav Huđek, Ivana Trnskog 11, 42000 Varaždin</item>
    </izvorni_sadrzaj>
    <derivirana_varijabla naziv="DomainObject.Predmet.OstaliListFormatedWithAdress_1">
      <item>Sudski registar, B.Radića 2, 42000 Varaždin</item>
      <item>Miroslav Huđek, Ivana Trnskog 11, 42000 Varaždin</item>
    </derivirana_varijabla>
  </DomainObject.Predmet.OstaliListFormatedWithAdress>
  <DomainObject.Predmet.OstaliListFormatedWithAdressOIB>
    <izvorni_sadrzaj>
      <item>Sudski registar, B.Radića 2, 42000 Varaždin</item>
      <item>Miroslav Huđek, OIB 31661201395, Ivana Trnskog 11, 42000 Varaždin</item>
    </izvorni_sadrzaj>
    <derivirana_varijabla naziv="DomainObject.Predmet.OstaliListFormatedWithAdressOIB_1">
      <item>Sudski registar, B.Radića 2, 42000 Varaždin</item>
      <item>Miroslav Huđek, OIB 31661201395, Ivana Trnskog 11, 42000 Varaždin</item>
    </derivirana_varijabla>
  </DomainObject.Predmet.OstaliListFormatedWithAdressOIB>
  <DomainObject.Predmet.OstaliListNazivFormated>
    <izvorni_sadrzaj>
      <item>Sudski registar</item>
      <item>Miroslav Huđek</item>
    </izvorni_sadrzaj>
    <derivirana_varijabla naziv="DomainObject.Predmet.OstaliListNazivFormated_1">
      <item>Sudski registar</item>
      <item>Miroslav Huđek</item>
    </derivirana_varijabla>
  </DomainObject.Predmet.OstaliListNazivFormated>
  <DomainObject.Predmet.OstaliListNazivFormatedOIB>
    <izvorni_sadrzaj>
      <item>Sudski registar</item>
      <item>Miroslav Huđek, OIB 31661201395</item>
    </izvorni_sadrzaj>
    <derivirana_varijabla naziv="DomainObject.Predmet.OstaliListNazivFormatedOIB_1">
      <item>Sudski registar</item>
      <item>Miroslav Huđek, OIB 31661201395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PROM-AGENT jednostavno društvo s ograničenom odgovornošću za trgovinu, usluge i prijevoz</izvorni_sadrzaj>
    <derivirana_varijabla naziv="DomainObject.Predmet.ProtustrankaIDrugi_1">PROM-AGENT jednostavno društvo s ograničenom odgovornošću za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PROM-AGENT jednostavno društvo s ograničenom odgovornošću za trgovinu, usluge i prijevoz, OIB 58976012537, Ivana Trnskog 11, 42000 Varaždin</izvorni_sadrzaj>
    <derivirana_varijabla naziv="DomainObject.Predmet.ProtustrankaIDrugiAdressOIB_1">PROM-AGENT jednostavno društvo s ograničenom odgovornošću za trgovinu, usluge i prijevoz, OIB 58976012537, Ivana Trnskog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PROM-AGENT jednostavno društvo s ograničenom odgovornošću za trgovinu, usluge i prijevoz</item>
      <item>Sudski registar</item>
      <item>Miroslav Huđek</item>
    </izvorni_sadrzaj>
    <derivirana_varijabla naziv="DomainObject.Predmet.SudioniciListNaziv_1">
      <item>Financijska agencija</item>
      <item>PROM-AGENT jednostavno društvo s ograničenom odgovornošću za trgovinu, usluge i prijevoz</item>
      <item>Sudski registar</item>
      <item>Miroslav Huđek</item>
    </derivirana_varijabla>
  </DomainObject.Predmet.SudioniciListNaziv>
  <DomainObject.Predmet.SudioniciListAdressOIB>
    <izvorni_sadrzaj>
      <item>Financijska agencija, OIB 85821130368, Ulica grada Vukovara 70,10000 Zagreb</item>
      <item>PROM-AGENT jednostavno društvo s ograničenom odgovornošću za trgovinu, usluge i prijevoz, OIB 58976012537, Ivana Trnskog 11,42000 Varaždin</item>
      <item>Sudski registar, B.Radića 2,42000 Varaždin</item>
      <item>Miroslav Huđek, OIB 31661201395, Ivana Trnskog 11,42000 Varaždin</item>
    </izvorni_sadrzaj>
    <derivirana_varijabla naziv="DomainObject.Predmet.SudioniciListAdressOIB_1">
      <item>Financijska agencija, OIB 85821130368, Ulica grada Vukovara 70,10000 Zagreb</item>
      <item>PROM-AGENT jednostavno društvo s ograničenom odgovornošću za trgovinu, usluge i prijevoz, OIB 58976012537, Ivana Trnskog 11,42000 Varaždin</item>
      <item>Sudski registar, B.Radića 2,42000 Varaždin</item>
      <item>Miroslav Huđek, OIB 31661201395, Ivana Trnskog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58976012537</item>
      <item>, OIB null</item>
      <item>, OIB 31661201395</item>
    </izvorni_sadrzaj>
    <derivirana_varijabla naziv="DomainObject.Predmet.SudioniciListNazivOIB_1">
      <item>, OIB 85821130368</item>
      <item>, OIB 58976012537</item>
      <item>, OIB null</item>
      <item>, OIB 31661201395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4D1AAA-9ABD-409E-A276-700F5EC5B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1316</properties:Characters>
  <properties:Lines>56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2016-09-20T09:21:00Z</dcterms:created>
  <dc:creator>Maja Valušnig</dc:creator>
  <cp:lastModifiedBy>Marko Makaj</cp:lastModifiedBy>
  <cp:lastPrinted>2016-09-20T09:21:00Z</cp:lastPrinted>
  <dcterms:modified xmlns:xsi="http://www.w3.org/2001/XMLSchema-instance" xsi:type="dcterms:W3CDTF">2016-09-20T09:23:00Z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