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2ebcd" w14:paraId="302ebcd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</w:p>
    <w:p w:rsidRDefault="00405469" w:rsidP="00405469" w:rsidR="00405469">
      <w:r>
        <w:t xml:space="preserve">         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469" w:rsidP="00405469" w:rsidR="00405469">
      <w:pPr>
        <w:jc w:val="both"/>
      </w:pPr>
    </w:p>
    <w:p w:rsidRDefault="00405469" w:rsidP="00405469" w:rsidR="00405469" w:rsidRPr="0070027B">
      <w:pPr>
        <w:jc w:val="both"/>
      </w:pPr>
      <w:r>
        <w:t xml:space="preserve">      </w:t>
      </w:r>
      <w:r w:rsidRPr="0070027B">
        <w:t>REPUBLIKA HRVATSKA</w:t>
      </w:r>
    </w:p>
    <w:p w:rsidRDefault="00405469" w:rsidP="00405469" w:rsidR="00405469" w:rsidRPr="0070027B">
      <w:pPr>
        <w:jc w:val="both"/>
      </w:pPr>
      <w:r w:rsidRPr="0070027B">
        <w:t xml:space="preserve">TRGOVAČKI SUD U ZAGREBU                                     </w:t>
      </w:r>
      <w:r>
        <w:t xml:space="preserve">                     89. St-</w:t>
      </w:r>
      <w:r w:rsidR="007214A1">
        <w:t>2</w:t>
      </w:r>
      <w:r w:rsidR="00F04186">
        <w:t>949</w:t>
      </w:r>
      <w:r>
        <w:t>/16-</w:t>
      </w:r>
      <w:r w:rsidR="00F04186">
        <w:t>14</w:t>
      </w:r>
    </w:p>
    <w:p w:rsidRDefault="00405469" w:rsidP="00405469" w:rsidR="00405469" w:rsidRPr="0070027B">
      <w:pPr>
        <w:jc w:val="both"/>
      </w:pPr>
      <w:r>
        <w:t xml:space="preserve">         Zagreb, </w:t>
      </w:r>
      <w:r w:rsidRPr="0070027B">
        <w:t>Amruševa 2/II</w:t>
      </w:r>
    </w:p>
    <w:p w:rsidRDefault="00405469" w:rsidP="00405469" w:rsidR="00405469">
      <w:pPr>
        <w:jc w:val="center"/>
      </w:pP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 xml:space="preserve">U   I M E   R E P U B L I K E   H R V A T S K E </w:t>
      </w:r>
    </w:p>
    <w:p w:rsidRDefault="00405469" w:rsidP="00405469" w:rsidR="00405469">
      <w:pPr>
        <w:jc w:val="center"/>
      </w:pPr>
    </w:p>
    <w:p w:rsidRDefault="00405469" w:rsidP="00405469" w:rsidR="00405469" w:rsidRPr="0070027B">
      <w:pPr>
        <w:jc w:val="center"/>
      </w:pPr>
      <w:r>
        <w:t>R J E Š E NJ E</w:t>
      </w:r>
    </w:p>
    <w:p w:rsidRDefault="00405469" w:rsidP="00405469" w:rsidR="00405469">
      <w:pPr>
        <w:jc w:val="both"/>
      </w:pPr>
    </w:p>
    <w:p w:rsidRDefault="004650EC" w:rsidP="00405469" w:rsidR="004650EC" w:rsidRPr="0070027B">
      <w:pPr>
        <w:jc w:val="both"/>
      </w:pPr>
    </w:p>
    <w:p w:rsidRDefault="00F04186" w:rsidP="00405469" w:rsidR="00405469" w:rsidRPr="003A7D16">
      <w:pPr>
        <w:ind w:firstLine="708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>
        <w:rPr>
          <w:lang w:val="pt-BR"/>
        </w:rPr>
        <w:t>KVOLUN d.o.o. za proizvodnju, trgovinu i usluge, OIB: 51358292187, Zagreb, Požarinje 42</w:t>
      </w:r>
      <w:r w:rsidR="00405469" w:rsidRPr="00DC7C75">
        <w:t xml:space="preserve">, </w:t>
      </w:r>
      <w:r w:rsidR="004650EC">
        <w:rPr>
          <w:lang w:val="pt-BR"/>
        </w:rPr>
        <w:t>5. prosinca</w:t>
      </w:r>
      <w:r w:rsidR="007214A1">
        <w:rPr>
          <w:lang w:val="pt-BR"/>
        </w:rPr>
        <w:t xml:space="preserve"> 2017.</w:t>
      </w:r>
      <w:r w:rsidR="00405469" w:rsidRPr="00372077">
        <w:t>,</w:t>
      </w:r>
    </w:p>
    <w:p w:rsidRDefault="00405469" w:rsidP="00405469" w:rsidR="00405469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r i j e š i o     j e</w:t>
      </w:r>
    </w:p>
    <w:p w:rsidRDefault="00405469" w:rsidP="00405469" w:rsidR="00405469" w:rsidRPr="003A7D16">
      <w:r w:rsidRPr="003A7D16">
        <w:t xml:space="preserve"> </w:t>
      </w:r>
    </w:p>
    <w:p w:rsidRDefault="00405469" w:rsidP="007214A1" w:rsidR="00405469" w:rsidRPr="00DC7C75">
      <w:pPr>
        <w:ind w:firstLine="708"/>
        <w:jc w:val="both"/>
      </w:pPr>
      <w:r w:rsidRPr="00A93839">
        <w:t xml:space="preserve">I. Otvara se stečajni postupak nad dužnikom </w:t>
      </w:r>
      <w:r w:rsidR="00F04186">
        <w:rPr>
          <w:lang w:val="pt-BR"/>
        </w:rPr>
        <w:t>KVOLUN d.o.o. za proizvodnju, trgovinu i usluge, OIB: 51358292187, Zagreb, Požarinje 42</w:t>
      </w:r>
      <w:r w:rsidRPr="00A93839">
        <w:t xml:space="preserve">. Rješenje o otvaranju stečajnog postupka nad </w:t>
      </w:r>
      <w:r w:rsidRPr="00DC7C75">
        <w:t>dužnikom istaknut</w:t>
      </w:r>
      <w:r>
        <w:t xml:space="preserve">o </w:t>
      </w:r>
      <w:r w:rsidRPr="00DC7C75">
        <w:t xml:space="preserve">je </w:t>
      </w:r>
      <w:r>
        <w:t xml:space="preserve">na </w:t>
      </w:r>
      <w:r w:rsidRPr="00DC7C75">
        <w:t>mrežnoj stranici e-oglasn</w:t>
      </w:r>
      <w:r>
        <w:t>e</w:t>
      </w:r>
      <w:r w:rsidRPr="00DC7C75">
        <w:t xml:space="preserve"> ploč</w:t>
      </w:r>
      <w:r>
        <w:t>e</w:t>
      </w:r>
      <w:r w:rsidRPr="00DC7C75">
        <w:t xml:space="preserve"> Trgovačkog suda u Zagrebu </w:t>
      </w:r>
      <w:r w:rsidR="004650EC">
        <w:t>5. prosinca</w:t>
      </w:r>
      <w:r w:rsidR="007214A1">
        <w:t xml:space="preserve"> 2017.</w:t>
      </w:r>
      <w:r w:rsidRPr="00DC7C75">
        <w:t xml:space="preserve"> u </w:t>
      </w:r>
      <w:r>
        <w:t>1</w:t>
      </w:r>
      <w:r w:rsidR="004650EC">
        <w:t>2</w:t>
      </w:r>
      <w:r>
        <w:t>.0</w:t>
      </w:r>
      <w:r w:rsidRPr="00DC7C75">
        <w:t>0 sati.</w:t>
      </w:r>
    </w:p>
    <w:p w:rsidRDefault="00405469" w:rsidP="007214A1" w:rsidR="00405469" w:rsidRPr="00DC7C75">
      <w:pPr>
        <w:ind w:firstLine="708"/>
        <w:jc w:val="both"/>
      </w:pPr>
      <w:r w:rsidRPr="00DC7C75">
        <w:t xml:space="preserve">II. Za stečajnog upravitelja imenuje se </w:t>
      </w:r>
      <w:r w:rsidR="004650EC">
        <w:t>Krešimir Fučkar, OIB: 01195634741, Sladojevci, Braće Radića 63.</w:t>
      </w:r>
    </w:p>
    <w:p w:rsidRDefault="00405469" w:rsidP="007214A1" w:rsidR="0040546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F04186">
        <w:rPr>
          <w:lang w:val="pt-BR"/>
        </w:rPr>
        <w:t>KVOLUN d.o.o. za proizvodnju, trgovinu i usluge, OIB: 51358292187, Zagreb, Požarinje 42</w:t>
      </w:r>
      <w:r w:rsidRPr="00A93839">
        <w:t>.</w:t>
      </w:r>
    </w:p>
    <w:p w:rsidRDefault="00405469" w:rsidP="007214A1" w:rsidR="0040546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405469" w:rsidP="007214A1" w:rsidR="0040546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>
      <w:pPr>
        <w:jc w:val="both"/>
      </w:pPr>
    </w:p>
    <w:p w:rsidRDefault="004650EC" w:rsidP="00405469" w:rsidR="004650EC" w:rsidRPr="003A7D16">
      <w:pPr>
        <w:jc w:val="both"/>
      </w:pPr>
    </w:p>
    <w:p w:rsidRDefault="00405469" w:rsidP="00405469" w:rsidR="00405469" w:rsidRPr="003A7D16">
      <w:pPr>
        <w:jc w:val="center"/>
      </w:pPr>
      <w:r w:rsidRPr="003A7D16">
        <w:t>Obrazloženje</w:t>
      </w:r>
    </w:p>
    <w:p w:rsidRDefault="00405469" w:rsidP="00405469" w:rsidR="00405469"/>
    <w:p w:rsidRDefault="004650EC" w:rsidP="00405469" w:rsidR="004650EC" w:rsidRPr="003A7D16"/>
    <w:p w:rsidRDefault="00405469" w:rsidP="00405469" w:rsidR="00405469" w:rsidRPr="00C70ACC">
      <w:pPr>
        <w:ind w:firstLine="708"/>
        <w:jc w:val="both"/>
        <w:rPr>
          <w:lang w:val="pt-BR"/>
        </w:rPr>
      </w:pPr>
      <w:r w:rsidRPr="00C70ACC">
        <w:t xml:space="preserve">Financijska agencija, Regionalni centar Zagreb, podnijela je ovom sudu prijedlog za otvaranje stečajnog postupka nad dužnikom </w:t>
      </w:r>
      <w:r w:rsidR="00F04186">
        <w:rPr>
          <w:lang w:val="pt-BR"/>
        </w:rPr>
        <w:t>KVOLUN d.o.o. za proizvodnju, trgovinu i usluge, OIB: 51358292187, Zagreb, Požarinje 42</w:t>
      </w:r>
      <w:r w:rsidRPr="00C70ACC">
        <w:rPr>
          <w:lang w:val="pt-BR"/>
        </w:rPr>
        <w:t>.</w:t>
      </w:r>
    </w:p>
    <w:p w:rsidRDefault="00405469" w:rsidP="00405469" w:rsidR="00405469">
      <w:pPr>
        <w:ind w:firstLine="708"/>
        <w:jc w:val="both"/>
      </w:pPr>
      <w:r w:rsidRPr="00C70ACC">
        <w:t xml:space="preserve">Prijedlog je podnesen na temelju čl. </w:t>
      </w:r>
      <w:r>
        <w:t>444</w:t>
      </w:r>
      <w:r w:rsidRPr="00C70ACC">
        <w:t xml:space="preserve">. st. </w:t>
      </w:r>
      <w:r>
        <w:t>2</w:t>
      </w:r>
      <w:r w:rsidRPr="00C70ACC">
        <w:t>. Stečajnog zakona („Narodne novine“ broj 71</w:t>
      </w:r>
      <w:r w:rsidR="007214A1">
        <w:t>/</w:t>
      </w:r>
      <w:r w:rsidRPr="00C70ACC">
        <w:t xml:space="preserve">15, dalje: SZ). </w:t>
      </w:r>
    </w:p>
    <w:p w:rsidRDefault="00F04186" w:rsidP="00F04186" w:rsidR="00F04186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 xml:space="preserve">533 </w:t>
      </w:r>
      <w:r w:rsidRPr="00070D63">
        <w:t xml:space="preserve">dana, u </w:t>
      </w:r>
      <w:r w:rsidRPr="00070D63">
        <w:lastRenderedPageBreak/>
        <w:t xml:space="preserve">ukupnom iznosu od </w:t>
      </w:r>
      <w:r>
        <w:t xml:space="preserve">107.346,24 </w:t>
      </w:r>
      <w:r w:rsidRPr="00070D63">
        <w:t xml:space="preserve">kn, kao i da dužnik ima </w:t>
      </w:r>
      <w:r>
        <w:t xml:space="preserve">1 </w:t>
      </w:r>
      <w:r w:rsidRPr="00070D63">
        <w:t>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405469" w:rsidP="00405469" w:rsidR="00405469" w:rsidRPr="00C70ACC">
      <w:pPr>
        <w:ind w:firstLine="708"/>
        <w:jc w:val="both"/>
      </w:pPr>
      <w:r w:rsidRPr="00C70AC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05469" w:rsidP="00F04186" w:rsidR="00F04186" w:rsidRPr="001901BA">
      <w:pPr>
        <w:pStyle w:val="Tijeloteksta"/>
        <w:ind w:firstLine="708"/>
      </w:pPr>
      <w:r w:rsidRPr="00C70ACC">
        <w:t xml:space="preserve">Sud je rješenjem pokrenuo prethodni postupak nad dužnikom, a </w:t>
      </w:r>
      <w:r w:rsidR="00F04186">
        <w:t>6</w:t>
      </w:r>
      <w:r>
        <w:t>. lipnja</w:t>
      </w:r>
      <w:r w:rsidRPr="00C70ACC">
        <w:t xml:space="preserve"> 201</w:t>
      </w:r>
      <w:r w:rsidR="00F04186">
        <w:t>7</w:t>
      </w:r>
      <w:r w:rsidRPr="00C70ACC">
        <w:t xml:space="preserve">. održano je ročište radi očitovanja o prijedlogu za otvaranje stečajnog postupka na koje je pristupio zastupnik po zakonu dužnika koji se nije protivio prijedlogu da se nad dužnikom otvori stečaj te je </w:t>
      </w:r>
      <w:r w:rsidR="007214A1" w:rsidRPr="00F84522">
        <w:t>izjavi</w:t>
      </w:r>
      <w:r w:rsidR="007214A1">
        <w:t>o</w:t>
      </w:r>
      <w:r w:rsidR="007214A1" w:rsidRPr="00F84522">
        <w:t xml:space="preserve"> </w:t>
      </w:r>
      <w:r w:rsidR="00F04186" w:rsidRPr="00F04186">
        <w:t xml:space="preserve">izjavio da dužnik nema imovine, kako pokretnina tako ni nekretnina kao niti novčanih tražbina, da nema zaposlenih te da je dužnik prestao s obavljanjem djelatnosti 2016. </w:t>
      </w:r>
      <w:r w:rsidR="00F04186" w:rsidRPr="001901BA">
        <w:t>Spisu prileži podnesak Ministarstva financija, Porezn</w:t>
      </w:r>
      <w:r w:rsidR="00F04186">
        <w:t>e</w:t>
      </w:r>
      <w:r w:rsidR="00F04186" w:rsidRPr="001901BA">
        <w:t xml:space="preserve"> uprave, Područni ured Zagreb, Služba za naplatu i ovrhu, Zagreb, Albrechtova 42 od </w:t>
      </w:r>
      <w:r w:rsidR="00F04186">
        <w:t>24</w:t>
      </w:r>
      <w:r w:rsidR="00F04186" w:rsidRPr="001901BA">
        <w:t xml:space="preserve">. </w:t>
      </w:r>
      <w:r w:rsidR="00F04186">
        <w:t>travnja</w:t>
      </w:r>
      <w:r w:rsidR="00F04186" w:rsidRPr="001901BA">
        <w:t xml:space="preserve"> 2017. (list </w:t>
      </w:r>
      <w:r w:rsidR="00F04186">
        <w:t>9</w:t>
      </w:r>
      <w:r w:rsidR="00F04186" w:rsidRPr="001901BA">
        <w:t xml:space="preserve"> spisa) prema kojem u informacijskom sustavu Porezne uprave te evidencije PBZO nisu evidentirani podaci o nekretninama i pokretninama.</w:t>
      </w:r>
    </w:p>
    <w:p w:rsidRDefault="00F04186" w:rsidP="00F04186" w:rsidR="00F04186">
      <w:pPr>
        <w:ind w:firstLine="708"/>
        <w:jc w:val="both"/>
      </w:pPr>
      <w:r>
        <w:t>Uvidom u dopis</w:t>
      </w:r>
      <w:r w:rsidRPr="0006552D">
        <w:t xml:space="preserve"> Financijske agencije od </w:t>
      </w:r>
      <w:r>
        <w:t>18. travnja 2017. (list 6 spisa) dužnik je na dan 14. travnja 2017. u Očevidniku redoslijeda osnova za plaćanje imao neizvršene osnove za plaćanje u neprekinutom razdoblju od 1123 dana u ukupnom iznosu od 148.718,61 kn.</w:t>
      </w:r>
    </w:p>
    <w:p w:rsidRDefault="00EE3C72" w:rsidP="00EE3C72" w:rsidR="00EE3C72">
      <w:pPr>
        <w:pStyle w:val="Tijeloteksta"/>
        <w:ind w:firstLine="708"/>
      </w:pPr>
      <w:r>
        <w:t>U konkretnom slučaju, sud je prihvatio predlagateljeve tvrdnje o neprekinutom razdoblju evidentiranih neizvršenih osnova za plaćanje koji su zavedeni u Očevidniku  redoslijeda osnova za plaćanje.</w:t>
      </w:r>
    </w:p>
    <w:p w:rsidRDefault="00E603AC" w:rsidP="00F04186" w:rsidR="00E603AC">
      <w:pPr>
        <w:ind w:firstLine="708"/>
        <w:jc w:val="both"/>
      </w:pPr>
      <w:r>
        <w:t>Zastupnik po zakonu dužnika nije osporio predlagateljeve tvrdnje o postojanju stečajnog razloga nesposobnosti za plaćanje.</w:t>
      </w:r>
    </w:p>
    <w:p w:rsidRDefault="00405469" w:rsidP="00405469" w:rsidR="00405469">
      <w:pPr>
        <w:ind w:firstLine="708"/>
        <w:jc w:val="both"/>
      </w:pPr>
      <w:r w:rsidRPr="003A7D16">
        <w:t xml:space="preserve">Sud je rješenjem od </w:t>
      </w:r>
      <w:r w:rsidR="00F04186">
        <w:t>6</w:t>
      </w:r>
      <w:r w:rsidR="007214A1">
        <w:t>. lipnja 2017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23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F04186">
        <w:t>6</w:t>
      </w:r>
      <w:r>
        <w:t>. lipnja</w:t>
      </w:r>
      <w:r w:rsidRPr="00C70ACC">
        <w:t xml:space="preserve"> </w:t>
      </w:r>
      <w:r>
        <w:t>201</w:t>
      </w:r>
      <w:r w:rsidR="007214A1">
        <w:t>7</w:t>
      </w:r>
      <w:r>
        <w:t>.</w:t>
      </w:r>
      <w:r w:rsidRPr="003A7D16">
        <w:t xml:space="preserve"> Vjerovnici nisu predujmili iznos od </w:t>
      </w:r>
      <w:r>
        <w:t>23.000</w:t>
      </w:r>
      <w:r w:rsidRPr="004971B3">
        <w:t xml:space="preserve">,00 kn </w:t>
      </w:r>
      <w:r w:rsidRPr="003A7D16">
        <w:t xml:space="preserve">za pokriće troškova prethodnog i stečajnog postupka. </w:t>
      </w:r>
    </w:p>
    <w:p w:rsidRDefault="00405469" w:rsidP="00405469" w:rsidR="0040546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05469" w:rsidP="00405469" w:rsidR="00405469">
      <w:pPr>
        <w:ind w:firstLine="708"/>
        <w:jc w:val="both"/>
      </w:pPr>
      <w:r w:rsidRPr="003A7D16">
        <w:t xml:space="preserve">Imajući u vidu navode </w:t>
      </w:r>
      <w:r w:rsidR="00F04186" w:rsidRPr="001901BA">
        <w:t>Ministarstva financija, Porezn</w:t>
      </w:r>
      <w:r w:rsidR="00F04186">
        <w:t>e</w:t>
      </w:r>
      <w:r w:rsidR="00F04186" w:rsidRPr="001901BA">
        <w:t xml:space="preserve"> uprave, Područni ured Zagreb</w:t>
      </w:r>
      <w:r w:rsidR="00F04186" w:rsidRPr="003A7D16">
        <w:t xml:space="preserve"> </w:t>
      </w:r>
      <w:r w:rsidR="00F04186">
        <w:t xml:space="preserve">i navode </w:t>
      </w:r>
      <w:r w:rsidRPr="003A7D16">
        <w:t>zastupnika po zakonu dužnika, koji je rješenjem upozoren na pravne posljedice davanja netočnih ili nepot</w:t>
      </w:r>
      <w:r>
        <w:t>punih podataka, obavijesti, izv</w:t>
      </w:r>
      <w:r w:rsidR="00657C19">
        <w:t>ješća, izjava ili popisa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4650EC" w:rsidP="00657C19" w:rsidR="004650EC">
      <w:pPr>
        <w:ind w:firstLine="720"/>
        <w:jc w:val="both"/>
      </w:pPr>
    </w:p>
    <w:p w:rsidRDefault="004650EC" w:rsidP="00657C19" w:rsidR="004650EC">
      <w:pPr>
        <w:ind w:firstLine="720"/>
        <w:jc w:val="both"/>
      </w:pPr>
    </w:p>
    <w:p w:rsidRDefault="00657C19" w:rsidP="00657C19" w:rsidR="00657C19" w:rsidRPr="00D63F33">
      <w:pPr>
        <w:ind w:firstLine="720"/>
        <w:jc w:val="both"/>
      </w:pPr>
      <w:r w:rsidRPr="00D63F33">
        <w:lastRenderedPageBreak/>
        <w:t>Temeljem članka 84. stavak 1. SZ-a stečajni je upravitelj izabran metodom slučajnog odabira sa liste A stečajnih upravitelja (toč.II. rješenja).</w:t>
      </w:r>
    </w:p>
    <w:p w:rsidRDefault="00405469" w:rsidP="00405469" w:rsidR="00405469" w:rsidRPr="003A7D16"/>
    <w:p w:rsidRDefault="00405469" w:rsidP="00405469" w:rsidR="00405469" w:rsidRPr="00DC7C75">
      <w:pPr>
        <w:jc w:val="center"/>
      </w:pPr>
      <w:r w:rsidRPr="00372077">
        <w:t xml:space="preserve">U </w:t>
      </w:r>
      <w:r w:rsidRPr="00DC7C75">
        <w:t xml:space="preserve">Zagrebu </w:t>
      </w:r>
      <w:r w:rsidR="004650EC">
        <w:t>5. prosinca</w:t>
      </w:r>
      <w:r w:rsidR="007214A1">
        <w:t xml:space="preserve"> 2017</w:t>
      </w:r>
      <w:r w:rsidRPr="00DC7C75">
        <w:t>.</w:t>
      </w:r>
    </w:p>
    <w:p w:rsidRDefault="00405469" w:rsidP="00405469" w:rsidR="00405469" w:rsidRPr="00DC7C75"/>
    <w:p w:rsidRDefault="00405469" w:rsidP="00405469" w:rsidR="00405469" w:rsidRPr="003A7D16">
      <w:pPr>
        <w:jc w:val="right"/>
      </w:pPr>
      <w:r w:rsidRPr="003A7D16">
        <w:t>Sudac:</w:t>
      </w:r>
    </w:p>
    <w:p w:rsidRDefault="007214A1" w:rsidP="00405469" w:rsidR="00405469">
      <w:pPr>
        <w:jc w:val="right"/>
      </w:pPr>
      <w:r>
        <w:t>Nikolina Dorić Hadžisejdić</w:t>
      </w:r>
      <w:r w:rsidR="003F3205">
        <w:t>,v.r.</w:t>
      </w:r>
    </w:p>
    <w:p w:rsidRDefault="00405469" w:rsidP="00405469" w:rsidR="00405469">
      <w:pPr>
        <w:jc w:val="right"/>
      </w:pPr>
    </w:p>
    <w:p w:rsidRDefault="00405469" w:rsidP="00405469" w:rsidR="00405469">
      <w:pPr>
        <w:jc w:val="right"/>
      </w:pPr>
    </w:p>
    <w:p w:rsidRDefault="00405469" w:rsidP="00405469" w:rsidR="00405469" w:rsidRPr="003A7D16">
      <w:pPr>
        <w:jc w:val="right"/>
      </w:pPr>
    </w:p>
    <w:p w:rsidRDefault="00405469" w:rsidP="00405469" w:rsidR="00405469" w:rsidRPr="003A7D16">
      <w:r w:rsidRPr="003A7D16">
        <w:t>Uputa o pravnom lijeku:</w:t>
      </w:r>
    </w:p>
    <w:p w:rsidRDefault="00405469" w:rsidP="00405469" w:rsidR="00405469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405469" w:rsidP="00405469" w:rsidR="00405469"/>
    <w:p w:rsidRDefault="00205451" w:rsidP="00C12410" w:rsidR="00205451"/>
    <w:p w:rsidRDefault="003F3205" w:rsidP="00C359B6" w:rsidR="003F3205">
      <w:pPr>
        <w:pStyle w:val="Bezproreda"/>
        <w:ind w:left="4956"/>
        <w:jc w:val="right"/>
      </w:pPr>
      <w:r>
        <w:t>Za točnost otpravka - ovlašteni službenik</w:t>
      </w:r>
    </w:p>
    <w:p w:rsidRDefault="003F3205" w:rsidP="00C359B6" w:rsidR="003F3205">
      <w:pPr>
        <w:pStyle w:val="Bezproreda"/>
        <w:ind w:left="4956"/>
        <w:jc w:val="right"/>
      </w:pPr>
      <w:r>
        <w:t>Karmela Dolenc</w:t>
      </w:r>
    </w:p>
    <w:p w:rsidRDefault="00C12410" w:rsidP="00B6336F" w:rsidR="00C12410" w:rsidRPr="003A7D16">
      <w:pPr>
        <w:ind w:left="360"/>
      </w:pPr>
    </w:p>
    <w:sectPr w:rsidSect="00B83F80" w:rsidR="00C12410" w:rsidRPr="003A7D1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3F3205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7214A1">
          <w:t>2</w:t>
        </w:r>
        <w:r w:rsidR="00F04186">
          <w:t>949</w:t>
        </w:r>
        <w:r w:rsidR="00405469">
          <w:t>/16-1</w:t>
        </w:r>
        <w:r w:rsidR="00F04186">
          <w:t>4</w:t>
        </w:r>
      </w:p>
    </w:sdtContent>
  </w:sdt>
  <w:p w:rsidRDefault="00B15477" w:rsidR="00B15477">
    <w:pPr>
      <w:pStyle w:val="Zaglavlje"/>
    </w:pPr>
  </w:p>
  <w:p w:rsidRDefault="007214A1" w:rsidR="007214A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144607"/>
    <w:rsid w:val="001D0B43"/>
    <w:rsid w:val="00205451"/>
    <w:rsid w:val="00210903"/>
    <w:rsid w:val="0023149C"/>
    <w:rsid w:val="00290380"/>
    <w:rsid w:val="002B4737"/>
    <w:rsid w:val="002C25CA"/>
    <w:rsid w:val="002E0229"/>
    <w:rsid w:val="00347CA4"/>
    <w:rsid w:val="00350F72"/>
    <w:rsid w:val="00363447"/>
    <w:rsid w:val="00372077"/>
    <w:rsid w:val="0038259F"/>
    <w:rsid w:val="00392E4D"/>
    <w:rsid w:val="003A7D16"/>
    <w:rsid w:val="003F3205"/>
    <w:rsid w:val="00405469"/>
    <w:rsid w:val="00410190"/>
    <w:rsid w:val="00422789"/>
    <w:rsid w:val="004650EC"/>
    <w:rsid w:val="00470722"/>
    <w:rsid w:val="00471353"/>
    <w:rsid w:val="004963DC"/>
    <w:rsid w:val="004971B3"/>
    <w:rsid w:val="004C5B58"/>
    <w:rsid w:val="004D34E6"/>
    <w:rsid w:val="0051697E"/>
    <w:rsid w:val="005224DC"/>
    <w:rsid w:val="00524651"/>
    <w:rsid w:val="005448EA"/>
    <w:rsid w:val="005A2B10"/>
    <w:rsid w:val="00603A21"/>
    <w:rsid w:val="00645B73"/>
    <w:rsid w:val="00657C19"/>
    <w:rsid w:val="00693D34"/>
    <w:rsid w:val="006F05DF"/>
    <w:rsid w:val="0070027B"/>
    <w:rsid w:val="007214A1"/>
    <w:rsid w:val="007859F3"/>
    <w:rsid w:val="007A570C"/>
    <w:rsid w:val="007C030D"/>
    <w:rsid w:val="007E349A"/>
    <w:rsid w:val="00830ADC"/>
    <w:rsid w:val="0086652B"/>
    <w:rsid w:val="008E59F9"/>
    <w:rsid w:val="008F6699"/>
    <w:rsid w:val="008F76E8"/>
    <w:rsid w:val="009050DC"/>
    <w:rsid w:val="0093392E"/>
    <w:rsid w:val="00975210"/>
    <w:rsid w:val="009B52EA"/>
    <w:rsid w:val="009B6435"/>
    <w:rsid w:val="009B7AB6"/>
    <w:rsid w:val="009C6B90"/>
    <w:rsid w:val="009D2FBA"/>
    <w:rsid w:val="009E4E4C"/>
    <w:rsid w:val="00A93839"/>
    <w:rsid w:val="00AD1CFD"/>
    <w:rsid w:val="00AE30AB"/>
    <w:rsid w:val="00B15477"/>
    <w:rsid w:val="00B1687B"/>
    <w:rsid w:val="00B6336F"/>
    <w:rsid w:val="00B6403F"/>
    <w:rsid w:val="00B8024A"/>
    <w:rsid w:val="00B83F80"/>
    <w:rsid w:val="00BD17D3"/>
    <w:rsid w:val="00C12410"/>
    <w:rsid w:val="00C12C33"/>
    <w:rsid w:val="00C47008"/>
    <w:rsid w:val="00C6375B"/>
    <w:rsid w:val="00C70ACC"/>
    <w:rsid w:val="00C755A1"/>
    <w:rsid w:val="00CA4E71"/>
    <w:rsid w:val="00CC6A3E"/>
    <w:rsid w:val="00CE7E27"/>
    <w:rsid w:val="00D85CC6"/>
    <w:rsid w:val="00DC268C"/>
    <w:rsid w:val="00DC7C75"/>
    <w:rsid w:val="00E16ECA"/>
    <w:rsid w:val="00E23F79"/>
    <w:rsid w:val="00E46026"/>
    <w:rsid w:val="00E603AC"/>
    <w:rsid w:val="00E67E76"/>
    <w:rsid w:val="00EB51F8"/>
    <w:rsid w:val="00EE3C72"/>
    <w:rsid w:val="00F018A0"/>
    <w:rsid w:val="00F04186"/>
    <w:rsid w:val="00F24636"/>
    <w:rsid w:val="00F51E11"/>
    <w:rsid w:val="00F61CF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3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2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2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2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2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3F3205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3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2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2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2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2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3F3205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2949</izvorni_sadrzaj>
    <derivirana_varijabla naziv="DomainObject.Predmet.Broj_1">2949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St-2949/2016</izvorni_sadrzaj>
    <derivirana_varijabla naziv="DomainObject.Predmet.OznakaBroj_1">St-2949/2016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KVOLUN d.o.o. zastupanog po punomoćniku Renato Mihalina</izvorni_sadrzaj>
    <derivirana_varijabla naziv="DomainObject.Predmet.ProtustrankaFormated_1">  KVOLUN d.o.o. zastupanog po punomoćniku Renato Mihalina</derivirana_varijabla>
  </DomainObject.Predmet.ProtustrankaFormated>
  <DomainObject.Predmet.ProtustrankaFormatedOIB>
    <izvorni_sadrzaj>  KVOLUN d.o.o., OIB 51358292187 zastupanog po punomoćniku Renato Mihalina</izvorni_sadrzaj>
    <derivirana_varijabla naziv="DomainObject.Predmet.ProtustrankaFormatedOIB_1">  KVOLUN d.o.o., OIB 51358292187 zastupanog po punomoćniku Renato Mihalina</derivirana_varijabla>
  </DomainObject.Predmet.ProtustrankaFormatedOIB>
  <DomainObject.Predmet.ProtustrankaFormatedWithAdress>
    <izvorni_sadrzaj> KVOLUN d.o.o., Požarinje 42, 10000 Zagreb zastupanog po punomoćniku Renato Mihalina</izvorni_sadrzaj>
    <derivirana_varijabla naziv="DomainObject.Predmet.ProtustrankaFormatedWithAdress_1"> KVOLUN d.o.o., Požarinje 42, 10000 Zagreb zastupanog po punomoćniku Renato Mihalina</derivirana_varijabla>
  </DomainObject.Predmet.ProtustrankaFormatedWithAdress>
  <DomainObject.Predmet.ProtustrankaFormatedWithAdressOIB>
    <izvorni_sadrzaj> KVOLUN d.o.o., OIB 51358292187, Požarinje 42, 10000 Zagreb zastupanog po punomoćniku Renato Mihalina</izvorni_sadrzaj>
    <derivirana_varijabla naziv="DomainObject.Predmet.ProtustrankaFormatedWithAdressOIB_1"> KVOLUN d.o.o., OIB 51358292187, Požarinje 42, 10000 Zagreb zastupanog po punomoćniku Renato Mihalina</derivirana_varijabla>
  </DomainObject.Predmet.ProtustrankaFormatedWithAdressOIB>
  <DomainObject.Predmet.ProtustrankaWithAdress>
    <izvorni_sadrzaj>KVOLUN d.o.o. Požarinje 42, 10000 Zagreb</izvorni_sadrzaj>
    <derivirana_varijabla naziv="DomainObject.Predmet.ProtustrankaWithAdress_1">KVOLUN d.o.o. Požarinje 42, 10000 Zagreb</derivirana_varijabla>
  </DomainObject.Predmet.ProtustrankaWithAdress>
  <DomainObject.Predmet.ProtustrankaWithAdressOIB>
    <izvorni_sadrzaj>KVOLUN d.o.o., OIB 51358292187, Požarinje 42, 10000 Zagreb</izvorni_sadrzaj>
    <derivirana_varijabla naziv="DomainObject.Predmet.ProtustrankaWithAdressOIB_1">KVOLUN d.o.o., OIB 51358292187, Požarinje 42, 10000 Zagreb</derivirana_varijabla>
  </DomainObject.Predmet.ProtustrankaWithAdressOIB>
  <DomainObject.Predmet.ProtustrankaNazivFormated>
    <izvorni_sadrzaj>KVOLUN d.o.o.</izvorni_sadrzaj>
    <derivirana_varijabla naziv="DomainObject.Predmet.ProtustrankaNazivFormated_1">KVOLUN d.o.o.</derivirana_varijabla>
  </DomainObject.Predmet.ProtustrankaNazivFormated>
  <DomainObject.Predmet.ProtustrankaNazivFormatedOIB>
    <izvorni_sadrzaj>KVOLUN d.o.o., OIB 51358292187</izvorni_sadrzaj>
    <derivirana_varijabla naziv="DomainObject.Predmet.ProtustrankaNazivFormatedOIB_1">KVOLUN d.o.o., OIB 51358292187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Renato Mihalina; VJEROVNICI</izvorni_sadrzaj>
    <derivirana_varijabla naziv="DomainObject.Predmet.StrankaFormated_1">  FINA Regionalni centar Zagreb; Renato Mihalina; VJEROVNICI</derivirana_varijabla>
  </DomainObject.Predmet.StrankaFormated>
  <DomainObject.Predmet.StrankaFormatedOIB>
    <izvorni_sadrzaj>  FINA Regionalni centar Zagreb, OIB 85821130368; Renato Mihalina, OIB 57382023822; VJEROVNICI</izvorni_sadrzaj>
    <derivirana_varijabla naziv="DomainObject.Predmet.StrankaFormatedOIB_1">  FINA Regionalni centar Zagreb, OIB 85821130368; Renato Mihalina, OIB 57382023822; VJEROVNICI</derivirana_varijabla>
  </DomainObject.Predmet.StrankaFormatedOIB>
  <DomainObject.Predmet.StrankaFormatedWithAdress>
    <izvorni_sadrzaj> FINA Regionalni centar Zagreb, Trg svibanjskih žrtava 1995. br. 1, 10000 Zagreb; Renato Mihalina, Požarinje 42, 10000 Zagreb; VJEROVNICI</izvorni_sadrzaj>
    <derivirana_varijabla naziv="DomainObject.Predmet.StrankaFormatedWithAdress_1"> FINA Regionalni centar Zagreb, Trg svibanjskih žrtava 1995. br. 1, 10000 Zagreb; Renato Mihalina, Požarinje 42, 10000 Zagreb; VJEROVNICI</derivirana_varijabla>
  </DomainObject.Predmet.StrankaFormatedWithAdress>
  <DomainObject.Predmet.StrankaFormatedWithAdressOIB>
    <izvorni_sadrzaj> FINA Regionalni centar Zagreb, OIB 85821130368, Trg svibanjskih žrtava 1995. br. 1, 10000 Zagreb; Renato Mihalina, OIB 57382023822, Požarinje 42, 10000 Zagreb; VJEROVNICI</izvorni_sadrzaj>
    <derivirana_varijabla naziv="DomainObject.Predmet.StrankaFormatedWithAdressOIB_1"> FINA Regionalni centar Zagreb, OIB 85821130368, Trg svibanjskih žrtava 1995. br. 1, 10000 Zagreb; Renato Mihalina, OIB 57382023822, Požarinje 42, 10000 Zagreb; VJEROVNICI</derivirana_varijabla>
  </DomainObject.Predmet.StrankaFormatedWithAdressOIB>
  <DomainObject.Predmet.StrankaWithAdress>
    <izvorni_sadrzaj>FINA Regionalni centar Zagreb Trg svibanjskih žrtava 1995. br. 1,10000 Zagreb,Renato Mihalina Požarinje 42,10000 Zagreb,VJEROVNICI </izvorni_sadrzaj>
    <derivirana_varijabla naziv="DomainObject.Predmet.StrankaWithAdress_1">FINA Regionalni centar Zagreb Trg svibanjskih žrtava 1995. br. 1,10000 Zagreb,Renato Mihalina Požarinje 42,10000 Zagreb,VJEROVNICI </derivirana_varijabla>
  </DomainObject.Predmet.StrankaWithAdress>
  <DomainObject.Predmet.StrankaWithAdressOIB>
    <izvorni_sadrzaj>FINA Regionalni centar Zagreb, OIB 85821130368, Trg svibanjskih žrtava 1995. br. 1,10000 Zagreb,Renato Mihalina, OIB 57382023822, Požarinje 42,10000 Zagreb,VJEROVNICI</izvorni_sadrzaj>
    <derivirana_varijabla naziv="DomainObject.Predmet.StrankaWithAdressOIB_1">FINA Regionalni centar Zagreb, OIB 85821130368, Trg svibanjskih žrtava 1995. br. 1,10000 Zagreb,Renato Mihalina, OIB 57382023822, Požarinje 42,10000 Zagreb,VJEROVNICI</derivirana_varijabla>
  </DomainObject.Predmet.StrankaWithAdressOIB>
  <DomainObject.Predmet.StrankaNazivFormated>
    <izvorni_sadrzaj>FINA Regionalni centar Zagreb,Renato Mihalina,VJEROVNICI</izvorni_sadrzaj>
    <derivirana_varijabla naziv="DomainObject.Predmet.StrankaNazivFormated_1">FINA Regionalni centar Zagreb,Renato Mihalina,VJEROVNICI</derivirana_varijabla>
  </DomainObject.Predmet.StrankaNazivFormated>
  <DomainObject.Predmet.StrankaNazivFormatedOIB>
    <izvorni_sadrzaj>FINA Regionalni centar Zagreb, OIB 85821130368,Renato Mihalina, OIB 57382023822,VJEROVNICI</izvorni_sadrzaj>
    <derivirana_varijabla naziv="DomainObject.Predmet.StrankaNazivFormatedOIB_1">FINA Regionalni centar Zagreb, OIB 85821130368,Renato Mihalina, OIB 57382023822,VJEROVNICI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Renato Mihalina</item>
      <item>VJEROVNICI</item>
    </izvorni_sadrzaj>
    <derivirana_varijabla naziv="DomainObject.Predmet.StrankaListFormated_1">
      <item>FINA Regionalni centar Zagreb</item>
      <item>Renato Mihalina</item>
      <item>VJEROVNICI</item>
    </derivirana_varijabla>
  </DomainObject.Predmet.StrankaListFormated>
  <DomainObject.Predmet.StrankaListFormatedOIB>
    <izvorni_sadrzaj>
      <item>FINA Regionalni centar Zagreb, OIB 85821130368</item>
      <item>Renato Mihalina, OIB 57382023822</item>
      <item>VJEROVNICI</item>
    </izvorni_sadrzaj>
    <derivirana_varijabla naziv="DomainObject.Predmet.StrankaListFormatedOIB_1">
      <item>FINA Regionalni centar Zagreb, OIB 85821130368</item>
      <item>Renato Mihalina, OIB 57382023822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Renato Mihalina, Požarinje 42, 10000 Zagreb</item>
      <item>VJEROVNICI</item>
    </izvorni_sadrzaj>
    <derivirana_varijabla naziv="DomainObject.Predmet.StrankaListFormatedWithAdress_1">
      <item>FINA Regionalni centar Zagreb, Trg svibanjskih žrtava 1995. br. 1, 10000 Zagreb</item>
      <item>Renato Mihalina, Požarinje 42,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Renato Mihalina, OIB 57382023822, Požarinje 42,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Renato Mihalina, OIB 57382023822, Požarinje 42, 10000 Zagreb</item>
      <item>VJEROVNICI</item>
    </derivirana_varijabla>
  </DomainObject.Predmet.StrankaListFormatedWithAdressOIB>
  <DomainObject.Predmet.StrankaListNazivFormated>
    <izvorni_sadrzaj>
      <item>FINA Regionalni centar Zagreb</item>
      <item>Renato Mihalina</item>
      <item>VJEROVNICI</item>
    </izvorni_sadrzaj>
    <derivirana_varijabla naziv="DomainObject.Predmet.StrankaListNazivFormated_1">
      <item>FINA Regionalni centar Zagreb</item>
      <item>Renato Mihalina</item>
      <item>VJEROVNICI</item>
    </derivirana_varijabla>
  </DomainObject.Predmet.StrankaListNazivFormated>
  <DomainObject.Predmet.StrankaListNazivFormatedOIB>
    <izvorni_sadrzaj>
      <item>FINA Regionalni centar Zagreb, OIB 85821130368</item>
      <item>Renato Mihalina, OIB 57382023822</item>
      <item>VJEROVNICI</item>
    </izvorni_sadrzaj>
    <derivirana_varijabla naziv="DomainObject.Predmet.StrankaListNazivFormatedOIB_1">
      <item>FINA Regionalni centar Zagreb, OIB 85821130368</item>
      <item>Renato Mihalina, OIB 57382023822</item>
      <item>VJEROVNICI</item>
    </derivirana_varijabla>
  </DomainObject.Predmet.StrankaListNazivFormatedOIB>
  <DomainObject.Predmet.ProtuStrankaListFormated>
    <izvorni_sadrzaj>
      <item>KVOLUN d.o.o. zastupanog po punomoćniku Renato Mihalina</item>
    </izvorni_sadrzaj>
    <derivirana_varijabla naziv="DomainObject.Predmet.ProtuStrankaListFormated_1">
      <item>KVOLUN d.o.o. zastupanog po punomoćniku Renato Mihalina</item>
    </derivirana_varijabla>
  </DomainObject.Predmet.ProtuStrankaListFormated>
  <DomainObject.Predmet.ProtuStrankaListFormatedOIB>
    <izvorni_sadrzaj>
      <item>KVOLUN d.o.o., OIB 51358292187 zastupanog po punomoćniku Renato Mihalina</item>
    </izvorni_sadrzaj>
    <derivirana_varijabla naziv="DomainObject.Predmet.ProtuStrankaListFormatedOIB_1">
      <item>KVOLUN d.o.o., OIB 51358292187 zastupanog po punomoćniku Renato Mihalina</item>
    </derivirana_varijabla>
  </DomainObject.Predmet.ProtuStrankaListFormatedOIB>
  <DomainObject.Predmet.ProtuStrankaListFormatedWithAdress>
    <izvorni_sadrzaj>
      <item>KVOLUN d.o.o., Požarinje 42, 10000 Zagreb zastupanog po punomoćniku Renato Mihalina</item>
    </izvorni_sadrzaj>
    <derivirana_varijabla naziv="DomainObject.Predmet.ProtuStrankaListFormatedWithAdress_1">
      <item>KVOLUN d.o.o., Požarinje 42, 10000 Zagreb zastupanog po punomoćniku Renato Mihalina</item>
    </derivirana_varijabla>
  </DomainObject.Predmet.ProtuStrankaListFormatedWithAdress>
  <DomainObject.Predmet.ProtuStrankaListFormatedWithAdressOIB>
    <izvorni_sadrzaj>
      <item>KVOLUN d.o.o., OIB 51358292187, Požarinje 42, 10000 Zagreb zastupanog po punomoćniku Renato Mihalina</item>
    </izvorni_sadrzaj>
    <derivirana_varijabla naziv="DomainObject.Predmet.ProtuStrankaListFormatedWithAdressOIB_1">
      <item>KVOLUN d.o.o., OIB 51358292187, Požarinje 42, 10000 Zagreb zastupanog po punomoćniku Renato Mihalina</item>
    </derivirana_varijabla>
  </DomainObject.Predmet.ProtuStrankaListFormatedWithAdressOIB>
  <DomainObject.Predmet.ProtuStrankaListNazivFormated>
    <izvorni_sadrzaj>
      <item>KVOLUN d.o.o.</item>
    </izvorni_sadrzaj>
    <derivirana_varijabla naziv="DomainObject.Predmet.ProtuStrankaListNazivFormated_1">
      <item>KVOLUN d.o.o.</item>
    </derivirana_varijabla>
  </DomainObject.Predmet.ProtuStrankaListNazivFormated>
  <DomainObject.Predmet.ProtuStrankaListNazivFormatedOIB>
    <izvorni_sadrzaj>
      <item>KVOLUN d.o.o., OIB 51358292187</item>
    </izvorni_sadrzaj>
    <derivirana_varijabla naziv="DomainObject.Predmet.ProtuStrankaListNazivFormatedOIB_1">
      <item>KVOLUN d.o.o., OIB 51358292187</item>
    </derivirana_varijabla>
  </DomainObject.Predmet.ProtuStrankaListNazivFormatedOIB>
  <DomainObject.Predmet.OstaliListFormated>
    <izvorni_sadrzaj>
      <item>Renato Mihalina punomoćnik sudionika u postupku KVOLUN d.o.o.</item>
      <item>Addiko Bank dioničko društvo</item>
    </izvorni_sadrzaj>
    <derivirana_varijabla naziv="DomainObject.Predmet.OstaliListFormated_1">
      <item>Renato Mihalina punomoćnik sudionika u postupku KVOLUN d.o.o.</item>
      <item>Addiko Bank dioničko društvo</item>
    </derivirana_varijabla>
  </DomainObject.Predmet.OstaliListFormated>
  <DomainObject.Predmet.OstaliListFormatedOIB>
    <izvorni_sadrzaj>
      <item>Renato Mihalina, OIB 57382023822 punomoćnik sudionika u postupku KVOLUN d.o.o.</item>
      <item>Addiko Bank dioničko društvo, OIB 14036333877</item>
    </izvorni_sadrzaj>
    <derivirana_varijabla naziv="DomainObject.Predmet.OstaliListFormatedOIB_1">
      <item>Renato Mihalina, OIB 57382023822 punomoćnik sudionika u postupku KVOLUN d.o.o.</item>
      <item>Addiko Bank dioničko društvo, OIB 14036333877</item>
    </derivirana_varijabla>
  </DomainObject.Predmet.OstaliListFormatedOIB>
  <DomainObject.Predmet.OstaliListFormatedWithAdress>
    <izvorni_sadrzaj>
      <item>Renato Mihalina, Požarinje 42, 10000 Zagreb punomoćnik sudionika u postupku KVOLUN d.o.o.</item>
      <item>Addiko Bank dioničko društvo, Slavonska avenija 6, 10000 Zagreb</item>
    </izvorni_sadrzaj>
    <derivirana_varijabla naziv="DomainObject.Predmet.OstaliListFormatedWithAdress_1">
      <item>Renato Mihalina, Požarinje 42, 10000 Zagreb punomoćnik sudionika u postupku KVOLUN d.o.o.</item>
      <item>Addiko Bank dioničko društvo, Slavonska avenija 6, 10000 Zagreb</item>
    </derivirana_varijabla>
  </DomainObject.Predmet.OstaliListFormatedWithAdress>
  <DomainObject.Predmet.OstaliListFormatedWithAdressOIB>
    <izvorni_sadrzaj>
      <item>Renato Mihalina, OIB 57382023822, Požarinje 42, 10000 Zagreb punomoćnik sudionika u postupku KVOLUN d.o.o.</item>
      <item>Addiko Bank dioničko društvo, OIB 14036333877, Slavonska avenija 6, 10000 Zagreb</item>
    </izvorni_sadrzaj>
    <derivirana_varijabla naziv="DomainObject.Predmet.OstaliListFormatedWithAdressOIB_1">
      <item>Renato Mihalina, OIB 57382023822, Požarinje 42, 10000 Zagreb punomoćnik sudionika u postupku KVOLUN d.o.o.</item>
      <item>Addiko Bank dioničko društvo, OIB 14036333877, Slavonska avenija 6, 10000 Zagreb</item>
    </derivirana_varijabla>
  </DomainObject.Predmet.OstaliListFormatedWithAdressOIB>
  <DomainObject.Predmet.OstaliListNazivFormated>
    <izvorni_sadrzaj>
      <item>Renato Mihalina</item>
      <item>Addiko Bank dioničko društvo</item>
    </izvorni_sadrzaj>
    <derivirana_varijabla naziv="DomainObject.Predmet.OstaliListNazivFormated_1">
      <item>Renato Mihalina</item>
      <item>Addiko Bank dioničko društvo</item>
    </derivirana_varijabla>
  </DomainObject.Predmet.OstaliListNazivFormated>
  <DomainObject.Predmet.OstaliListNazivFormatedOIB>
    <izvorni_sadrzaj>
      <item>Renato Mihalina, OIB 57382023822</item>
      <item>Addiko Bank dioničko društvo, OIB 14036333877</item>
    </izvorni_sadrzaj>
    <derivirana_varijabla naziv="DomainObject.Predmet.OstaliListNazivFormatedOIB_1">
      <item>Renato Mihalina, OIB 57382023822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KVOLUN d.o.o.</izvorni_sadrzaj>
    <derivirana_varijabla naziv="DomainObject.Predmet.ProtustrankaIDrugi_1">KVOLUN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KVOLUN d.o.o., OIB 51358292187, Požarinje 42, 10000 Zagreb</izvorni_sadrzaj>
    <derivirana_varijabla naziv="DomainObject.Predmet.ProtustrankaIDrugiAdressOIB_1">KVOLUN d.o.o., OIB 51358292187, Požarinje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KVOLUN d.o.o.</item>
      <item>Renato Mihalina</item>
      <item>Addiko Bank dioničko društvo</item>
      <item>Renato Mihalina</item>
      <item>VJEROVNICI</item>
    </izvorni_sadrzaj>
    <derivirana_varijabla naziv="DomainObject.Predmet.SudioniciListNaziv_1">
      <item>FINA Regionalni centar Zagreb</item>
      <item>KVOLUN d.o.o.</item>
      <item>Renato Mihalina</item>
      <item>Addiko Bank dioničko društvo</item>
      <item>Renato Mihalina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KVOLUN d.o.o., OIB 51358292187, Požarinje 42,10000 Zagreb</item>
      <item>Renato Mihalina, OIB 57382023822, Požarinje 42,10000 Zagreb</item>
      <item>Addiko Bank dioničko društvo, OIB 14036333877, Slavonska avenija 6,10000 Zagreb</item>
      <item>Renato Mihalina, OIB 57382023822, Požarinje 42,10000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KVOLUN d.o.o., OIB 51358292187, Požarinje 42,10000 Zagreb</item>
      <item>Renato Mihalina, OIB 57382023822, Požarinje 42,10000 Zagreb</item>
      <item>Addiko Bank dioničko društvo, OIB 14036333877, Slavonska avenija 6,10000 Zagreb</item>
      <item>Renato Mihalina, OIB 57382023822, Požarinje 42,10000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51358292187</item>
      <item>, OIB 57382023822</item>
      <item>, OIB 14036333877</item>
      <item>, OIB 57382023822</item>
      <item>, OIB null</item>
    </izvorni_sadrzaj>
    <derivirana_varijabla naziv="DomainObject.Predmet.SudioniciListNazivOIB_1">
      <item>, OIB 85821130368</item>
      <item>, OIB 51358292187</item>
      <item>, OIB 57382023822</item>
      <item>, OIB 14036333877</item>
      <item>, OIB 57382023822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8C24CE-5850-415F-9B09-F7C85F1DCB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969</properties:Words>
  <properties:Characters>5437</properties:Characters>
  <properties:Lines>114</properties:Lines>
  <properties:Paragraphs>33</properties:Paragraphs>
  <properties:TotalTime>129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2017-12-05T10:38:00Z</cp:lastPrinted>
  <dcterms:modified xmlns:xsi="http://www.w3.org/2001/XMLSchema-instance" xsi:type="dcterms:W3CDTF">2017-12-05T10:38:00Z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