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60cd" w14:paraId="25960c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B2194" w:rsidRPr="00CB2194">
        <w:t xml:space="preserve"> 4631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96177A">
        <w:t>5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B2194" w:rsidRPr="00CB2194">
        <w:t xml:space="preserve">BILJARSKI KLUB D.I.M. </w:t>
      </w:r>
      <w:r w:rsidR="00CB2194">
        <w:t>–</w:t>
      </w:r>
      <w:r w:rsidR="00CB2194" w:rsidRPr="00CB2194">
        <w:t xml:space="preserve"> SESVETE</w:t>
      </w:r>
      <w:r w:rsidR="00CB2194">
        <w:t xml:space="preserve">, Sesvete, </w:t>
      </w:r>
      <w:proofErr w:type="spellStart"/>
      <w:r w:rsidR="00CB2194" w:rsidRPr="00CB2194">
        <w:t>Kašinska</w:t>
      </w:r>
      <w:proofErr w:type="spellEnd"/>
      <w:r w:rsidR="00CB2194" w:rsidRPr="00CB2194">
        <w:t xml:space="preserve"> 27b</w:t>
      </w:r>
      <w:r w:rsidR="000566AD" w:rsidRPr="008317CC">
        <w:t xml:space="preserve">, OIB: </w:t>
      </w:r>
      <w:r w:rsidR="00CB2194" w:rsidRPr="00CB2194">
        <w:t>18192109261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B2194">
        <w:t>6.090,10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96177A">
        <w:t>5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>2.</w:t>
      </w:r>
      <w:r w:rsidRPr="002D6935">
        <w:t xml:space="preserve"> dužnik na adresu-</w:t>
      </w:r>
      <w:r w:rsidR="00CB2194" w:rsidRPr="00CB2194">
        <w:t xml:space="preserve"> BILJARSKI KLUB D.I.M. </w:t>
      </w:r>
      <w:r w:rsidR="00CB2194">
        <w:t>–</w:t>
      </w:r>
      <w:r w:rsidR="00CB2194" w:rsidRPr="00CB2194">
        <w:t xml:space="preserve"> SESVETE</w:t>
      </w:r>
      <w:r w:rsidR="00CB2194">
        <w:t xml:space="preserve">, Sesvete, </w:t>
      </w:r>
      <w:proofErr w:type="spellStart"/>
      <w:r w:rsidR="00CB2194" w:rsidRPr="00CB2194">
        <w:t>Kašinska</w:t>
      </w:r>
      <w:proofErr w:type="spellEnd"/>
      <w:r w:rsidR="00CB2194" w:rsidRPr="00CB2194">
        <w:t xml:space="preserve"> 27b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FF9" w:rsidR="00941FF9">
      <w:r>
        <w:separator/>
      </w:r>
    </w:p>
  </w:endnote>
  <w:endnote w:id="0" w:type="continuationSeparator">
    <w:p w:rsidRDefault="00941FF9" w:rsidR="0094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FF9" w:rsidR="00941FF9">
      <w:r>
        <w:separator/>
      </w:r>
    </w:p>
  </w:footnote>
  <w:footnote w:id="0" w:type="continuationSeparator">
    <w:p w:rsidRDefault="00941FF9" w:rsidR="0094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B5989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45458"/>
    <w:rsid w:val="00C836B9"/>
    <w:rsid w:val="00C958E9"/>
    <w:rsid w:val="00CB2194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9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4631</izvorni_sadrzaj>
    <derivirana_varijabla naziv="DomainObject.Predmet.Broj_1">4631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St-4631/2015</izvorni_sadrzaj>
    <derivirana_varijabla naziv="DomainObject.Predmet.OznakaBroj_1">St-4631/2015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D.I.M. - SESVETE</izvorni_sadrzaj>
    <derivirana_varijabla naziv="DomainObject.Predmet.ProtustrankaFormated_1">  BILJARSKI KLUB D.I.M. - SESVETE</derivirana_varijabla>
  </DomainObject.Predmet.ProtustrankaFormated>
  <DomainObject.Predmet.ProtustrankaFormatedOIB>
    <izvorni_sadrzaj>  BILJARSKI KLUB D.I.M. - SESVETE, OIB 18192109261</izvorni_sadrzaj>
    <derivirana_varijabla naziv="DomainObject.Predmet.ProtustrankaFormatedOIB_1">  BILJARSKI KLUB D.I.M. - SESVETE, OIB 18192109261</derivirana_varijabla>
  </DomainObject.Predmet.ProtustrankaFormatedOIB>
  <DomainObject.Predmet.ProtustrankaFormatedWithAdress>
    <izvorni_sadrzaj> BILJARSKI KLUB D.I.M. - SESVETE, Kašinska 27b, 10360 Sesvete</izvorni_sadrzaj>
    <derivirana_varijabla naziv="DomainObject.Predmet.ProtustrankaFormatedWithAdress_1"> BILJARSKI KLUB D.I.M. - SESVETE, Kašinska 27b, 10360 Sesvete</derivirana_varijabla>
  </DomainObject.Predmet.ProtustrankaFormatedWithAdress>
  <DomainObject.Predmet.ProtustrankaFormatedWithAdressOIB>
    <izvorni_sadrzaj> BILJARSKI KLUB D.I.M. - SESVETE, OIB 18192109261, Kašinska 27b, 10360 Sesvete</izvorni_sadrzaj>
    <derivirana_varijabla naziv="DomainObject.Predmet.ProtustrankaFormatedWithAdressOIB_1"> BILJARSKI KLUB D.I.M. - SESVETE, OIB 18192109261, Kašinska 27b, 10360 Sesvete</derivirana_varijabla>
  </DomainObject.Predmet.ProtustrankaFormatedWithAdressOIB>
  <DomainObject.Predmet.ProtustrankaWithAdress>
    <izvorni_sadrzaj>BILJARSKI KLUB D.I.M. - SESVETE Kašinska 27b, 10360 Sesvete</izvorni_sadrzaj>
    <derivirana_varijabla naziv="DomainObject.Predmet.ProtustrankaWithAdress_1">BILJARSKI KLUB D.I.M. - SESVETE Kašinska 27b, 10360 Sesvete</derivirana_varijabla>
  </DomainObject.Predmet.ProtustrankaWithAdress>
  <DomainObject.Predmet.ProtustrankaWithAdressOIB>
    <izvorni_sadrzaj>BILJARSKI KLUB D.I.M. - SESVETE, OIB 18192109261, Kašinska 27b, 10360 Sesvete</izvorni_sadrzaj>
    <derivirana_varijabla naziv="DomainObject.Predmet.ProtustrankaWithAdressOIB_1">BILJARSKI KLUB D.I.M. - SESVETE, OIB 18192109261, Kašinska 27b, 10360 Sesvete</derivirana_varijabla>
  </DomainObject.Predmet.ProtustrankaWithAdressOIB>
  <DomainObject.Predmet.ProtustrankaNazivFormated>
    <izvorni_sadrzaj>BILJARSKI KLUB D.I.M. - SESVETE</izvorni_sadrzaj>
    <derivirana_varijabla naziv="DomainObject.Predmet.ProtustrankaNazivFormated_1">BILJARSKI KLUB D.I.M. - SESVETE</derivirana_varijabla>
  </DomainObject.Predmet.ProtustrankaNazivFormated>
  <DomainObject.Predmet.ProtustrankaNazivFormatedOIB>
    <izvorni_sadrzaj>BILJARSKI KLUB D.I.M. - SESVETE, OIB 18192109261</izvorni_sadrzaj>
    <derivirana_varijabla naziv="DomainObject.Predmet.ProtustrankaNazivFormatedOIB_1">BILJARSKI KLUB D.I.M. - SESVETE, OIB 18192109261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D.I.M. - SESVETE</item>
    </izvorni_sadrzaj>
    <derivirana_varijabla naziv="DomainObject.Predmet.ProtuStrankaListFormated_1">
      <item>BILJARSKI KLUB D.I.M. - SESVETE</item>
    </derivirana_varijabla>
  </DomainObject.Predmet.ProtuStrankaListFormated>
  <DomainObject.Predmet.ProtuStrankaListFormatedOIB>
    <izvorni_sadrzaj>
      <item>BILJARSKI KLUB D.I.M. - SESVETE, OIB 18192109261</item>
    </izvorni_sadrzaj>
    <derivirana_varijabla naziv="DomainObject.Predmet.ProtuStrankaListFormatedOIB_1">
      <item>BILJARSKI KLUB D.I.M. - SESVETE, OIB 18192109261</item>
    </derivirana_varijabla>
  </DomainObject.Predmet.ProtuStrankaListFormatedOIB>
  <DomainObject.Predmet.ProtuStrankaListFormatedWithAdress>
    <izvorni_sadrzaj>
      <item>BILJARSKI KLUB D.I.M. - SESVETE, Kašinska 27b, 10360 Sesvete</item>
    </izvorni_sadrzaj>
    <derivirana_varijabla naziv="DomainObject.Predmet.ProtuStrankaListFormatedWithAdress_1">
      <item>BILJARSKI KLUB D.I.M. - SESVETE, Kašinska 27b, 10360 Sesvete</item>
    </derivirana_varijabla>
  </DomainObject.Predmet.ProtuStrankaListFormatedWithAdress>
  <DomainObject.Predmet.ProtuStrankaListFormatedWithAdressOIB>
    <izvorni_sadrzaj>
      <item>BILJARSKI KLUB D.I.M. - SESVETE, OIB 18192109261, Kašinska 27b, 10360 Sesvete</item>
    </izvorni_sadrzaj>
    <derivirana_varijabla naziv="DomainObject.Predmet.ProtuStrankaListFormatedWithAdressOIB_1">
      <item>BILJARSKI KLUB D.I.M. - SESVETE, OIB 18192109261, Kašinska 27b, 10360 Sesvete</item>
    </derivirana_varijabla>
  </DomainObject.Predmet.ProtuStrankaListFormatedWithAdressOIB>
  <DomainObject.Predmet.ProtuStrankaListNazivFormated>
    <izvorni_sadrzaj>
      <item>BILJARSKI KLUB D.I.M. - SESVETE</item>
    </izvorni_sadrzaj>
    <derivirana_varijabla naziv="DomainObject.Predmet.ProtuStrankaListNazivFormated_1">
      <item>BILJARSKI KLUB D.I.M. - SESVETE</item>
    </derivirana_varijabla>
  </DomainObject.Predmet.ProtuStrankaListNazivFormated>
  <DomainObject.Predmet.ProtuStrankaListNazivFormatedOIB>
    <izvorni_sadrzaj>
      <item>BILJARSKI KLUB D.I.M. - SESVETE, OIB 18192109261</item>
    </izvorni_sadrzaj>
    <derivirana_varijabla naziv="DomainObject.Predmet.ProtuStrankaListNazivFormatedOIB_1">
      <item>BILJARSKI KLUB D.I.M. - SESVETE, OIB 18192109261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D.I.M. - SESVETE</izvorni_sadrzaj>
    <derivirana_varijabla naziv="DomainObject.Predmet.ProtustrankaIDrugi_1">BILJARSKI KLUB D.I.M. - SESVETE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BILJARSKI KLUB D.I.M. - SESVETE, OIB 18192109261, Kašinska 27b, 10360 Sesvete</izvorni_sadrzaj>
    <derivirana_varijabla naziv="DomainObject.Predmet.ProtustrankaIDrugiAdressOIB_1">BILJARSKI KLUB D.I.M. - SESVETE, OIB 18192109261, Kašinska 27b,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D.I.M. - SESVETE</item>
      <item>FINA Regionalni centar Zagreb</item>
    </izvorni_sadrzaj>
    <derivirana_varijabla naziv="DomainObject.Predmet.SudioniciListNaziv_1">
      <item>BILJARSKI KLUB D.I.M. - SESVETE</item>
      <item>FINA Regionalni centar Zagreb</item>
    </derivirana_varijabla>
  </DomainObject.Predmet.SudioniciListNaziv>
  <DomainObject.Predmet.SudioniciListAdressOIB>
    <izvorni_sadrzaj>
      <item>BILJARSKI KLUB D.I.M. - SESVETE, OIB 18192109261, Kašinska 27b,10360 Sesvete</item>
      <item>FINA Regionalni centar Zagreb, OIB 85821130368, Trg svibanjskih žrtava 1995. 1,10000 Zagreb</item>
    </izvorni_sadrzaj>
    <derivirana_varijabla naziv="DomainObject.Predmet.SudioniciListAdressOIB_1">
      <item>BILJARSKI KLUB D.I.M. - SESVETE, OIB 18192109261, Kašinska 27b,10360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18192109261</item>
      <item>, OIB 85821130368</item>
    </izvorni_sadrzaj>
    <derivirana_varijabla naziv="DomainObject.Predmet.SudioniciListNazivOIB_1">
      <item>, OIB 18192109261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C68FE-73AD-4492-A913-578F61982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1379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2015-11-25T09:09:00Z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