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08f2" w14:paraId="80908f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109E1">
        <w:rPr>
          <w:sz w:val="24"/>
        </w:rPr>
        <w:t>2476</w:t>
      </w:r>
      <w:proofErr w:type="spellEnd"/>
      <w:r w:rsidR="009942E9">
        <w:rPr>
          <w:sz w:val="24"/>
        </w:rPr>
        <w:t>/</w:t>
      </w:r>
      <w:proofErr w:type="spellStart"/>
      <w:r w:rsidR="009942E9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E4588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109E1" w:rsidRPr="00B45839">
        <w:rPr>
          <w:sz w:val="24"/>
          <w:szCs w:val="24"/>
          <w:lang w:val="pt-BR"/>
        </w:rPr>
        <w:t xml:space="preserve">CONTEXO FORMA d.o.o., Zagreb, Hermanova 13T, OIB: </w:t>
      </w:r>
      <w:proofErr w:type="spellStart"/>
      <w:r w:rsidR="001109E1" w:rsidRPr="00B45839">
        <w:rPr>
          <w:sz w:val="24"/>
          <w:szCs w:val="24"/>
        </w:rPr>
        <w:t>96078261453</w:t>
      </w:r>
      <w:proofErr w:type="spellEnd"/>
      <w:r w:rsidR="001109E1" w:rsidRPr="00B45839">
        <w:rPr>
          <w:sz w:val="24"/>
          <w:szCs w:val="24"/>
        </w:rPr>
        <w:t>,</w:t>
      </w:r>
      <w:r w:rsidR="00C57D63" w:rsidRPr="00E4588E">
        <w:rPr>
          <w:sz w:val="24"/>
          <w:szCs w:val="24"/>
        </w:rPr>
        <w:t xml:space="preserve"> </w:t>
      </w:r>
      <w:proofErr w:type="spellStart"/>
      <w:r w:rsidR="00D47620">
        <w:rPr>
          <w:sz w:val="24"/>
          <w:szCs w:val="24"/>
        </w:rPr>
        <w:t>26</w:t>
      </w:r>
      <w:proofErr w:type="spellEnd"/>
      <w:r w:rsidR="002055C4" w:rsidRPr="00E4588E">
        <w:rPr>
          <w:sz w:val="24"/>
          <w:szCs w:val="24"/>
        </w:rPr>
        <w:t>.</w:t>
      </w:r>
      <w:r w:rsidR="003B7317" w:rsidRPr="00E4588E">
        <w:rPr>
          <w:sz w:val="24"/>
          <w:szCs w:val="24"/>
        </w:rPr>
        <w:t xml:space="preserve"> </w:t>
      </w:r>
      <w:r w:rsidR="00E4588E">
        <w:rPr>
          <w:sz w:val="24"/>
          <w:szCs w:val="24"/>
        </w:rPr>
        <w:t>rujna</w:t>
      </w:r>
      <w:r w:rsidR="008600EF" w:rsidRPr="00E4588E">
        <w:rPr>
          <w:sz w:val="24"/>
          <w:szCs w:val="24"/>
        </w:rPr>
        <w:t xml:space="preserve"> </w:t>
      </w:r>
      <w:proofErr w:type="spellStart"/>
      <w:r w:rsidR="008600EF" w:rsidRPr="00E4588E">
        <w:rPr>
          <w:sz w:val="24"/>
          <w:szCs w:val="24"/>
        </w:rPr>
        <w:t>201</w:t>
      </w:r>
      <w:r w:rsidR="003B7317" w:rsidRPr="00E4588E">
        <w:rPr>
          <w:sz w:val="24"/>
          <w:szCs w:val="24"/>
        </w:rPr>
        <w:t>7</w:t>
      </w:r>
      <w:proofErr w:type="spellEnd"/>
      <w:r w:rsidR="008600EF" w:rsidRPr="00E4588E">
        <w:rPr>
          <w:sz w:val="24"/>
          <w:szCs w:val="24"/>
        </w:rPr>
        <w:t>.</w:t>
      </w:r>
      <w:r w:rsidR="000924C9" w:rsidRPr="00E4588E">
        <w:rPr>
          <w:sz w:val="24"/>
          <w:szCs w:val="24"/>
        </w:rPr>
        <w:t>,</w:t>
      </w:r>
    </w:p>
    <w:p w:rsidRDefault="00B36614" w:rsidP="00CF56FE" w:rsidR="00B366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1109E1" w:rsidRPr="00B45839">
        <w:rPr>
          <w:sz w:val="24"/>
          <w:szCs w:val="24"/>
          <w:lang w:val="pt-BR"/>
        </w:rPr>
        <w:t xml:space="preserve">CONTEXO FORMA d.o.o., Zagreb, Hermanova 13T, OIB: </w:t>
      </w:r>
      <w:proofErr w:type="spellStart"/>
      <w:r w:rsidR="001109E1" w:rsidRPr="00B45839">
        <w:rPr>
          <w:sz w:val="24"/>
          <w:szCs w:val="24"/>
        </w:rPr>
        <w:t>96078261453</w:t>
      </w:r>
      <w:proofErr w:type="spellEnd"/>
      <w:r w:rsidR="001109E1">
        <w:rPr>
          <w:sz w:val="24"/>
          <w:szCs w:val="24"/>
        </w:rPr>
        <w:t>.</w:t>
      </w:r>
    </w:p>
    <w:p w:rsidRDefault="001109E1" w:rsidP="008C6E5D" w:rsidR="001109E1">
      <w:pPr>
        <w:ind w:firstLine="708"/>
        <w:jc w:val="both"/>
        <w:rPr>
          <w:sz w:val="24"/>
          <w:szCs w:val="24"/>
        </w:rPr>
      </w:pPr>
    </w:p>
    <w:p w:rsidRDefault="008C6E5D" w:rsidP="001109E1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1109E1" w:rsidRPr="00B45839">
        <w:rPr>
          <w:sz w:val="24"/>
          <w:szCs w:val="24"/>
          <w:lang w:val="pt-BR"/>
        </w:rPr>
        <w:t xml:space="preserve">CONTEXO FORMA d.o.o., Zagreb, Hermanova 13T, OIB: </w:t>
      </w:r>
      <w:proofErr w:type="spellStart"/>
      <w:r w:rsidR="001109E1" w:rsidRPr="00B45839">
        <w:rPr>
          <w:sz w:val="24"/>
          <w:szCs w:val="24"/>
        </w:rPr>
        <w:t>96078261453</w:t>
      </w:r>
      <w:proofErr w:type="spellEnd"/>
      <w:r w:rsidR="001109E1">
        <w:rPr>
          <w:sz w:val="24"/>
          <w:szCs w:val="24"/>
        </w:rPr>
        <w:t>.</w:t>
      </w:r>
    </w:p>
    <w:p w:rsidRDefault="001109E1" w:rsidP="001109E1" w:rsidR="001109E1" w:rsidRPr="00D77E5B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D47620">
        <w:rPr>
          <w:sz w:val="24"/>
          <w:szCs w:val="24"/>
        </w:rPr>
        <w:t>26</w:t>
      </w:r>
      <w:proofErr w:type="spellEnd"/>
      <w:r w:rsidR="003B7317">
        <w:rPr>
          <w:sz w:val="24"/>
          <w:szCs w:val="24"/>
        </w:rPr>
        <w:t xml:space="preserve">. </w:t>
      </w:r>
      <w:r w:rsidR="003D770B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5B657B" w:rsidP="00F95ABA" w:rsidR="005B657B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B49EB">
        <w:rPr>
          <w:rFonts w:hAnsi="Times New Roman" w:ascii="Times New Roman"/>
          <w:b w:val="false"/>
          <w:color w:val="auto"/>
          <w:szCs w:val="24"/>
        </w:rPr>
        <w:t>,v 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B49EB" w:rsidP="009B49EB" w:rsidR="009B49E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9B49EB" w:rsidP="009B49EB" w:rsidR="00105245" w:rsidRPr="00B851F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27E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09E1"/>
    <w:rsid w:val="00111921"/>
    <w:rsid w:val="00113F5C"/>
    <w:rsid w:val="001141DA"/>
    <w:rsid w:val="00123529"/>
    <w:rsid w:val="00125559"/>
    <w:rsid w:val="001334EB"/>
    <w:rsid w:val="00135BFD"/>
    <w:rsid w:val="00140204"/>
    <w:rsid w:val="00140332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4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D770B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054C"/>
    <w:rsid w:val="00521870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657B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67B4"/>
    <w:rsid w:val="00970303"/>
    <w:rsid w:val="00970703"/>
    <w:rsid w:val="00970E44"/>
    <w:rsid w:val="00975F7A"/>
    <w:rsid w:val="00983351"/>
    <w:rsid w:val="00984AF7"/>
    <w:rsid w:val="00985F50"/>
    <w:rsid w:val="0098602D"/>
    <w:rsid w:val="00987E8F"/>
    <w:rsid w:val="009942E9"/>
    <w:rsid w:val="009A1429"/>
    <w:rsid w:val="009A4F06"/>
    <w:rsid w:val="009B49EB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14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66B3E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47620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3973"/>
    <w:rsid w:val="00E4588E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3A3A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9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9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9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9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9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9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9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9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St-2476/2017-28</izvorni_sadrzaj>
    <derivirana_varijabla naziv="DomainObject.Oznaka_1">St-2476/2017-28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2476</izvorni_sadrzaj>
    <derivirana_varijabla naziv="DomainObject.Predmet.Broj_1">2476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St-2476/2017</izvorni_sadrzaj>
    <derivirana_varijabla naziv="DomainObject.Predmet.OznakaBroj_1">St-2476/2017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CONTEXO FORMA d.o.o. zastupanog po punomoćniku Ante Tustonjić; Ivica Jukić</izvorni_sadrzaj>
    <derivirana_varijabla naziv="DomainObject.Predmet.ProtustrankaFormated_1">  CONTEXO FORMA d.o.o. zastupanog po punomoćniku Ante Tustonjić; Ivica Jukić</derivirana_varijabla>
  </DomainObject.Predmet.ProtustrankaFormated>
  <DomainObject.Predmet.ProtustrankaFormatedOIB>
    <izvorni_sadrzaj>  CONTEXO FORMA d.o.o., OIB 96078261453 zastupanog po punomoćniku Ante Tustonjić; Ivica Jukić</izvorni_sadrzaj>
    <derivirana_varijabla naziv="DomainObject.Predmet.ProtustrankaFormatedOIB_1">  CONTEXO FORMA d.o.o., OIB 96078261453 zastupanog po punomoćniku Ante Tustonjić; Ivica Jukić</derivirana_varijabla>
  </DomainObject.Predmet.ProtustrankaFormatedOIB>
  <DomainObject.Predmet.ProtustrankaFormatedWithAdress>
    <izvorni_sadrzaj> CONTEXO FORMA d.o.o., Hermanova 13/T, 10000 Zagreb zastupanog po punomoćniku Ante Tustonjić; Ivica Jukić</izvorni_sadrzaj>
    <derivirana_varijabla naziv="DomainObject.Predmet.ProtustrankaFormatedWithAdress_1"> CONTEXO FORMA d.o.o., Hermanova 13/T, 10000 Zagreb zastupanog po punomoćniku Ante Tustonjić; Ivica Jukić</derivirana_varijabla>
  </DomainObject.Predmet.ProtustrankaFormatedWithAdress>
  <DomainObject.Predmet.ProtustrankaFormatedWithAdressOIB>
    <izvorni_sadrzaj> CONTEXO FORMA d.o.o., OIB 96078261453, Hermanova 13/T, 10000 Zagreb zastupanog po punomoćniku Ante Tustonjić; Ivica Jukić</izvorni_sadrzaj>
    <derivirana_varijabla naziv="DomainObject.Predmet.ProtustrankaFormatedWithAdressOIB_1"> CONTEXO FORMA d.o.o., OIB 96078261453, Hermanova 13/T, 10000 Zagreb zastupanog po punomoćniku Ante Tustonjić; Ivica Jukić</derivirana_varijabla>
  </DomainObject.Predmet.ProtustrankaFormatedWithAdressOIB>
  <DomainObject.Predmet.ProtustrankaWithAdress>
    <izvorni_sadrzaj>CONTEXO FORMA d.o.o. Hermanova 13/T, 10000 Zagreb</izvorni_sadrzaj>
    <derivirana_varijabla naziv="DomainObject.Predmet.ProtustrankaWithAdress_1">CONTEXO FORMA d.o.o. Hermanova 13/T, 10000 Zagreb</derivirana_varijabla>
  </DomainObject.Predmet.ProtustrankaWithAdress>
  <DomainObject.Predmet.ProtustrankaWithAdressOIB>
    <izvorni_sadrzaj>CONTEXO FORMA d.o.o., OIB 96078261453, Hermanova 13/T, 10000 Zagreb</izvorni_sadrzaj>
    <derivirana_varijabla naziv="DomainObject.Predmet.ProtustrankaWithAdressOIB_1">CONTEXO FORMA d.o.o., OIB 96078261453, Hermanova 13/T, 10000 Zagreb</derivirana_varijabla>
  </DomainObject.Predmet.ProtustrankaWithAdressOIB>
  <DomainObject.Predmet.ProtustrankaNazivFormated>
    <izvorni_sadrzaj>CONTEXO FORMA d.o.o.</izvorni_sadrzaj>
    <derivirana_varijabla naziv="DomainObject.Predmet.ProtustrankaNazivFormated_1">CONTEXO FORMA d.o.o.</derivirana_varijabla>
  </DomainObject.Predmet.ProtustrankaNazivFormated>
  <DomainObject.Predmet.ProtustrankaNazivFormatedOIB>
    <izvorni_sadrzaj>CONTEXO FORMA d.o.o., OIB 96078261453</izvorni_sadrzaj>
    <derivirana_varijabla naziv="DomainObject.Predmet.ProtustrankaNazivFormatedOIB_1">CONTEXO FORMA d.o.o., OIB 96078261453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CONTEXO FORMA d.o.o. zastupanog po punomoćniku Ante Tustonjić; Ivica Jukić</item>
    </izvorni_sadrzaj>
    <derivirana_varijabla naziv="DomainObject.Predmet.ProtuStrankaListFormated_1">
      <item>CONTEXO FORMA d.o.o. zastupanog po punomoćniku Ante Tustonjić; Ivica Jukić</item>
    </derivirana_varijabla>
  </DomainObject.Predmet.ProtuStrankaListFormated>
  <DomainObject.Predmet.ProtuStrankaListFormatedOIB>
    <izvorni_sadrzaj>
      <item>CONTEXO FORMA d.o.o., OIB 96078261453 zastupanog po punomoćniku Ante Tustonjić; Ivica Jukić</item>
    </izvorni_sadrzaj>
    <derivirana_varijabla naziv="DomainObject.Predmet.ProtuStrankaListFormatedOIB_1">
      <item>CONTEXO FORMA d.o.o., OIB 96078261453 zastupanog po punomoćniku Ante Tustonjić; Ivica Jukić</item>
    </derivirana_varijabla>
  </DomainObject.Predmet.ProtuStrankaListFormatedOIB>
  <DomainObject.Predmet.ProtuStrankaListFormatedWithAdress>
    <izvorni_sadrzaj>
      <item>CONTEXO FORMA d.o.o., Hermanova 13/T, 10000 Zagreb zastupanog po punomoćniku Ante Tustonjić; Ivica Jukić</item>
    </izvorni_sadrzaj>
    <derivirana_varijabla naziv="DomainObject.Predmet.ProtuStrankaListFormatedWithAdress_1">
      <item>CONTEXO FORMA d.o.o., Hermanova 13/T, 10000 Zagreb zastupanog po punomoćniku Ante Tustonjić; Ivica Jukić</item>
    </derivirana_varijabla>
  </DomainObject.Predmet.ProtuStrankaListFormatedWithAdress>
  <DomainObject.Predmet.ProtuStrankaListFormatedWithAdressOIB>
    <izvorni_sadrzaj>
      <item>CONTEXO FORMA d.o.o., OIB 96078261453, Hermanova 13/T, 10000 Zagreb zastupanog po punomoćniku Ante Tustonjić; Ivica Jukić</item>
    </izvorni_sadrzaj>
    <derivirana_varijabla naziv="DomainObject.Predmet.ProtuStrankaListFormatedWithAdressOIB_1">
      <item>CONTEXO FORMA d.o.o., OIB 96078261453, Hermanova 13/T, 10000 Zagreb zastupanog po punomoćniku Ante Tustonjić; Ivica Jukić</item>
    </derivirana_varijabla>
  </DomainObject.Predmet.ProtuStrankaListFormatedWithAdressOIB>
  <DomainObject.Predmet.ProtuStrankaListNazivFormated>
    <izvorni_sadrzaj>
      <item>CONTEXO FORMA d.o.o.</item>
    </izvorni_sadrzaj>
    <derivirana_varijabla naziv="DomainObject.Predmet.ProtuStrankaListNazivFormated_1">
      <item>CONTEXO FORMA d.o.o.</item>
    </derivirana_varijabla>
  </DomainObject.Predmet.ProtuStrankaListNazivFormated>
  <DomainObject.Predmet.ProtuStrankaListNazivFormatedOIB>
    <izvorni_sadrzaj>
      <item>CONTEXO FORMA d.o.o., OIB 96078261453</item>
    </izvorni_sadrzaj>
    <derivirana_varijabla naziv="DomainObject.Predmet.ProtuStrankaListNazivFormatedOIB_1">
      <item>CONTEXO FORMA d.o.o., OIB 96078261453</item>
    </derivirana_varijabla>
  </DomainObject.Predmet.ProtuStrankaListNazivFormatedOIB>
  <DomainObject.Predmet.OstaliListFormated>
    <izvorni_sadrzaj>
      <item>Ante Tustonjić punomoćnik sudionika u postupku CONTEXO FORMA d.o.o.</item>
      <item>Ivica Jukić punomoćnik sudionika u postupku CONTEXO FORMA d.o.o.</item>
    </izvorni_sadrzaj>
    <derivirana_varijabla naziv="DomainObject.Predmet.OstaliListFormated_1">
      <item>Ante Tustonjić punomoćnik sudionika u postupku CONTEXO FORMA d.o.o.</item>
      <item>Ivica Jukić punomoćnik sudionika u postupku CONTEXO FORMA d.o.o.</item>
    </derivirana_varijabla>
  </DomainObject.Predmet.OstaliListFormated>
  <DomainObject.Predmet.OstaliListFormatedOIB>
    <izvorni_sadrzaj>
      <item>Ante Tustonjić, OIB 64615602105 punomoćnik sudionika u postupku CONTEXO FORMA d.o.o.</item>
      <item>Ivica Jukić, OIB 36076292268 punomoćnik sudionika u postupku CONTEXO FORMA d.o.o.</item>
    </izvorni_sadrzaj>
    <derivirana_varijabla naziv="DomainObject.Predmet.OstaliListFormatedOIB_1">
      <item>Ante Tustonjić, OIB 64615602105 punomoćnik sudionika u postupku CONTEXO FORMA d.o.o.</item>
      <item>Ivica Jukić, OIB 36076292268 punomoćnik sudionika u postupku CONTEXO FORMA d.o.o.</item>
    </derivirana_varijabla>
  </DomainObject.Predmet.OstaliListFormatedOIB>
  <DomainObject.Predmet.OstaliListFormatedWithAdress>
    <izvorni_sadrzaj>
      <item>Ante Tustonjić, Kozjačić 17, 10000 Zagreb punomoćnik sudionika u postupku CONTEXO FORMA d.o.o.</item>
      <item>Ivica Jukić, Hermanova 13 T, 10000 Zagreb punomoćnik sudionika u postupku CONTEXO FORMA d.o.o.</item>
    </izvorni_sadrzaj>
    <derivirana_varijabla naziv="DomainObject.Predmet.OstaliListFormatedWithAdress_1">
      <item>Ante Tustonjić, Kozjačić 17, 10000 Zagreb punomoćnik sudionika u postupku CONTEXO FORMA d.o.o.</item>
      <item>Ivica Jukić, Hermanova 13 T, 10000 Zagreb punomoćnik sudionika u postupku CONTEXO FORMA d.o.o.</item>
    </derivirana_varijabla>
  </DomainObject.Predmet.OstaliListFormatedWithAdress>
  <DomainObject.Predmet.OstaliListFormatedWithAdressOIB>
    <izvorni_sadrzaj>
      <item>Ante Tustonjić, OIB 64615602105, Kozjačić 17, 10000 Zagreb punomoćnik sudionika u postupku CONTEXO FORMA d.o.o.</item>
      <item>Ivica Jukić, OIB 36076292268, Hermanova 13 T, 10000 Zagreb punomoćnik sudionika u postupku CONTEXO FORMA d.o.o.</item>
    </izvorni_sadrzaj>
    <derivirana_varijabla naziv="DomainObject.Predmet.OstaliListFormatedWithAdressOIB_1">
      <item>Ante Tustonjić, OIB 64615602105, Kozjačić 17, 10000 Zagreb punomoćnik sudionika u postupku CONTEXO FORMA d.o.o.</item>
      <item>Ivica Jukić, OIB 36076292268, Hermanova 13 T, 10000 Zagreb punomoćnik sudionika u postupku CONTEXO FORMA d.o.o.</item>
    </derivirana_varijabla>
  </DomainObject.Predmet.OstaliListFormatedWithAdressOIB>
  <DomainObject.Predmet.OstaliListNazivFormated>
    <izvorni_sadrzaj>
      <item>Ante Tustonjić</item>
      <item>Ivica Jukić</item>
    </izvorni_sadrzaj>
    <derivirana_varijabla naziv="DomainObject.Predmet.OstaliListNazivFormated_1">
      <item>Ante Tustonjić</item>
      <item>Ivica Jukić</item>
    </derivirana_varijabla>
  </DomainObject.Predmet.OstaliListNazivFormated>
  <DomainObject.Predmet.OstaliListNazivFormatedOIB>
    <izvorni_sadrzaj>
      <item>Ante Tustonjić, OIB 64615602105</item>
      <item>Ivica Jukić, OIB 36076292268</item>
    </izvorni_sadrzaj>
    <derivirana_varijabla naziv="DomainObject.Predmet.OstaliListNazivFormatedOIB_1">
      <item>Ante Tustonjić, OIB 64615602105</item>
      <item>Ivica Jukić, OIB 36076292268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St-2476/2017-28</izvorni_sadrzaj>
    <derivirana_varijabla naziv="DomainObject.PoslovniBrojDokumenta_1">St-2476/2017-28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CONTEXO FORMA d.o.o.</izvorni_sadrzaj>
    <derivirana_varijabla naziv="DomainObject.Predmet.ProtustrankaIDrugi_1">CONTEXO 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CONTEXO FORMA d.o.o., OIB 96078261453, Hermanova 13/T, 10000 Zagreb</izvorni_sadrzaj>
    <derivirana_varijabla naziv="DomainObject.Predmet.ProtustrankaIDrugiAdressOIB_1">CONTEXO FORMA d.o.o., OIB 96078261453, Hermanova 13/T,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CONTEXO FORMA d.o.o.</item>
      <item>FINA Regionalni centar Zagreb</item>
      <item>Ante Tustonjić</item>
      <item>Ivica Jukić</item>
    </izvorni_sadrzaj>
    <derivirana_varijabla naziv="DomainObject.Predmet.SudioniciListNaziv_1">
      <item>CONTEXO FORMA d.o.o.</item>
      <item>FINA Regionalni centar Zagreb</item>
      <item>Ante Tustonjić</item>
      <item>Ivica Jukić</item>
    </derivirana_varijabla>
  </DomainObject.Predmet.SudioniciListNaziv>
  <DomainObject.Predmet.SudioniciListAdressOIB>
    <izvorni_sadrzaj>
      <item>CONTEXO FORMA d.o.o., OIB 96078261453, Hermanova 13/T,10000 Zagreb</item>
      <item>FINA Regionalni centar Zagreb, OIB 85821130368, Trg svibanjskih žrtava 1995. br. 1,10000 Zagreb</item>
      <item>Ante Tustonjić, OIB 64615602105, Kozjačić 17,10000 Zagreb</item>
      <item>Ivica Jukić, OIB 36076292268, Hermanova 13 T,10000 Zagreb</item>
    </izvorni_sadrzaj>
    <derivirana_varijabla naziv="DomainObject.Predmet.SudioniciListAdressOIB_1">
      <item>CONTEXO FORMA d.o.o., OIB 96078261453, Hermanova 13/T,10000 Zagreb</item>
      <item>FINA Regionalni centar Zagreb, OIB 85821130368, Trg svibanjskih žrtava 1995. br. 1,10000 Zagreb</item>
      <item>Ante Tustonjić, OIB 64615602105, Kozjačić 17,10000 Zagreb</item>
      <item>Ivica Jukić, OIB 36076292268, Hermanova 13 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96078261453</item>
      <item>, OIB 85821130368</item>
      <item>, OIB 64615602105</item>
      <item>, OIB 36076292268</item>
    </izvorni_sadrzaj>
    <derivirana_varijabla naziv="DomainObject.Predmet.SudioniciListNazivOIB_1">
      <item>, OIB 96078261453</item>
      <item>, OIB 85821130368</item>
      <item>, OIB 64615602105</item>
      <item>, OIB 36076292268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818</properties:Characters>
  <properties:Lines>36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Petra Čiček</cp:lastModifiedBy>
  <cp:lastPrinted>2017-09-29T09:59:00Z</cp:lastPrinted>
  <dcterms:modified xmlns:xsi="http://www.w3.org/2001/XMLSchema-instance" xsi:type="dcterms:W3CDTF">2017-09-29T09:59:00Z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St-2476/2017-28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