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4fc1c" w14:paraId="914fc1c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C118EE">
        <w:rPr>
          <w:rStyle w:val="Naglaeno"/>
          <w:b w:val="false"/>
        </w:rPr>
        <w:t>2</w:t>
      </w:r>
      <w:r w:rsidR="000C0E9A">
        <w:rPr>
          <w:rStyle w:val="Naglaeno"/>
          <w:b w:val="false"/>
        </w:rPr>
        <w:t>4</w:t>
      </w:r>
      <w:r w:rsidR="00A431E4">
        <w:rPr>
          <w:rStyle w:val="Naglaeno"/>
          <w:b w:val="false"/>
        </w:rPr>
        <w:t>58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4A0D7B">
        <w:t xml:space="preserve">nad dužnikom </w:t>
      </w:r>
      <w:r w:rsidR="00A431E4">
        <w:t>VEDRAN-LUCIO BEDENIK jednostavno društvo s ograničenom odgovornošću za ugostiteljstvo,</w:t>
      </w:r>
      <w:r w:rsidR="000C0E9A">
        <w:t xml:space="preserve"> Zagreb, </w:t>
      </w:r>
      <w:r w:rsidR="00A431E4">
        <w:t>Jaruščica 1 A</w:t>
      </w:r>
      <w:r w:rsidR="00282C3D">
        <w:t xml:space="preserve">, </w:t>
      </w:r>
      <w:r w:rsidR="00BB001A">
        <w:t xml:space="preserve"> MBS: 080</w:t>
      </w:r>
      <w:r w:rsidR="00A431E4">
        <w:t>976110</w:t>
      </w:r>
      <w:r w:rsidR="00BB001A">
        <w:t xml:space="preserve">, OIB: </w:t>
      </w:r>
      <w:r w:rsidR="00A431E4">
        <w:t>52921787357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8C1EC2">
        <w:t>17</w:t>
      </w:r>
      <w:r w:rsidR="00BB3D58">
        <w:t xml:space="preserve">. </w:t>
      </w:r>
      <w:r w:rsidR="008C1EC2">
        <w:t>listopada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A431E4">
        <w:t>VEDRAN-LUCIO BEDENIK jednostavno društvo s ograničenom odgovornošću za ugostiteljstvo, Zagreb, Jaruščica 1 A,  MBS: 080976110, OIB: 52921787357</w:t>
      </w:r>
      <w:r w:rsidR="005E4F97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A431E4">
        <w:t>11</w:t>
      </w:r>
      <w:r w:rsidR="00780AF6">
        <w:t>.</w:t>
      </w:r>
      <w:r w:rsidR="00A431E4">
        <w:t>4</w:t>
      </w:r>
      <w:r w:rsidR="000C0E9A">
        <w:t>14</w:t>
      </w:r>
      <w:r w:rsidR="00B20F95">
        <w:t>,</w:t>
      </w:r>
      <w:r w:rsidR="00A431E4">
        <w:t>91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5413A2">
        <w:t>24</w:t>
      </w:r>
      <w:r w:rsidR="00A431E4">
        <w:t>58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8C1EC2">
        <w:t>17.</w:t>
      </w:r>
      <w:r w:rsidR="000B5DE1">
        <w:t xml:space="preserve"> li</w:t>
      </w:r>
      <w:r w:rsidR="008C1EC2">
        <w:t>stopada</w:t>
      </w:r>
      <w:r w:rsidR="00F00C28">
        <w:t xml:space="preserve">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8C1EC2">
        <w:t>17.11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2059F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5000D"/>
    <w:rsid w:val="0026541F"/>
    <w:rsid w:val="00267D26"/>
    <w:rsid w:val="002771C4"/>
    <w:rsid w:val="00277975"/>
    <w:rsid w:val="00282C3D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1EC2"/>
    <w:rsid w:val="008C7029"/>
    <w:rsid w:val="008F1B6B"/>
    <w:rsid w:val="00901EF5"/>
    <w:rsid w:val="00902EC7"/>
    <w:rsid w:val="00904106"/>
    <w:rsid w:val="00912CF5"/>
    <w:rsid w:val="00913F6B"/>
    <w:rsid w:val="00914F33"/>
    <w:rsid w:val="00917472"/>
    <w:rsid w:val="00930B0A"/>
    <w:rsid w:val="00936874"/>
    <w:rsid w:val="00937840"/>
    <w:rsid w:val="0094232B"/>
    <w:rsid w:val="0094702E"/>
    <w:rsid w:val="009525D4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E3893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52F18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7BF4"/>
    <w:rsid w:val="00E313B6"/>
    <w:rsid w:val="00E50DDF"/>
    <w:rsid w:val="00E60C19"/>
    <w:rsid w:val="00E757FD"/>
    <w:rsid w:val="00E956AE"/>
    <w:rsid w:val="00E96356"/>
    <w:rsid w:val="00EA028A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2F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52F1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52F1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F1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F1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2F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52F1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52F1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F1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F1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2458</izvorni_sadrzaj>
    <derivirana_varijabla naziv="DomainObject.Predmet.Broj_1">2458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St-2458/2016</izvorni_sadrzaj>
    <derivirana_varijabla naziv="DomainObject.Predmet.OznakaBroj_1">St-2458/2016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VEDRAN-LUCIO BEDENIK jednostavno društvo s ograničenom odgovornošću za ugostiteljstvo</izvorni_sadrzaj>
    <derivirana_varijabla naziv="DomainObject.Predmet.ProtustrankaFormated_1">  VEDRAN-LUCIO BEDENIK jednostavno društvo s ograničenom odgovornošću za ugostiteljstvo</derivirana_varijabla>
  </DomainObject.Predmet.ProtustrankaFormated>
  <DomainObject.Predmet.ProtustrankaFormatedOIB>
    <izvorni_sadrzaj>  VEDRAN-LUCIO BEDENIK jednostavno društvo s ograničenom odgovornošću za ugostiteljstvo, OIB 52921787357</izvorni_sadrzaj>
    <derivirana_varijabla naziv="DomainObject.Predmet.ProtustrankaFormatedOIB_1">  VEDRAN-LUCIO BEDENIK jednostavno društvo s ograničenom odgovornošću za ugostiteljstvo, OIB 52921787357</derivirana_varijabla>
  </DomainObject.Predmet.ProtustrankaFormatedOIB>
  <DomainObject.Predmet.ProtustrankaFormatedWithAdress>
    <izvorni_sadrzaj> VEDRAN-LUCIO BEDENIK jednostavno društvo s ograničenom odgovornošću za ugostiteljstvo, Jaruščica 1 A, 10000 Zagreb</izvorni_sadrzaj>
    <derivirana_varijabla naziv="DomainObject.Predmet.ProtustrankaFormatedWithAdress_1"> VEDRAN-LUCIO BEDENIK jednostavno društvo s ograničenom odgovornošću za ugostiteljstvo, Jaruščica 1 A, 10000 Zagreb</derivirana_varijabla>
  </DomainObject.Predmet.ProtustrankaFormatedWithAdress>
  <DomainObject.Predmet.ProtustrankaFormatedWithAdressOIB>
    <izvorni_sadrzaj> VEDRAN-LUCIO BEDENIK jednostavno društvo s ograničenom odgovornošću za ugostiteljstvo, OIB 52921787357, Jaruščica 1 A, 10000 Zagreb</izvorni_sadrzaj>
    <derivirana_varijabla naziv="DomainObject.Predmet.ProtustrankaFormatedWithAdressOIB_1"> VEDRAN-LUCIO BEDENIK jednostavno društvo s ograničenom odgovornošću za ugostiteljstvo, OIB 52921787357, Jaruščica 1 A, 10000 Zagreb</derivirana_varijabla>
  </DomainObject.Predmet.ProtustrankaFormatedWithAdressOIB>
  <DomainObject.Predmet.ProtustrankaWithAdress>
    <izvorni_sadrzaj>VEDRAN-LUCIO BEDENIK jednostavno društvo s ograničenom odgovornošću za ugostiteljstvo Jaruščica 1 A, 10000 Zagreb</izvorni_sadrzaj>
    <derivirana_varijabla naziv="DomainObject.Predmet.ProtustrankaWithAdress_1">VEDRAN-LUCIO BEDENIK jednostavno društvo s ograničenom odgovornošću za ugostiteljstvo Jaruščica 1 A, 10000 Zagreb</derivirana_varijabla>
  </DomainObject.Predmet.ProtustrankaWithAdress>
  <DomainObject.Predmet.ProtustrankaWithAdressOIB>
    <izvorni_sadrzaj>VEDRAN-LUCIO BEDENIK jednostavno društvo s ograničenom odgovornošću za ugostiteljstvo, OIB 52921787357, Jaruščica 1 A, 10000 Zagreb</izvorni_sadrzaj>
    <derivirana_varijabla naziv="DomainObject.Predmet.ProtustrankaWithAdressOIB_1">VEDRAN-LUCIO BEDENIK jednostavno društvo s ograničenom odgovornošću za ugostiteljstvo, OIB 52921787357, Jaruščica 1 A, 10000 Zagreb</derivirana_varijabla>
  </DomainObject.Predmet.ProtustrankaWithAdressOIB>
  <DomainObject.Predmet.ProtustrankaNazivFormated>
    <izvorni_sadrzaj>VEDRAN-LUCIO BEDENIK jednostavno društvo s ograničenom odgovornošću za ugostiteljstvo</izvorni_sadrzaj>
    <derivirana_varijabla naziv="DomainObject.Predmet.ProtustrankaNazivFormated_1">VEDRAN-LUCIO BEDENIK jednostavno društvo s ograničenom odgovornošću za ugostiteljstvo</derivirana_varijabla>
  </DomainObject.Predmet.ProtustrankaNazivFormated>
  <DomainObject.Predmet.ProtustrankaNazivFormatedOIB>
    <izvorni_sadrzaj>VEDRAN-LUCIO BEDENIK jednostavno društvo s ograničenom odgovornošću za ugostiteljstvo, OIB 52921787357</izvorni_sadrzaj>
    <derivirana_varijabla naziv="DomainObject.Predmet.ProtustrankaNazivFormatedOIB_1">VEDRAN-LUCIO BEDENIK jednostavno društvo s ograničenom odgovornošću za ugostiteljstvo, OIB 52921787357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VEDRAN-LUCIO BEDENIK jednostavno društvo s ograničenom odgovornošću za ugostiteljstvo</item>
    </izvorni_sadrzaj>
    <derivirana_varijabla naziv="DomainObject.Predmet.ProtuStrankaListFormated_1">
      <item>VEDRAN-LUCIO BEDENIK jednostavno društvo s ograničenom odgovornošću za ugostiteljstvo</item>
    </derivirana_varijabla>
  </DomainObject.Predmet.ProtuStrankaListFormated>
  <DomainObject.Predmet.ProtuStrankaListFormatedOIB>
    <izvorni_sadrzaj>
      <item>VEDRAN-LUCIO BEDENIK jednostavno društvo s ograničenom odgovornošću za ugostiteljstvo, OIB 52921787357</item>
    </izvorni_sadrzaj>
    <derivirana_varijabla naziv="DomainObject.Predmet.ProtuStrankaListFormatedOIB_1">
      <item>VEDRAN-LUCIO BEDENIK jednostavno društvo s ograničenom odgovornošću za ugostiteljstvo, OIB 52921787357</item>
    </derivirana_varijabla>
  </DomainObject.Predmet.ProtuStrankaListFormatedOIB>
  <DomainObject.Predmet.ProtuStrankaListFormatedWithAdress>
    <izvorni_sadrzaj>
      <item>VEDRAN-LUCIO BEDENIK jednostavno društvo s ograničenom odgovornošću za ugostiteljstvo, Jaruščica 1 A, 10000 Zagreb</item>
    </izvorni_sadrzaj>
    <derivirana_varijabla naziv="DomainObject.Predmet.ProtuStrankaListFormatedWithAdress_1">
      <item>VEDRAN-LUCIO BEDENIK jednostavno društvo s ograničenom odgovornošću za ugostiteljstvo, Jaruščica 1 A, 10000 Zagreb</item>
    </derivirana_varijabla>
  </DomainObject.Predmet.ProtuStrankaListFormatedWithAdress>
  <DomainObject.Predmet.ProtuStrankaListFormatedWithAdressOIB>
    <izvorni_sadrzaj>
      <item>VEDRAN-LUCIO BEDENIK jednostavno društvo s ograničenom odgovornošću za ugostiteljstvo, OIB 52921787357, Jaruščica 1 A, 10000 Zagreb</item>
    </izvorni_sadrzaj>
    <derivirana_varijabla naziv="DomainObject.Predmet.ProtuStrankaListFormatedWithAdressOIB_1">
      <item>VEDRAN-LUCIO BEDENIK jednostavno društvo s ograničenom odgovornošću za ugostiteljstvo, OIB 52921787357, Jaruščica 1 A, 10000 Zagreb</item>
    </derivirana_varijabla>
  </DomainObject.Predmet.ProtuStrankaListFormatedWithAdressOIB>
  <DomainObject.Predmet.ProtuStrankaListNazivFormated>
    <izvorni_sadrzaj>
      <item>VEDRAN-LUCIO BEDENIK jednostavno društvo s ograničenom odgovornošću za ugostiteljstvo</item>
    </izvorni_sadrzaj>
    <derivirana_varijabla naziv="DomainObject.Predmet.ProtuStrankaListNazivFormated_1">
      <item>VEDRAN-LUCIO BEDENIK jednostavno društvo s ograničenom odgovornošću za ugostiteljstvo</item>
    </derivirana_varijabla>
  </DomainObject.Predmet.ProtuStrankaListNazivFormated>
  <DomainObject.Predmet.ProtuStrankaListNazivFormatedOIB>
    <izvorni_sadrzaj>
      <item>VEDRAN-LUCIO BEDENIK jednostavno društvo s ograničenom odgovornošću za ugostiteljstvo, OIB 52921787357</item>
    </izvorni_sadrzaj>
    <derivirana_varijabla naziv="DomainObject.Predmet.ProtuStrankaListNazivFormatedOIB_1">
      <item>VEDRAN-LUCIO BEDENIK jednostavno društvo s ograničenom odgovornošću za ugostiteljstvo, OIB 52921787357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VEDRAN-LUCIO BEDENIK jednostavno društvo s ograničenom odgovornošću za ugostiteljstvo</izvorni_sadrzaj>
    <derivirana_varijabla naziv="DomainObject.Predmet.ProtustrankaIDrugi_1">VEDRAN-LUCIO BEDENIK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VEDRAN-LUCIO BEDENIK jednostavno društvo s ograničenom odgovornošću za ugostiteljstvo, OIB 52921787357, Jaruščica 1 A, 10000 Zagreb</izvorni_sadrzaj>
    <derivirana_varijabla naziv="DomainObject.Predmet.ProtustrankaIDrugiAdressOIB_1">VEDRAN-LUCIO BEDENIK jednostavno društvo s ograničenom odgovornošću za ugostiteljstvo, OIB 52921787357, Jaruščica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VEDRAN-LUCIO BEDENIK jednostavno društvo s ograničenom odgovornošću za ugostiteljstvo</item>
      <item>FINA Regionalni centar Zagreb</item>
    </izvorni_sadrzaj>
    <derivirana_varijabla naziv="DomainObject.Predmet.SudioniciListNaziv_1">
      <item>VEDRAN-LUCIO BEDENIK jednostavno društvo s ograničenom odgovornošću za ugostiteljstvo</item>
      <item>FINA Regionalni centar Zagreb</item>
    </derivirana_varijabla>
  </DomainObject.Predmet.SudioniciListNaziv>
  <DomainObject.Predmet.SudioniciListAdressOIB>
    <izvorni_sadrzaj>
      <item>VEDRAN-LUCIO BEDENIK jednostavno društvo s ograničenom odgovornošću za ugostiteljstvo, OIB 52921787357, Jaruščica 1 A,10000 Zagreb</item>
      <item>FINA Regionalni centar Zagreb, OIB 85821130368, Trg svibanjskih žrtava 1995. br. 1,10000 Zagreb</item>
    </izvorni_sadrzaj>
    <derivirana_varijabla naziv="DomainObject.Predmet.SudioniciListAdressOIB_1">
      <item>VEDRAN-LUCIO BEDENIK jednostavno društvo s ograničenom odgovornošću za ugostiteljstvo, OIB 52921787357, Jaruščica 1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52921787357</item>
      <item>, OIB 85821130368</item>
    </izvorni_sadrzaj>
    <derivirana_varijabla naziv="DomainObject.Predmet.SudioniciListNazivOIB_1">
      <item>, OIB 52921787357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585733-E9C8-439B-9AE7-AF396C99DC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2142</properties:Characters>
  <properties:Lines>51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2016-10-17T08:16:00Z</dcterms:created>
  <dc:creator>Korisnik</dc:creator>
  <cp:lastModifiedBy>Maja Videnović</cp:lastModifiedBy>
  <cp:lastPrinted>2016-10-17T08:11:00Z</cp:lastPrinted>
  <dcterms:modified xmlns:xsi="http://www.w3.org/2001/XMLSchema-instance" xsi:type="dcterms:W3CDTF">2016-10-17T08:17:00Z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