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c1f2" w14:paraId="c13c1f2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5E4F52">
        <w:t>288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9100AB">
        <w:t>18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F87EE2" w:rsidRPr="00572983">
        <w:t>Trgovački sud u Varaždinu po sucu toga suda Maji Valušnig, kao stečajnom sucu, u stečajnom predmetu</w:t>
      </w:r>
      <w:r w:rsidR="005E4F52">
        <w:t xml:space="preserve"> </w:t>
      </w:r>
      <w:r w:rsidR="005E4F52" w:rsidRPr="002F4DC4">
        <w:t xml:space="preserve">povodom prijedloga predlagatelja </w:t>
      </w:r>
      <w:r w:rsidR="005E4F52">
        <w:t>RAIFFEISENBANK AUSTRIA d.d., Zagreb, Petrinjska 59, OIB: 53056966535,  z</w:t>
      </w:r>
      <w:r w:rsidR="005E4F52" w:rsidRPr="002F4DC4">
        <w:t xml:space="preserve">a otvaranje stečajnog postupka nad dužnikom </w:t>
      </w:r>
      <w:r w:rsidR="005E4F52">
        <w:t xml:space="preserve">ALUEL-PVC d.o.o., </w:t>
      </w:r>
      <w:proofErr w:type="spellStart"/>
      <w:r w:rsidR="005E4F52">
        <w:t>Pribislavec</w:t>
      </w:r>
      <w:proofErr w:type="spellEnd"/>
      <w:r w:rsidR="005E4F52">
        <w:t xml:space="preserve">, Dr. Ante Starčevića </w:t>
      </w:r>
      <w:proofErr w:type="spellStart"/>
      <w:r w:rsidR="005E4F52">
        <w:t>bb</w:t>
      </w:r>
      <w:proofErr w:type="spellEnd"/>
      <w:r w:rsidR="00E73949">
        <w:t xml:space="preserve">, </w:t>
      </w:r>
      <w:r w:rsidR="005E7ACB" w:rsidRPr="003D1C9C">
        <w:t xml:space="preserve">dana </w:t>
      </w:r>
      <w:r w:rsidR="009100AB">
        <w:t>8</w:t>
      </w:r>
      <w:r w:rsidR="005E7ACB" w:rsidRPr="003D1C9C">
        <w:t xml:space="preserve">. </w:t>
      </w:r>
      <w:r w:rsidR="00953E46">
        <w:t>lipnja</w:t>
      </w:r>
      <w:r w:rsidR="005E7ACB" w:rsidRPr="003D1C9C">
        <w:t xml:space="preserve"> 201</w:t>
      </w:r>
      <w:r w:rsidR="005E4F52">
        <w:t>6</w:t>
      </w:r>
      <w:r w:rsidR="001010EC">
        <w:t>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>
      <w:pPr>
        <w:jc w:val="both"/>
      </w:pPr>
      <w:r>
        <w:tab/>
      </w:r>
      <w:r w:rsidR="006E227C">
        <w:t xml:space="preserve">Odgađa se ročište zakazano za dan </w:t>
      </w:r>
      <w:r w:rsidR="009100AB">
        <w:t>20</w:t>
      </w:r>
      <w:r w:rsidR="006E227C">
        <w:t xml:space="preserve">. </w:t>
      </w:r>
      <w:r w:rsidR="00953E46">
        <w:t>lipnja</w:t>
      </w:r>
      <w:r w:rsidR="006E227C">
        <w:t xml:space="preserve"> 201</w:t>
      </w:r>
      <w:r w:rsidR="005E4F52">
        <w:t>6</w:t>
      </w:r>
      <w:r w:rsidR="006E227C">
        <w:t xml:space="preserve">. u </w:t>
      </w:r>
      <w:r w:rsidR="00953E46">
        <w:t>13</w:t>
      </w:r>
      <w:r w:rsidR="004C56FA">
        <w:t>,</w:t>
      </w:r>
      <w:r w:rsidR="00953E46">
        <w:t>00</w:t>
      </w:r>
      <w:r w:rsidR="006E227C">
        <w:t xml:space="preserve"> sati, </w:t>
      </w:r>
      <w:r w:rsidR="009100AB">
        <w:t>a sljedeće će biti zakazano pisanim putem</w:t>
      </w:r>
      <w:r w:rsidR="00E75E66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9100AB">
        <w:t>8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247DDF" w:rsidR="00247D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247DDF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5E4F52" w:rsidP="005E4F52" w:rsid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predlagatelj RAIFFEISENBANK AUSTRIA d.d., Zagreb, Petrinjska 59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Darko Kožić, odvjetnik u Čakovcu, Gajeva 15 – punomoćnik dužnika</w:t>
      </w:r>
    </w:p>
    <w:p w:rsidRDefault="005E4F52" w:rsidP="005E4F52" w:rsid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>- Županijsko državno odvjetništvo, Građansko-upravni odjel</w:t>
      </w:r>
    </w:p>
    <w:p w:rsidRDefault="00953E46" w:rsidP="005E4F52" w:rsidR="00953E4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Edvin Horvat, </w:t>
      </w:r>
      <w:proofErr w:type="spellStart"/>
      <w:r>
        <w:rPr>
          <w:rFonts w:eastAsiaTheme="minorHAnsi"/>
          <w:lang w:eastAsia="en-US"/>
        </w:rPr>
        <w:t>Mihovljan</w:t>
      </w:r>
      <w:proofErr w:type="spellEnd"/>
      <w:r>
        <w:rPr>
          <w:rFonts w:eastAsiaTheme="minorHAnsi"/>
          <w:lang w:eastAsia="en-US"/>
        </w:rPr>
        <w:t xml:space="preserve">, </w:t>
      </w:r>
      <w:proofErr w:type="spellStart"/>
      <w:r>
        <w:rPr>
          <w:rFonts w:eastAsiaTheme="minorHAnsi"/>
          <w:lang w:eastAsia="en-US"/>
        </w:rPr>
        <w:t>Zvir</w:t>
      </w:r>
      <w:proofErr w:type="spellEnd"/>
      <w:r>
        <w:rPr>
          <w:rFonts w:eastAsiaTheme="minorHAnsi"/>
          <w:lang w:eastAsia="en-US"/>
        </w:rPr>
        <w:t xml:space="preserve"> 6</w:t>
      </w:r>
    </w:p>
    <w:p w:rsidRDefault="00953E46" w:rsidP="005E4F52" w:rsidR="00953E46" w:rsidRPr="005E4F52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Elvis Horvat, </w:t>
      </w:r>
      <w:proofErr w:type="spellStart"/>
      <w:r>
        <w:rPr>
          <w:rFonts w:eastAsiaTheme="minorHAnsi"/>
          <w:lang w:eastAsia="en-US"/>
        </w:rPr>
        <w:t>Pribislavec</w:t>
      </w:r>
      <w:proofErr w:type="spellEnd"/>
      <w:r>
        <w:rPr>
          <w:rFonts w:eastAsiaTheme="minorHAnsi"/>
          <w:lang w:eastAsia="en-US"/>
        </w:rPr>
        <w:t>, Braće Radića 6</w:t>
      </w:r>
    </w:p>
    <w:p w:rsidRDefault="005E4F52" w:rsidP="005E4F52" w:rsidR="005E4F52" w:rsidRPr="005E4F52">
      <w:pPr>
        <w:jc w:val="both"/>
        <w:rPr>
          <w:rFonts w:eastAsiaTheme="minorHAnsi"/>
          <w:lang w:eastAsia="en-US"/>
        </w:rPr>
      </w:pPr>
      <w:r w:rsidRPr="005E4F52">
        <w:rPr>
          <w:rFonts w:eastAsiaTheme="minorHAnsi"/>
          <w:lang w:eastAsia="en-US"/>
        </w:rPr>
        <w:t xml:space="preserve">- stečajna 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47DDF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D8BF2-89E1-4636-AED0-FBA66318B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841</properties:Characters>
  <properties:Lines>41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2016-06-08T10:38:00Z</dcterms:created>
  <dc:creator>Ljubica Makovec</dc:creator>
  <cp:lastModifiedBy>Nevenka Vuković</cp:lastModifiedBy>
  <cp:lastPrinted>2016-06-08T10:43:00Z</cp:lastPrinted>
  <dcterms:modified xmlns:xsi="http://www.w3.org/2001/XMLSchema-instance" xsi:type="dcterms:W3CDTF">2016-06-08T10:43:00Z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