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b8b5" w14:paraId="2d7b8b5" w:rsidRDefault="00FA34B6" w:rsidP="00910611" w:rsidR="00FA34B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34B6" w:rsidP="00910611" w:rsidR="00FA34B6">
      <w:r>
        <w:rPr>
          <w:rFonts w:eastAsia="MS Mincho"/>
        </w:rPr>
        <w:t>REPUBLIKA HRVATSKA</w:t>
      </w:r>
    </w:p>
    <w:p w:rsidRDefault="00FA34B6" w:rsidP="00910611" w:rsidR="00FA34B6">
      <w:r>
        <w:rPr>
          <w:rFonts w:eastAsia="MS Mincho"/>
        </w:rPr>
        <w:t>TRGOVAČKI SUD U RIJECI</w:t>
      </w:r>
    </w:p>
    <w:p w:rsidRDefault="00FA34B6" w:rsidR="00FA34B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0B7560">
      <w:pPr>
        <w:jc w:val="center"/>
      </w:pPr>
    </w:p>
    <w:p w:rsidRDefault="008965DC" w:rsidP="0073588E" w:rsidR="008965DC" w:rsidRPr="000B7560">
      <w:pPr>
        <w:jc w:val="center"/>
        <w:rPr>
          <w:bCs/>
        </w:rPr>
      </w:pP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7B688B" w:rsidP="007B688B" w:rsidR="007B688B">
      <w:pPr>
        <w:autoSpaceDE w:val="false"/>
        <w:autoSpaceDN w:val="false"/>
        <w:adjustRightInd w:val="false"/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646458">
        <w:rPr>
          <w:rFonts w:eastAsiaTheme="minorHAnsi"/>
          <w:lang w:eastAsia="en-US"/>
        </w:rPr>
        <w:t>DRAGIČEVIĆ d. o. o. za građevinarstvo Krasica (Grad Bakar), Krasica 56/A</w:t>
      </w:r>
      <w:r w:rsidR="00646458">
        <w:t xml:space="preserve">, OIB </w:t>
      </w:r>
      <w:r w:rsidR="00646458">
        <w:rPr>
          <w:rFonts w:eastAsiaTheme="minorHAnsi"/>
          <w:lang w:eastAsia="en-US"/>
        </w:rPr>
        <w:t>37406820798, MBS: 040310384</w:t>
      </w:r>
      <w:r>
        <w:t xml:space="preserve">, dana </w:t>
      </w:r>
      <w:r w:rsidR="00B5267B">
        <w:t>3</w:t>
      </w:r>
      <w:r>
        <w:t>. ožujka 201</w:t>
      </w:r>
      <w:r w:rsidR="00B5267B">
        <w:t>7</w:t>
      </w:r>
      <w:r>
        <w:t xml:space="preserve">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0B7560" w:rsidP="00D61648" w:rsidR="00D61648" w:rsidRPr="000B7560">
      <w:pPr>
        <w:ind w:firstLine="1418"/>
        <w:jc w:val="both"/>
      </w:pPr>
      <w:r w:rsidRPr="007B688B">
        <w:t xml:space="preserve"> </w:t>
      </w:r>
      <w:r w:rsidR="00D61648" w:rsidRPr="007B688B">
        <w:t xml:space="preserve">Privremenom stečajnom upravitelju </w:t>
      </w:r>
      <w:r w:rsidR="007B688B" w:rsidRPr="007B688B">
        <w:t>Milan</w:t>
      </w:r>
      <w:r w:rsidR="007B688B">
        <w:t>u</w:t>
      </w:r>
      <w:r w:rsidR="007B688B" w:rsidRPr="007B688B">
        <w:t xml:space="preserve"> Macur</w:t>
      </w:r>
      <w:r w:rsidR="007B688B">
        <w:t>i</w:t>
      </w:r>
      <w:r w:rsidR="007B688B" w:rsidRPr="007B688B">
        <w:t>, OIB: 25991506239, Šibenik, Stjepana Radića 24</w:t>
      </w:r>
      <w:r w:rsidR="0073588E" w:rsidRPr="007B688B">
        <w:t>, određuje se jednokratna nagrada za poslove obavljene u</w:t>
      </w:r>
      <w:r w:rsidR="0073588E" w:rsidRPr="000B7560">
        <w:t xml:space="preserve"> prethodnom postupku u iznosu </w:t>
      </w:r>
      <w:r w:rsidR="00A972F7" w:rsidRPr="000B7560">
        <w:t xml:space="preserve">od </w:t>
      </w:r>
      <w:r w:rsidR="007B688B">
        <w:t>3</w:t>
      </w:r>
      <w:r w:rsidR="00A71FB8" w:rsidRPr="000B7560">
        <w:t>.000,00</w:t>
      </w:r>
      <w:r w:rsidR="00EF1D21" w:rsidRPr="000B7560">
        <w:t xml:space="preserve"> kn </w:t>
      </w:r>
      <w:r w:rsidR="00D61648" w:rsidRPr="000B7560">
        <w:t>u bruto iznosu, to jest iznosu prije odbitka pripadajućih doprinosa iz osnovice, poreza ili drugih naknada.</w:t>
      </w:r>
      <w:r w:rsidR="00B17D82" w:rsidRPr="000B7560">
        <w:t xml:space="preserve">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0B7560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646458">
        <w:t>442</w:t>
      </w:r>
      <w:r w:rsidR="0088553A">
        <w:t>/2015</w:t>
      </w:r>
      <w:r w:rsidRPr="000B7560">
        <w:t>-</w:t>
      </w:r>
      <w:r w:rsidR="00646458">
        <w:t>4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88553A">
        <w:t xml:space="preserve">26. rujna </w:t>
      </w:r>
      <w:r w:rsidRPr="000B7560">
        <w:t>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646458">
        <w:rPr>
          <w:rFonts w:eastAsiaTheme="minorHAnsi"/>
          <w:lang w:eastAsia="en-US"/>
        </w:rPr>
        <w:t>DRAGIČEVIĆ d. o. o. za građevinarstvo Krasica (Grad Bakar), Krasica 56/A</w:t>
      </w:r>
      <w:r w:rsidR="00646458">
        <w:t xml:space="preserve">, OIB </w:t>
      </w:r>
      <w:r w:rsidR="00646458">
        <w:rPr>
          <w:rFonts w:eastAsiaTheme="minorHAnsi"/>
          <w:lang w:eastAsia="en-US"/>
        </w:rPr>
        <w:t>37406820798, MBS: 040310384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646458">
        <w:t>442</w:t>
      </w:r>
      <w:r w:rsidR="0088553A">
        <w:t>/2015</w:t>
      </w:r>
      <w:r w:rsidR="00A71FB8" w:rsidRPr="000B7560">
        <w:t xml:space="preserve"> od </w:t>
      </w:r>
      <w:r w:rsidR="00646458">
        <w:t>10</w:t>
      </w:r>
      <w:r w:rsidR="007B688B">
        <w:t>. studenoga</w:t>
      </w:r>
      <w:r w:rsidRPr="000B7560">
        <w:t xml:space="preserve"> 2016. godine</w:t>
      </w:r>
      <w:r w:rsidR="0073588E" w:rsidRPr="000B7560">
        <w:rPr>
          <w:bCs/>
        </w:rPr>
        <w:t xml:space="preserve"> je imenovan privremeni stečajni upravitelj </w:t>
      </w:r>
      <w:r w:rsidR="007B688B" w:rsidRPr="007B688B">
        <w:t>Milan Macura, OIB: 25991506239, Šibenik, Stjepana Radića 24</w:t>
      </w:r>
      <w:r w:rsidR="0073588E" w:rsidRPr="000B7560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7B688B">
        <w:rPr>
          <w:bCs/>
        </w:rPr>
        <w:t>12. prosinca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482343" w:rsidP="00482343" w:rsidR="00482343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</w:t>
      </w:r>
      <w:r w:rsidR="00245085" w:rsidRPr="000B7560">
        <w:rPr>
          <w:bCs/>
        </w:rPr>
        <w:t xml:space="preserve">dalje: SZ, </w:t>
      </w:r>
      <w:r w:rsidRPr="000B7560">
        <w:rPr>
          <w:bCs/>
        </w:rPr>
        <w:t>objavljen u NN 71/15)</w:t>
      </w:r>
      <w:r w:rsidRPr="000B7560">
        <w:t xml:space="preserve"> </w:t>
      </w:r>
      <w:r w:rsidR="00A71FB8" w:rsidRPr="000B7560">
        <w:t xml:space="preserve">u svezi sa člankom 119. stavak 6. SZ-a, </w:t>
      </w:r>
      <w:r w:rsidRPr="000B7560">
        <w:t>v</w:t>
      </w:r>
      <w:r w:rsidR="00245085" w:rsidRPr="000B7560">
        <w:t xml:space="preserve">aljalo je riješiti kao </w:t>
      </w:r>
      <w:r w:rsidR="007B688B">
        <w:t>u</w:t>
      </w:r>
      <w:r w:rsidR="00245085" w:rsidRPr="000B7560">
        <w:t xml:space="preserve">  izre</w:t>
      </w:r>
      <w:r w:rsidR="007B688B">
        <w:t>ci</w:t>
      </w:r>
      <w:r w:rsidR="00245085" w:rsidRPr="000B7560">
        <w:t>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646458">
        <w:t>3</w:t>
      </w:r>
      <w:r w:rsidR="007B688B">
        <w:t>. ožujka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EF1D21" w:rsidP="0073588E" w:rsidR="00EF1D21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63A88" w:rsidR="00D63A88" w:rsidRPr="000B7560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646458">
        <w:t>3</w:t>
      </w:r>
      <w:r w:rsidR="00245085" w:rsidRPr="000B7560">
        <w:t xml:space="preserve">. </w:t>
      </w:r>
      <w:r w:rsidR="007B688B">
        <w:t>ožujka</w:t>
      </w:r>
      <w:r w:rsidR="00245085" w:rsidRPr="000B7560">
        <w:t xml:space="preserve">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D3B" w:rsidR="00392D3B">
      <w:r>
        <w:separator/>
      </w:r>
    </w:p>
  </w:endnote>
  <w:endnote w:id="0" w:type="continuationSeparator">
    <w:p w:rsidRDefault="00392D3B" w:rsidR="00392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34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D3B" w:rsidR="00392D3B">
      <w:r>
        <w:separator/>
      </w:r>
    </w:p>
  </w:footnote>
  <w:footnote w:id="0" w:type="continuationSeparator">
    <w:p w:rsidRDefault="00392D3B" w:rsidR="00392D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646458">
      <w:t>442</w:t>
    </w:r>
    <w:r w:rsidR="0088553A">
      <w:t>/2015</w:t>
    </w:r>
    <w:r w:rsidR="00B5267B">
      <w:t>-11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66CD5"/>
    <w:rsid w:val="00370F67"/>
    <w:rsid w:val="00392D3B"/>
    <w:rsid w:val="003A38C8"/>
    <w:rsid w:val="003B2888"/>
    <w:rsid w:val="003C151A"/>
    <w:rsid w:val="003D5A1C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45E69"/>
    <w:rsid w:val="00646458"/>
    <w:rsid w:val="00667F75"/>
    <w:rsid w:val="00681D35"/>
    <w:rsid w:val="00684993"/>
    <w:rsid w:val="006F44F2"/>
    <w:rsid w:val="0070493E"/>
    <w:rsid w:val="0073588E"/>
    <w:rsid w:val="007922C9"/>
    <w:rsid w:val="00796152"/>
    <w:rsid w:val="0079743C"/>
    <w:rsid w:val="007B688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9034BE"/>
    <w:rsid w:val="009247BD"/>
    <w:rsid w:val="00927D8D"/>
    <w:rsid w:val="00953A18"/>
    <w:rsid w:val="009658EC"/>
    <w:rsid w:val="0098719A"/>
    <w:rsid w:val="009A1A80"/>
    <w:rsid w:val="009B0BD2"/>
    <w:rsid w:val="00A15995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5267B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  <w:rsid w:val="00FA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3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4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4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4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4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A34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34B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3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4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4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4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4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A34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34B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St-442/2015</izvorni_sadrzaj>
    <derivirana_varijabla naziv="DomainObject.Predmet.OznakaBroj_1">St-442/2015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DRAGIČEVIĆ d.o.o.  Krasica</izvorni_sadrzaj>
    <derivirana_varijabla naziv="DomainObject.Predmet.ProtustrankaFormated_1">  DRAGIČEVIĆ d.o.o.  Krasica</derivirana_varijabla>
  </DomainObject.Predmet.ProtustrankaFormated>
  <DomainObject.Predmet.ProtustrankaFormatedOIB>
    <izvorni_sadrzaj>  DRAGIČEVIĆ d.o.o.  Krasica, OIB 37406820798</izvorni_sadrzaj>
    <derivirana_varijabla naziv="DomainObject.Predmet.ProtustrankaFormatedOIB_1">  DRAGIČEVIĆ d.o.o.  Krasica, OIB 37406820798</derivirana_varijabla>
  </DomainObject.Predmet.ProtustrankaFormatedOIB>
  <DomainObject.Predmet.ProtustrankaFormatedWithAdress>
    <izvorni_sadrzaj> DRAGIČEVIĆ d.o.o.  Krasica, Krasica 56a, 51224 Krasica</izvorni_sadrzaj>
    <derivirana_varijabla naziv="DomainObject.Predmet.ProtustrankaFormatedWithAdress_1"> DRAGIČEVIĆ d.o.o.  Krasica, Krasica 56a, 51224 Krasica</derivirana_varijabla>
  </DomainObject.Predmet.ProtustrankaFormatedWithAdress>
  <DomainObject.Predmet.ProtustrankaFormatedWithAdressOIB>
    <izvorni_sadrzaj> DRAGIČEVIĆ d.o.o.  Krasica, OIB 37406820798, Krasica 56a, 51224 Krasica</izvorni_sadrzaj>
    <derivirana_varijabla naziv="DomainObject.Predmet.ProtustrankaFormatedWithAdressOIB_1"> DRAGIČEVIĆ d.o.o.  Krasica, OIB 37406820798, Krasica 56a, 51224 Krasica</derivirana_varijabla>
  </DomainObject.Predmet.ProtustrankaFormatedWithAdressOIB>
  <DomainObject.Predmet.ProtustrankaWithAdress>
    <izvorni_sadrzaj>DRAGIČEVIĆ d.o.o.  Krasica Krasica 56a, 51224 Krasica</izvorni_sadrzaj>
    <derivirana_varijabla naziv="DomainObject.Predmet.ProtustrankaWithAdress_1">DRAGIČEVIĆ d.o.o.  Krasica Krasica 56a, 51224 Krasica</derivirana_varijabla>
  </DomainObject.Predmet.ProtustrankaWithAdress>
  <DomainObject.Predmet.ProtustrankaWithAdressOIB>
    <izvorni_sadrzaj>DRAGIČEVIĆ d.o.o.  Krasica, OIB 37406820798, Krasica 56a, 51224 Krasica</izvorni_sadrzaj>
    <derivirana_varijabla naziv="DomainObject.Predmet.ProtustrankaWithAdressOIB_1">DRAGIČEVIĆ d.o.o.  Krasica, OIB 37406820798, Krasica 56a, 51224 Krasica</derivirana_varijabla>
  </DomainObject.Predmet.ProtustrankaWithAdressOIB>
  <DomainObject.Predmet.ProtustrankaNazivFormated>
    <izvorni_sadrzaj>DRAGIČEVIĆ d.o.o.  Krasica</izvorni_sadrzaj>
    <derivirana_varijabla naziv="DomainObject.Predmet.ProtustrankaNazivFormated_1">DRAGIČEVIĆ d.o.o.  Krasica</derivirana_varijabla>
  </DomainObject.Predmet.ProtustrankaNazivFormated>
  <DomainObject.Predmet.ProtustrankaNazivFormatedOIB>
    <izvorni_sadrzaj>DRAGIČEVIĆ d.o.o.  Krasica, OIB 37406820798</izvorni_sadrzaj>
    <derivirana_varijabla naziv="DomainObject.Predmet.ProtustrankaNazivFormatedOIB_1">DRAGIČEVIĆ d.o.o.  Krasica, OIB 37406820798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DRAGIČEVIĆ d.o.o.  Krasica</item>
    </izvorni_sadrzaj>
    <derivirana_varijabla naziv="DomainObject.Predmet.ProtuStrankaListFormated_1">
      <item>DRAGIČEVIĆ d.o.o.  Krasica</item>
    </derivirana_varijabla>
  </DomainObject.Predmet.ProtuStrankaListFormated>
  <DomainObject.Predmet.ProtuStrankaListFormatedOIB>
    <izvorni_sadrzaj>
      <item>DRAGIČEVIĆ d.o.o.  Krasica, OIB 37406820798</item>
    </izvorni_sadrzaj>
    <derivirana_varijabla naziv="DomainObject.Predmet.ProtuStrankaListFormatedOIB_1">
      <item>DRAGIČEVIĆ d.o.o.  Krasica, OIB 37406820798</item>
    </derivirana_varijabla>
  </DomainObject.Predmet.ProtuStrankaListFormatedOIB>
  <DomainObject.Predmet.ProtuStrankaListFormatedWithAdress>
    <izvorni_sadrzaj>
      <item>DRAGIČEVIĆ d.o.o.  Krasica, Krasica 56a, 51224 Krasica</item>
    </izvorni_sadrzaj>
    <derivirana_varijabla naziv="DomainObject.Predmet.ProtuStrankaListFormatedWithAdress_1">
      <item>DRAGIČEVIĆ d.o.o.  Krasica, Krasica 56a, 51224 Krasica</item>
    </derivirana_varijabla>
  </DomainObject.Predmet.ProtuStrankaListFormatedWithAdress>
  <DomainObject.Predmet.ProtuStrankaListFormatedWithAdressOIB>
    <izvorni_sadrzaj>
      <item>DRAGIČEVIĆ d.o.o.  Krasica, OIB 37406820798, Krasica 56a, 51224 Krasica</item>
    </izvorni_sadrzaj>
    <derivirana_varijabla naziv="DomainObject.Predmet.ProtuStrankaListFormatedWithAdressOIB_1">
      <item>DRAGIČEVIĆ d.o.o.  Krasica, OIB 37406820798, Krasica 56a, 51224 Krasica</item>
    </derivirana_varijabla>
  </DomainObject.Predmet.ProtuStrankaListFormatedWithAdressOIB>
  <DomainObject.Predmet.ProtuStrankaListNazivFormated>
    <izvorni_sadrzaj>
      <item>DRAGIČEVIĆ d.o.o.  Krasica</item>
    </izvorni_sadrzaj>
    <derivirana_varijabla naziv="DomainObject.Predmet.ProtuStrankaListNazivFormated_1">
      <item>DRAGIČEVIĆ d.o.o.  Krasica</item>
    </derivirana_varijabla>
  </DomainObject.Predmet.ProtuStrankaListNazivFormated>
  <DomainObject.Predmet.ProtuStrankaListNazivFormatedOIB>
    <izvorni_sadrzaj>
      <item>DRAGIČEVIĆ d.o.o.  Krasica, OIB 37406820798</item>
    </izvorni_sadrzaj>
    <derivirana_varijabla naziv="DomainObject.Predmet.ProtuStrankaListNazivFormatedOIB_1">
      <item>DRAGIČEVIĆ d.o.o.  Krasica, OIB 37406820798</item>
    </derivirana_varijabla>
  </DomainObject.Predmet.ProtuStrankaListNazivFormatedOIB>
  <DomainObject.Predmet.OstaliListFormated>
    <izvorni_sadrzaj>
      <item>Andrej Dragičević</item>
    </izvorni_sadrzaj>
    <derivirana_varijabla naziv="DomainObject.Predmet.OstaliListFormated_1">
      <item>Andrej Dragičević</item>
    </derivirana_varijabla>
  </DomainObject.Predmet.OstaliListFormated>
  <DomainObject.Predmet.OstaliListFormatedOIB>
    <izvorni_sadrzaj>
      <item>Andrej Dragičević</item>
    </izvorni_sadrzaj>
    <derivirana_varijabla naziv="DomainObject.Predmet.OstaliListFormatedOIB_1">
      <item>Andrej Dragičević</item>
    </derivirana_varijabla>
  </DomainObject.Predmet.OstaliListFormatedOIB>
  <DomainObject.Predmet.OstaliListFormatedWithAdress>
    <izvorni_sadrzaj>
      <item>Andrej Dragičević, Dragičević d.o.o., Krasica 56/A, 51224 Krasica</item>
    </izvorni_sadrzaj>
    <derivirana_varijabla naziv="DomainObject.Predmet.OstaliListFormatedWithAdress_1">
      <item>Andrej Dragičević, Dragičević d.o.o., Krasica 56/A, 51224 Krasica</item>
    </derivirana_varijabla>
  </DomainObject.Predmet.OstaliListFormatedWithAdress>
  <DomainObject.Predmet.OstaliListFormatedWithAdressOIB>
    <izvorni_sadrzaj>
      <item>Andrej Dragičević, Dragičević d.o.o., Krasica 56/A, 51224 Krasica</item>
    </izvorni_sadrzaj>
    <derivirana_varijabla naziv="DomainObject.Predmet.OstaliListFormatedWithAdressOIB_1">
      <item>Andrej Dragičević, Dragičević d.o.o., Krasica 56/A, 51224 Krasica</item>
    </derivirana_varijabla>
  </DomainObject.Predmet.OstaliListFormatedWithAdressOIB>
  <DomainObject.Predmet.OstaliListNazivFormated>
    <izvorni_sadrzaj>
      <item>Andrej Dragičević</item>
    </izvorni_sadrzaj>
    <derivirana_varijabla naziv="DomainObject.Predmet.OstaliListNazivFormated_1">
      <item>Andrej Dragičević</item>
    </derivirana_varijabla>
  </DomainObject.Predmet.OstaliListNazivFormated>
  <DomainObject.Predmet.OstaliListNazivFormatedOIB>
    <izvorni_sadrzaj>
      <item>Andrej Dragičević</item>
    </izvorni_sadrzaj>
    <derivirana_varijabla naziv="DomainObject.Predmet.OstaliListNazivFormatedOIB_1">
      <item>Andrej Dragičević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DRAGIČEVIĆ d.o.o.  Krasica</izvorni_sadrzaj>
    <derivirana_varijabla naziv="DomainObject.Predmet.ProtustrankaIDrugi_1">DRAGIČEVIĆ d.o.o.  Krasica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DRAGIČEVIĆ d.o.o.  Krasica, OIB 37406820798, Krasica 56a, 51224 Krasica</izvorni_sadrzaj>
    <derivirana_varijabla naziv="DomainObject.Predmet.ProtustrankaIDrugiAdressOIB_1">DRAGIČEVIĆ d.o.o.  Krasica, OIB 37406820798, Krasica 56a,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DRAGIČEVIĆ d.o.o.  Krasica</item>
      <item>Andrej Dragičević</item>
    </izvorni_sadrzaj>
    <derivirana_varijabla naziv="DomainObject.Predmet.SudioniciListNaziv_1">
      <item>FINA  Rijeka</item>
      <item>DRAGIČEVIĆ d.o.o.  Krasica</item>
      <item>Andrej Dragičević</item>
    </derivirana_varijabla>
  </DomainObject.Predmet.SudioniciListNaziv>
  <DomainObject.Predmet.SudioniciListAdressOIB>
    <izvorni_sadrzaj>
      <item>FINA  Rijeka, OIB 85821130368, Frana Kurelca 8,51000 Rijeka</item>
      <item>DRAGIČEVIĆ d.o.o.  Krasica, OIB 37406820798, Krasica 56a,51224 Krasica</item>
      <item>Andrej Dragičević, Dragičević d.o.o., Krasica 56/A,51224 Krasica</item>
    </izvorni_sadrzaj>
    <derivirana_varijabla naziv="DomainObject.Predmet.SudioniciListAdressOIB_1">
      <item>FINA  Rijeka, OIB 85821130368, Frana Kurelca 8,51000 Rijeka</item>
      <item>DRAGIČEVIĆ d.o.o.  Krasica, OIB 37406820798, Krasica 56a,51224 Krasica</item>
      <item>Andrej Dragičević, Dragičević d.o.o., Krasica 56/A,51224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37406820798</item>
      <item>, OIB null</item>
    </izvorni_sadrzaj>
    <derivirana_varijabla naziv="DomainObject.Predmet.SudioniciListNazivOIB_1">
      <item>, OIB 85821130368</item>
      <item>, OIB 37406820798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  <item>Milan Macura, OIB 25991506239, Stjepana Radića 24 Šibenik</item>
    </izvorni_sadrzaj>
    <derivirana_varijabla naziv="DomainObject.Predmet.StecajniUpraviteljiListAddressOIB_1">
      <item>Ljiljana Blagojević, OIB 27293493678, Markovići 21 Rijeka</item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10F4C6-DAD2-4C42-90BC-1206F0440E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335</properties:Words>
  <properties:Characters>1754</properties:Characters>
  <properties:Lines>58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2017-03-03T07:39:00Z</dcterms:created>
  <dc:creator>M San Grupa</dc:creator>
  <cp:lastModifiedBy>Danijela Fumić</cp:lastModifiedBy>
  <cp:lastPrinted>2017-03-03T07:38:00Z</cp:lastPrinted>
  <dcterms:modified xmlns:xsi="http://www.w3.org/2001/XMLSchema-instance" xsi:type="dcterms:W3CDTF">2017-03-03T07:40:00Z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