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46e0" w14:paraId="d2f46e0" w:rsidRDefault="00B4452D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Poslovni broj: </w:t>
      </w:r>
      <w:r w:rsidR="00CE35C9" w:rsidRPr="007D37BA">
        <w:t>1 St-</w:t>
      </w:r>
      <w:r w:rsidR="00EA292D">
        <w:t>543</w:t>
      </w:r>
      <w:r w:rsidR="00172436">
        <w:t>/</w:t>
      </w:r>
      <w:r w:rsidR="00147102">
        <w:t>16</w:t>
      </w:r>
      <w:r w:rsidR="00CE35C9" w:rsidRPr="007D37BA">
        <w:t>-</w:t>
      </w:r>
      <w:r w:rsidR="00EA292D">
        <w:t>39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B4452D" w:rsidP="00B4452D" w:rsidR="00B4452D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B4452D" w:rsidP="00B4452D" w:rsidR="00B4452D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B4452D" w:rsidP="00B4452D" w:rsidR="00B4452D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B4452D" w:rsidP="00B4452D" w:rsidR="00B4452D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31F76" w:rsidP="00860C24" w:rsidR="00CE35C9">
      <w:r w:rsidRPr="007D37BA">
        <w:tab/>
      </w:r>
      <w:r w:rsidRPr="007D37BA">
        <w:tab/>
      </w:r>
      <w:r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EA292D">
        <w:t>MIKRON MONTAŽA d.o.o. u stečaju</w:t>
      </w:r>
      <w:r w:rsidR="00EA292D" w:rsidRPr="00AB60BD">
        <w:t xml:space="preserve"> Zadar, Gaženička cesta 23, Zadar, OIB: 90971353163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EA292D">
        <w:t>Alein Khan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C152F2">
        <w:t>4</w:t>
      </w:r>
      <w:r w:rsidR="007E272E">
        <w:t xml:space="preserve">. </w:t>
      </w:r>
      <w:r w:rsidR="00B4452D">
        <w:t>travnja</w:t>
      </w:r>
      <w:r w:rsidR="00B76030">
        <w:t xml:space="preserve"> 2018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B4452D" w:rsidP="00A9193B" w:rsidR="00860C24" w:rsidRPr="007D37BA">
      <w:pPr>
        <w:ind w:firstLine="708"/>
        <w:jc w:val="center"/>
      </w:pPr>
      <w:r>
        <w:t>19</w:t>
      </w:r>
      <w:r w:rsidR="00F67A6D">
        <w:t xml:space="preserve">. </w:t>
      </w:r>
      <w:r>
        <w:t>travnja</w:t>
      </w:r>
      <w:r w:rsidR="00C12769">
        <w:t xml:space="preserve"> 201</w:t>
      </w:r>
      <w:r w:rsidR="00B76030">
        <w:t>8</w:t>
      </w:r>
      <w:r w:rsidR="00860C24" w:rsidRPr="007D37BA">
        <w:t xml:space="preserve">. godine u </w:t>
      </w:r>
      <w:r>
        <w:t>11</w:t>
      </w:r>
      <w:r w:rsidR="00C12769">
        <w:t>,</w:t>
      </w:r>
      <w:r w:rsidR="00EA292D">
        <w:t>15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0167C3">
        <w:t>:</w:t>
      </w:r>
    </w:p>
    <w:p w:rsidRDefault="00890AF8" w:rsidP="00B3534C" w:rsidR="00890AF8" w:rsidRPr="007D37BA">
      <w:pPr>
        <w:ind w:firstLine="708"/>
        <w:jc w:val="both"/>
      </w:pPr>
    </w:p>
    <w:p w:rsidRDefault="007E272E" w:rsidP="005615F3" w:rsidR="00903E75">
      <w:pPr>
        <w:numPr>
          <w:ilvl w:val="0"/>
          <w:numId w:val="6"/>
        </w:numPr>
        <w:jc w:val="both"/>
      </w:pPr>
      <w:r>
        <w:t>Donošenje odluke o</w:t>
      </w:r>
      <w:r w:rsidR="000167C3">
        <w:t xml:space="preserve"> </w:t>
      </w:r>
      <w:r w:rsidR="00C152F2">
        <w:t>prijedlogu stečajnog upravitelja o načinu unovčenja imovine stečajnog dužnika</w:t>
      </w:r>
      <w:r w:rsidR="000167C3">
        <w:t>.</w:t>
      </w:r>
      <w:r>
        <w:t xml:space="preserve"> </w:t>
      </w:r>
    </w:p>
    <w:p w:rsidRDefault="000167C3" w:rsidP="000167C3" w:rsidR="000167C3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>U Zadru,</w:t>
      </w:r>
      <w:r w:rsidR="00234CCC">
        <w:t xml:space="preserve"> 4</w:t>
      </w:r>
      <w:r w:rsidR="007E272E">
        <w:t xml:space="preserve">. </w:t>
      </w:r>
      <w:r w:rsidR="00B4452D">
        <w:t>travnja</w:t>
      </w:r>
      <w:r w:rsidR="000167C3">
        <w:t xml:space="preserve"> 2018</w:t>
      </w:r>
      <w:r w:rsidR="00172436">
        <w:t>.</w:t>
      </w:r>
    </w:p>
    <w:p w:rsidRDefault="00860C24" w:rsidP="00860C24" w:rsidR="00860C24" w:rsidRPr="007D37BA"/>
    <w:p w:rsidRDefault="00B9333C" w:rsidP="00B9333C" w:rsidR="00860C24" w:rsidRPr="007D37BA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181682">
        <w:t>Sutkinja</w:t>
      </w:r>
    </w:p>
    <w:p w:rsidRDefault="00B9333C" w:rsidP="00B9333C" w:rsidR="00F1024E" w:rsidRPr="007D37B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0C24" w:rsidRPr="007D37BA">
        <w:t>Ardena Bajlo</w:t>
      </w:r>
      <w:r>
        <w:t>, v.r.</w:t>
      </w:r>
    </w:p>
    <w:p w:rsidRDefault="00E82DF1" w:rsidP="00380924" w:rsidR="00E82DF1" w:rsidRPr="007D37BA"/>
    <w:p w:rsidRDefault="00B4452D" w:rsidP="00860C24" w:rsidR="00860C24" w:rsidRPr="007D37BA">
      <w:r>
        <w:t>Pouka o pravnom lijeku: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  <w:r w:rsidR="00234CCC">
        <w:t xml:space="preserve"> uz prijedlog stečajnog upravitelja ls. 97-99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167C3"/>
    <w:rsid w:val="00024210"/>
    <w:rsid w:val="00031F76"/>
    <w:rsid w:val="00046AB6"/>
    <w:rsid w:val="00094CB1"/>
    <w:rsid w:val="000A70B5"/>
    <w:rsid w:val="001073C3"/>
    <w:rsid w:val="00147102"/>
    <w:rsid w:val="0016321B"/>
    <w:rsid w:val="00172436"/>
    <w:rsid w:val="00181682"/>
    <w:rsid w:val="001F7388"/>
    <w:rsid w:val="00234CCC"/>
    <w:rsid w:val="00280260"/>
    <w:rsid w:val="00282E78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D1F4E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50F"/>
    <w:rsid w:val="00935B4A"/>
    <w:rsid w:val="0094118D"/>
    <w:rsid w:val="00954AA8"/>
    <w:rsid w:val="00972B7B"/>
    <w:rsid w:val="009D56F5"/>
    <w:rsid w:val="00A05A1F"/>
    <w:rsid w:val="00A37F2A"/>
    <w:rsid w:val="00A46C9F"/>
    <w:rsid w:val="00A60C0F"/>
    <w:rsid w:val="00A9193B"/>
    <w:rsid w:val="00AD59E4"/>
    <w:rsid w:val="00B0518E"/>
    <w:rsid w:val="00B06C21"/>
    <w:rsid w:val="00B13DF8"/>
    <w:rsid w:val="00B3534C"/>
    <w:rsid w:val="00B4452D"/>
    <w:rsid w:val="00B76030"/>
    <w:rsid w:val="00B9333C"/>
    <w:rsid w:val="00C12769"/>
    <w:rsid w:val="00C152F2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A292D"/>
    <w:rsid w:val="00ED4CA0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4452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4452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0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2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4452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4452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0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2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St-543/2016-37</izvorni_sadrzaj>
    <derivirana_varijabla naziv="DomainObject.Oznaka_1">St-543/2016-37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MIKRON MONTAŽA d.o.o. za proizvodnju metalne konstrukcije i građenje</izvorni_sadrzaj>
    <derivirana_varijabla naziv="DomainObject.Predmet.ProtustrankaFormated_1">  MIKRON MONTAŽA d.o.o. za proizvodnju metalne konstrukcije i građenje</derivirana_varijabla>
  </DomainObject.Predmet.ProtustrankaFormated>
  <DomainObject.Predmet.ProtustrankaFormatedOIB>
    <izvorni_sadrzaj>  MIKRON MONTAŽA d.o.o. za proizvodnju metalne konstrukcije i građenje, OIB 90971353163</izvorni_sadrzaj>
    <derivirana_varijabla naziv="DomainObject.Predmet.ProtustrankaFormatedOIB_1">  MIKRON MONTAŽA d.o.o. za proizvodnju metalne konstrukcije i građenje, OIB 90971353163</derivirana_varijabla>
  </DomainObject.Predmet.ProtustrankaFormatedOIB>
  <DomainObject.Predmet.ProtustrankaFormatedWithAdress>
    <izvorni_sadrzaj> MIKRON MONTAŽA d.o.o. za proizvodnju metalne konstrukcije i građenje, Gaženička cesta 23, 23000 Zadar</izvorni_sadrzaj>
    <derivirana_varijabla naziv="DomainObject.Predmet.ProtustrankaFormatedWithAdress_1"> MIKRON MONTAŽA d.o.o. za proizvodnju metalne konstrukcije i građenje, Gaženička cesta 23, 23000 Zadar</derivirana_varijabla>
  </DomainObject.Predmet.ProtustrankaFormatedWithAdress>
  <DomainObject.Predmet.ProtustrankaFormatedWithAdressOIB>
    <izvorni_sadrzaj> MIKRON MONTAŽA d.o.o. za proizvodnju metalne konstrukcije i građenje, OIB 90971353163, Gaženička cesta 23, 23000 Zadar</izvorni_sadrzaj>
    <derivirana_varijabla naziv="DomainObject.Predmet.ProtustrankaFormatedWithAdressOIB_1"> MIKRON MONTAŽA d.o.o. za proizvodnju metalne konstrukcije i građenje, OIB 90971353163, Gaženička cesta 23, 23000 Zadar</derivirana_varijabla>
  </DomainObject.Predmet.ProtustrankaFormatedWithAdressOIB>
  <DomainObject.Predmet.ProtustrankaWithAdress>
    <izvorni_sadrzaj>MIKRON MONTAŽA d.o.o. za proizvodnju metalne konstrukcije i građenje Gaženička cesta 23, 23000 Zadar</izvorni_sadrzaj>
    <derivirana_varijabla naziv="DomainObject.Predmet.ProtustrankaWithAdress_1">MIKRON MONTAŽA d.o.o. za proizvodnju metalne konstrukcije i građenje Gaženička cesta 23, 23000 Zadar</derivirana_varijabla>
  </DomainObject.Predmet.ProtustrankaWithAdress>
  <DomainObject.Predmet.ProtustrankaWithAdressOIB>
    <izvorni_sadrzaj>MIKRON MONTAŽA d.o.o. za proizvodnju metalne konstrukcije i građenje, OIB 90971353163, Gaženička cesta 23, 23000 Zadar</izvorni_sadrzaj>
    <derivirana_varijabla naziv="DomainObject.Predmet.ProtustrankaWithAdressOIB_1">MIKRON MONTAŽA d.o.o. za proizvodnju metalne konstrukcije i građenje, OIB 90971353163, Gaženička cesta 23, 23000 Zadar</derivirana_varijabla>
  </DomainObject.Predmet.ProtustrankaWithAdressOIB>
  <DomainObject.Predmet.ProtustrankaNazivFormated>
    <izvorni_sadrzaj>MIKRON MONTAŽA d.o.o. za proizvodnju metalne konstrukcije i građenje</izvorni_sadrzaj>
    <derivirana_varijabla naziv="DomainObject.Predmet.ProtustrankaNazivFormated_1">MIKRON MONTAŽA d.o.o. za proizvodnju metalne konstrukcije i građenje</derivirana_varijabla>
  </DomainObject.Predmet.ProtustrankaNazivFormated>
  <DomainObject.Predmet.ProtustrankaNazivFormatedOIB>
    <izvorni_sadrzaj>MIKRON MONTAŽA d.o.o. za proizvodnju metalne konstrukcije i građenje, OIB 90971353163</izvorni_sadrzaj>
    <derivirana_varijabla naziv="DomainObject.Predmet.ProtustrankaNazivFormatedOIB_1">MIKRON MONTAŽA d.o.o. za proizvodnju metalne konstrukcije i građenje, OIB 90971353163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SALMO - TROTA društvo s ograničenom odgovornošću za uzgoj ribe u morskoj vodi</izvorni_sadrzaj>
    <derivirana_varijabla naziv="DomainObject.Predmet.StrankaFormated_1">  Financijska agencija; SALMO - TROTA društvo s ograničenom odgovornošću za uzgoj ribe u morskoj vodi</derivirana_varijabla>
  </DomainObject.Predmet.StrankaFormated>
  <DomainObject.Predmet.StrankaFormatedOIB>
    <izvorni_sadrzaj>  Financijska agencija, OIB 85821130368; SALMO - TROTA društvo s ograničenom odgovornošću za uzgoj ribe u morskoj vodi, OIB 36739757390</izvorni_sadrzaj>
    <derivirana_varijabla naziv="DomainObject.Predmet.StrankaFormatedOIB_1">  Financijska agencija, OIB 85821130368; SALMO - TROTA društvo s ograničenom odgovornošću za uzgoj ribe u morskoj vodi, OIB 36739757390</derivirana_varijabla>
  </DomainObject.Predmet.StrankaFormatedOIB>
  <DomainObject.Predmet.StrankaFormatedWithAdress>
    <izvorni_sadrzaj> Financijska agencija, Ivana Danila 4, 23000 Zadar; SALMO - TROTA društvo s ograničenom odgovornošću za uzgoj ribe u morskoj vodi, Čavle 15, 51218 Čavle</izvorni_sadrzaj>
    <derivirana_varijabla naziv="DomainObject.Predmet.StrankaFormatedWithAdress_1"> Financijska agencija, Ivana Danila 4, 23000 Zadar; SALMO - TROTA društvo s ograničenom odgovornošću za uzgoj ribe u morskoj vodi, Čavle 15, 51218 Čavle</derivirana_varijabla>
  </DomainObject.Predmet.StrankaFormatedWithAdress>
  <DomainObject.Predmet.StrankaFormatedWithAdressOIB>
    <izvorni_sadrzaj> Financijska agencija, OIB 85821130368, Ivana Danila 4, 23000 Zadar; SALMO - TROTA društvo s ograničenom odgovornošću za uzgoj ribe u morskoj vodi, OIB 36739757390, Čavle 15, 51218 Čavle</izvorni_sadrzaj>
    <derivirana_varijabla naziv="DomainObject.Predmet.StrankaFormatedWithAdressOIB_1"> Financijska agencija, OIB 85821130368, Ivana Danila 4, 23000 Zadar; SALMO - TROTA društvo s ograničenom odgovornošću za uzgoj ribe u morskoj vodi, OIB 36739757390, Čavle 15, 51218 Čavle</derivirana_varijabla>
  </DomainObject.Predmet.StrankaFormatedWithAdressOIB>
  <DomainObject.Predmet.StrankaWithAdress>
    <izvorni_sadrzaj>Financijska agencija Ivana Danila 4,23000 Zadar,SALMO - TROTA društvo s ograničenom odgovornošću za uzgoj ribe u morskoj vodi Čavle 15,51218 Čavle</izvorni_sadrzaj>
    <derivirana_varijabla naziv="DomainObject.Predmet.StrankaWithAdress_1">Financijska agencija Ivana Danila 4,23000 Zadar,SALMO - TROTA društvo s ograničenom odgovornošću za uzgoj ribe u morskoj vodi Čavle 15,51218 Čavle</derivirana_varijabla>
  </DomainObject.Predmet.StrankaWithAdress>
  <DomainObject.Predmet.StrankaWithAdressOIB>
    <izvorni_sadrzaj>Financijska agencija, OIB 85821130368, Ivana Danila 4,23000 Zadar,SALMO - TROTA društvo s ograničenom odgovornošću za uzgoj ribe u morskoj vodi, OIB 36739757390, Čavle 15,51218 Čavle</izvorni_sadrzaj>
    <derivirana_varijabla naziv="DomainObject.Predmet.StrankaWithAdressOIB_1">Financijska agencija, OIB 85821130368, Ivana Danila 4,23000 Zadar,SALMO - TROTA društvo s ograničenom odgovornošću za uzgoj ribe u morskoj vodi, OIB 36739757390, Čavle 15,51218 Čavle</derivirana_varijabla>
  </DomainObject.Predmet.StrankaWithAdressOIB>
  <DomainObject.Predmet.StrankaNazivFormated>
    <izvorni_sadrzaj>Financijska agencija,SALMO - TROTA društvo s ograničenom odgovornošću za uzgoj ribe u morskoj vodi</izvorni_sadrzaj>
    <derivirana_varijabla naziv="DomainObject.Predmet.StrankaNazivFormated_1">Financijska agencija,SALMO - TROTA društvo s ograničenom odgovornošću za uzgoj ribe u morskoj vodi</derivirana_varijabla>
  </DomainObject.Predmet.StrankaNazivFormated>
  <DomainObject.Predmet.StrankaNazivFormatedOIB>
    <izvorni_sadrzaj>Financijska agencija, OIB 85821130368,SALMO - TROTA društvo s ograničenom odgovornošću za uzgoj ribe u morskoj vodi, OIB 36739757390</izvorni_sadrzaj>
    <derivirana_varijabla naziv="DomainObject.Predmet.StrankaNazivFormatedOIB_1">Financijska agencija, OIB 85821130368,SALMO - TROTA društvo s ograničenom odgovornošću za uzgoj ribe u morskoj vodi, OIB 36739757390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135242.34</izvorni_sadrzaj>
    <derivirana_varijabla naziv="DomainObject.Predmet.TrenutnaVrijednost_1">135242.34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SALMO - TROTA društvo s ograničenom odgovornošću za uzgoj ribe u morskoj vodi</item>
    </izvorni_sadrzaj>
    <derivirana_varijabla naziv="DomainObject.Predmet.StrankaListFormated_1">
      <item>Financijska agencija</item>
      <item>SALMO - TROTA društvo s ograničenom odgovornošću za uzgoj ribe u morskoj vodi</item>
    </derivirana_varijabla>
  </DomainObject.Predmet.StrankaListFormated>
  <DomainObject.Predmet.StrankaList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FormatedOIB_1">
      <item>Financijska agencija, OIB 85821130368</item>
      <item>SALMO - TROTA društvo s ograničenom odgovornošću za uzgoj ribe u morskoj vodi, OIB 36739757390</item>
    </derivirana_varijabla>
  </DomainObject.Predmet.StrankaListFormatedOIB>
  <DomainObject.Predmet.StrankaListFormatedWithAdress>
    <izvorni_sadrzaj>
      <item>Financijska agencija, Ivana Danila 4, 23000 Zadar</item>
      <item>SALMO - TROTA društvo s ograničenom odgovornošću za uzgoj ribe u morskoj vodi, Čavle 15, 51218 Čavle</item>
    </izvorni_sadrzaj>
    <derivirana_varijabla naziv="DomainObject.Predmet.StrankaListFormatedWithAdress_1">
      <item>Financijska agencija, Ivana Danila 4, 23000 Zadar</item>
      <item>SALMO - TROTA društvo s ograničenom odgovornošću za uzgoj ribe u morskoj vodi, Čavle 15, 51218 Čavle</item>
    </derivirana_varijabla>
  </DomainObject.Predmet.StrankaListFormatedWithAdress>
  <DomainObject.Predmet.StrankaListFormatedWithAdressOIB>
    <izvorni_sadrzaj>
      <item>Financijska agencija, OIB 85821130368, Ivana Danila 4, 23000 Zadar</item>
      <item>SALMO - TROTA društvo s ograničenom odgovornošću za uzgoj ribe u morskoj vodi, OIB 36739757390, Čavle 15, 51218 Čavle</item>
    </izvorni_sadrzaj>
    <derivirana_varijabla naziv="DomainObject.Predmet.StrankaListFormatedWithAdressOIB_1">
      <item>Financijska agencija, OIB 85821130368, Ivana Danila 4, 23000 Zadar</item>
      <item>SALMO - TROTA društvo s ograničenom odgovornošću za uzgoj ribe u morskoj vodi, OIB 36739757390, Čavle 15, 51218 Čavle</item>
    </derivirana_varijabla>
  </DomainObject.Predmet.StrankaListFormatedWithAdressOIB>
  <DomainObject.Predmet.StrankaListNazivFormated>
    <izvorni_sadrzaj>
      <item>Financijska agencija</item>
      <item>SALMO - TROTA društvo s ograničenom odgovornošću za uzgoj ribe u morskoj vodi</item>
    </izvorni_sadrzaj>
    <derivirana_varijabla naziv="DomainObject.Predmet.StrankaListNazivFormated_1">
      <item>Financijska agencija</item>
      <item>SALMO - TROTA društvo s ograničenom odgovornošću za uzgoj ribe u morskoj vodi</item>
    </derivirana_varijabla>
  </DomainObject.Predmet.StrankaListNazivFormated>
  <DomainObject.Predmet.StrankaListNaziv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NazivFormatedOIB_1">
      <item>Financijska agencija, OIB 85821130368</item>
      <item>SALMO - TROTA društvo s ograničenom odgovornošću za uzgoj ribe u morskoj vodi, OIB 36739757390</item>
    </derivirana_varijabla>
  </DomainObject.Predmet.StrankaListNazivFormatedOIB>
  <DomainObject.Predmet.ProtuStrankaListFormated>
    <izvorni_sadrzaj>
      <item>MIKRON MONTAŽA d.o.o. za proizvodnju metalne konstrukcije i građenje</item>
    </izvorni_sadrzaj>
    <derivirana_varijabla naziv="DomainObject.Predmet.ProtuStrankaListFormated_1">
      <item>MIKRON MONTAŽA d.o.o. za proizvodnju metalne konstrukcije i građenje</item>
    </derivirana_varijabla>
  </DomainObject.Predmet.ProtuStrankaListFormated>
  <DomainObject.Predmet.ProtuStrankaListFormatedOIB>
    <izvorni_sadrzaj>
      <item>MIKRON MONTAŽA d.o.o. za proizvodnju metalne konstrukcije i građenje, OIB 90971353163</item>
    </izvorni_sadrzaj>
    <derivirana_varijabla naziv="DomainObject.Predmet.ProtuStrankaListFormatedOIB_1">
      <item>MIKRON MONTAŽA d.o.o. za proizvodnju metalne konstrukcije i građenje, OIB 90971353163</item>
    </derivirana_varijabla>
  </DomainObject.Predmet.ProtuStrankaListFormatedOIB>
  <DomainObject.Predmet.ProtuStrankaListFormatedWithAdress>
    <izvorni_sadrzaj>
      <item>MIKRON MONTAŽA d.o.o. za proizvodnju metalne konstrukcije i građenje, Gaženička cesta 23, 23000 Zadar</item>
    </izvorni_sadrzaj>
    <derivirana_varijabla naziv="DomainObject.Predmet.ProtuStrankaListFormatedWithAdress_1">
      <item>MIKRON MONTAŽA d.o.o. za proizvodnju metalne konstrukcije i građenje, Gaženička cesta 23, 23000 Zadar</item>
    </derivirana_varijabla>
  </DomainObject.Predmet.ProtuStrankaListFormatedWithAdress>
  <DomainObject.Predmet.ProtuStrankaListFormatedWithAdressOIB>
    <izvorni_sadrzaj>
      <item>MIKRON MONTAŽA d.o.o. za proizvodnju metalne konstrukcije i građenje, OIB 90971353163, Gaženička cesta 23, 23000 Zadar</item>
    </izvorni_sadrzaj>
    <derivirana_varijabla naziv="DomainObject.Predmet.ProtuStrankaListFormatedWithAdressOIB_1">
      <item>MIKRON MONTAŽA d.o.o. za proizvodnju metalne konstrukcije i građenje, OIB 90971353163, Gaženička cesta 23, 23000 Zadar</item>
    </derivirana_varijabla>
  </DomainObject.Predmet.ProtuStrankaListFormatedWithAdressOIB>
  <DomainObject.Predmet.ProtuStrankaListNazivFormated>
    <izvorni_sadrzaj>
      <item>MIKRON MONTAŽA d.o.o. za proizvodnju metalne konstrukcije i građenje</item>
    </izvorni_sadrzaj>
    <derivirana_varijabla naziv="DomainObject.Predmet.ProtuStrankaListNazivFormated_1">
      <item>MIKRON MONTAŽA d.o.o. za proizvodnju metalne konstrukcije i građenje</item>
    </derivirana_varijabla>
  </DomainObject.Predmet.ProtuStrankaListNazivFormated>
  <DomainObject.Predmet.ProtuStrankaListNazivFormatedOIB>
    <izvorni_sadrzaj>
      <item>MIKRON MONTAŽA d.o.o. za proizvodnju metalne konstrukcije i građenje, OIB 90971353163</item>
    </izvorni_sadrzaj>
    <derivirana_varijabla naziv="DomainObject.Predmet.ProtuStrankaListNazivFormatedOIB_1">
      <item>MIKRON MONTAŽA d.o.o. za proizvodnju metalne konstrukcije i građenje, OIB 90971353163</item>
    </derivirana_varijabla>
  </DomainObject.Predmet.ProtuStrankaListNazivFormatedOIB>
  <DomainObject.Predmet.OstaliListFormated>
    <izvorni_sadrzaj>
      <item>Pero Cvrtak</item>
    </izvorni_sadrzaj>
    <derivirana_varijabla naziv="DomainObject.Predmet.OstaliListFormated_1">
      <item>Pero Cvrtak</item>
    </derivirana_varijabla>
  </DomainObject.Predmet.OstaliListFormated>
  <DomainObject.Predmet.OstaliListFormatedOIB>
    <izvorni_sadrzaj>
      <item>Pero Cvrtak, OIB 26896983827</item>
    </izvorni_sadrzaj>
    <derivirana_varijabla naziv="DomainObject.Predmet.OstaliListFormatedOIB_1">
      <item>Pero Cvrtak, OIB 26896983827</item>
    </derivirana_varijabla>
  </DomainObject.Predmet.OstaliListFormatedOIB>
  <DomainObject.Predmet.OstaliListFormatedWithAdress>
    <izvorni_sadrzaj>
      <item>Pero Cvrtak, Put Stanova 19, 23000 Zadar</item>
    </izvorni_sadrzaj>
    <derivirana_varijabla naziv="DomainObject.Predmet.OstaliListFormatedWithAdress_1">
      <item>Pero Cvrtak, Put Stanova 19, 23000 Zadar</item>
    </derivirana_varijabla>
  </DomainObject.Predmet.OstaliListFormatedWithAdress>
  <DomainObject.Predmet.OstaliListFormatedWithAdressOIB>
    <izvorni_sadrzaj>
      <item>Pero Cvrtak, OIB 26896983827, Put Stanova 19, 23000 Zadar</item>
    </izvorni_sadrzaj>
    <derivirana_varijabla naziv="DomainObject.Predmet.OstaliListFormatedWithAdressOIB_1">
      <item>Pero Cvrtak, OIB 26896983827, Put Stanova 19, 23000 Zadar</item>
    </derivirana_varijabla>
  </DomainObject.Predmet.OstaliListFormatedWithAdressOIB>
  <DomainObject.Predmet.OstaliListNazivFormated>
    <izvorni_sadrzaj>
      <item>Pero Cvrtak</item>
    </izvorni_sadrzaj>
    <derivirana_varijabla naziv="DomainObject.Predmet.OstaliListNazivFormated_1">
      <item>Pero Cvrtak</item>
    </derivirana_varijabla>
  </DomainObject.Predmet.OstaliListNazivFormated>
  <DomainObject.Predmet.OstaliListNazivFormatedOIB>
    <izvorni_sadrzaj>
      <item>Pero Cvrtak, OIB 26896983827</item>
    </izvorni_sadrzaj>
    <derivirana_varijabla naziv="DomainObject.Predmet.OstaliListNazivFormatedOIB_1"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St-543/2016-37</izvorni_sadrzaj>
    <derivirana_varijabla naziv="DomainObject.PoslovniBrojDokumenta_1">St-543/2016-37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MIKRON MONTAŽA d.o.o. za proizvodnju metalne konstrukcije i građenje</izvorni_sadrzaj>
    <derivirana_varijabla naziv="DomainObject.Predmet.ProtustrankaIDrugi_1">MIKRON MONTAŽA d.o.o. za proizvodnju metalne konstrukcije i građenje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MIKRON MONTAŽA d.o.o. za proizvodnju metalne konstrukcije i građenje, OIB 90971353163, Gaženička cesta 23, 23000 Zadar</izvorni_sadrzaj>
    <derivirana_varijabla naziv="DomainObject.Predmet.ProtustrankaIDrugiAdressOIB_1">MIKRON MONTAŽA d.o.o. za proizvodnju metalne konstrukcije i građenje, OIB 90971353163, Gaženička cesta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MIKRON MONTAŽA d.o.o. za proizvodnju metalne konstrukcije i građenje</item>
      <item>Pero Cvrtak</item>
      <item>SALMO - TROTA društvo s ograničenom odgovornošću za uzgoj ribe u morskoj vodi</item>
    </izvorni_sadrzaj>
    <derivirana_varijabla naziv="DomainObject.Predmet.SudioniciListNaziv_1">
      <item>Financijska agencija</item>
      <item>MIKRON MONTAŽA d.o.o. za proizvodnju metalne konstrukcije i građenje</item>
      <item>Pero Cvrtak</item>
      <item>SALMO - TROTA društvo s ograničenom odgovornošću za uzgoj ribe u morskoj vodi</item>
    </derivirana_varijabla>
  </DomainObject.Predmet.SudioniciListNaziv>
  <DomainObject.Predmet.SudioniciListAdressOIB>
    <izvorni_sadrzaj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izvorni_sadrzaj>
    <derivirana_varijabla naziv="DomainObject.Predmet.SudioniciListAdressOIB_1"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90971353163</item>
      <item>, OIB 26896983827</item>
      <item>, OIB 36739757390</item>
    </izvorni_sadrzaj>
    <derivirana_varijabla naziv="DomainObject.Predmet.SudioniciListNazivOIB_1">
      <item>, OIB 85821130368</item>
      <item>, OIB 90971353163</item>
      <item>, OIB 26896983827</item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215</properties:Words>
  <properties:Characters>1015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2018-04-03T11:43:00Z</dcterms:created>
  <dc:creator>Korisnik</dc:creator>
  <cp:lastModifiedBy>Ante Rubelj</cp:lastModifiedBy>
  <cp:lastPrinted>2016-09-28T08:25:00Z</cp:lastPrinted>
  <dcterms:modified xmlns:xsi="http://www.w3.org/2001/XMLSchema-instance" xsi:type="dcterms:W3CDTF">2018-04-04T10:36:00Z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St-543/2016-37 / Odluka - Rješenje - sazivanje skupštine vjerovnika (1st-543-16-39-_SKUPŠTINA_VJEROVNIKA__nova.docx)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