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60d2" w14:paraId="67760d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02B2E">
        <w:t>1125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602B2E">
        <w:t>125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02B2E">
        <w:t xml:space="preserve">MLINO-VENT d.o.o., OIB 55568862210, Samobor, </w:t>
      </w:r>
      <w:proofErr w:type="spellStart"/>
      <w:r w:rsidR="00602B2E">
        <w:t>Kladje</w:t>
      </w:r>
      <w:proofErr w:type="spellEnd"/>
      <w:r w:rsidR="00602B2E">
        <w:t>, Prigorska 15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02B2E">
        <w:t>79.111,52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251458">
        <w:t>,v.r.</w:t>
      </w:r>
    </w:p>
    <w:p w:rsidRDefault="00251458" w:rsidR="0025145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51458" w:rsidR="00251458" w:rsidRPr="00694D64">
      <w:r w:rsidRPr="00694D64">
        <w:t>Karmela Dolenc</w:t>
      </w:r>
    </w:p>
    <w:p w:rsidRDefault="00251458" w:rsidP="00D970B2" w:rsidR="00251458">
      <w:pPr>
        <w:jc w:val="right"/>
      </w:pP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51458"/>
    <w:rsid w:val="002E7A51"/>
    <w:rsid w:val="00330E10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02B2E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DD0911"/>
    <w:rsid w:val="00E24CBC"/>
    <w:rsid w:val="00E516A4"/>
    <w:rsid w:val="00EA7E1F"/>
    <w:rsid w:val="00EB6112"/>
    <w:rsid w:val="00EC5071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MLINO-VENT d.o.o. zastupanog po punomoćniku MARKO FABEKOVEC</izvorni_sadrzaj>
    <derivirana_varijabla naziv="DomainObject.Predmet.ProtustrankaFormated_1">  MLINO-VENT d.o.o. zastupanog po punomoćniku MARKO FABEKOVEC</derivirana_varijabla>
  </DomainObject.Predmet.ProtustrankaFormated>
  <DomainObject.Predmet.ProtustrankaFormatedOIB>
    <izvorni_sadrzaj>  MLINO-VENT d.o.o., OIB 55568862210 zastupanog po punomoćniku MARKO FABEKOVEC</izvorni_sadrzaj>
    <derivirana_varijabla naziv="DomainObject.Predmet.ProtustrankaFormatedOIB_1">  MLINO-VENT d.o.o., OIB 55568862210 zastupanog po punomoćniku MARKO FABEKOVEC</derivirana_varijabla>
  </DomainObject.Predmet.ProtustrankaFormatedOIB>
  <DomainObject.Predmet.ProtustrankaFormatedWithAdress>
    <izvorni_sadrzaj> MLINO-VENT d.o.o., Kladje, Prigorska 15, 10430 Samobor zastupanog po punomoćniku MARKO FABEKOVEC</izvorni_sadrzaj>
    <derivirana_varijabla naziv="DomainObject.Predmet.ProtustrankaFormatedWithAdress_1"> MLINO-VENT d.o.o., Kladje, Prigorska 15, 10430 Samobor zastupanog po punomoćniku MARKO FABEKOVEC</derivirana_varijabla>
  </DomainObject.Predmet.ProtustrankaFormatedWithAdress>
  <DomainObject.Predmet.ProtustrankaFormatedWithAdressOIB>
    <izvorni_sadrzaj> MLINO-VENT d.o.o., OIB 55568862210, Kladje, Prigorska 15, 10430 Samobor zastupanog po punomoćniku MARKO FABEKOVEC</izvorni_sadrzaj>
    <derivirana_varijabla naziv="DomainObject.Predmet.ProtustrankaFormatedWithAdressOIB_1"> MLINO-VENT d.o.o., OIB 55568862210, Kladje, Prigorska 15, 10430 Samobor zastupanog po punomoćniku MARKO FABEKOVEC</derivirana_varijabla>
  </DomainObject.Predmet.ProtustrankaFormatedWithAdressOIB>
  <DomainObject.Predmet.ProtustrankaWithAdress>
    <izvorni_sadrzaj>MLINO-VENT d.o.o. Kladje, Prigorska 15, 10430 Samobor</izvorni_sadrzaj>
    <derivirana_varijabla naziv="DomainObject.Predmet.ProtustrankaWithAdress_1">MLINO-VENT d.o.o. Kladje, Prigorska 15, 10430 Samobor</derivirana_varijabla>
  </DomainObject.Predmet.ProtustrankaWithAdress>
  <DomainObject.Predmet.ProtustrankaWithAdressOIB>
    <izvorni_sadrzaj>MLINO-VENT d.o.o., OIB 55568862210, Kladje, Prigorska 15, 10430 Samobor</izvorni_sadrzaj>
    <derivirana_varijabla naziv="DomainObject.Predmet.ProtustrankaWithAdressOIB_1">MLINO-VENT d.o.o., OIB 55568862210, Kladje, Prigorska 15, 10430 Samobor</derivirana_varijabla>
  </DomainObject.Predmet.ProtustrankaWithAdressOIB>
  <DomainObject.Predmet.ProtustrankaNazivFormated>
    <izvorni_sadrzaj>MLINO-VENT d.o.o.</izvorni_sadrzaj>
    <derivirana_varijabla naziv="DomainObject.Predmet.ProtustrankaNazivFormated_1">MLINO-VENT d.o.o.</derivirana_varijabla>
  </DomainObject.Predmet.ProtustrankaNazivFormated>
  <DomainObject.Predmet.ProtustrankaNazivFormatedOIB>
    <izvorni_sadrzaj>MLINO-VENT d.o.o., OIB 55568862210</izvorni_sadrzaj>
    <derivirana_varijabla naziv="DomainObject.Predmet.ProtustrankaNazivFormatedOIB_1">MLINO-VENT d.o.o., OIB 55568862210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MLINO-VENT d.o.o. zastupanog po punomoćniku MARKO FABEKOVEC</item>
    </izvorni_sadrzaj>
    <derivirana_varijabla naziv="DomainObject.Predmet.ProtuStrankaListFormated_1">
      <item>MLINO-VENT d.o.o. zastupanog po punomoćniku MARKO FABEKOVEC</item>
    </derivirana_varijabla>
  </DomainObject.Predmet.ProtuStrankaListFormated>
  <DomainObject.Predmet.ProtuStrankaListFormatedOIB>
    <izvorni_sadrzaj>
      <item>MLINO-VENT d.o.o., OIB 55568862210 zastupanog po punomoćniku MARKO FABEKOVEC</item>
    </izvorni_sadrzaj>
    <derivirana_varijabla naziv="DomainObject.Predmet.ProtuStrankaListFormatedOIB_1">
      <item>MLINO-VENT d.o.o., OIB 55568862210 zastupanog po punomoćniku MARKO FABEKOVEC</item>
    </derivirana_varijabla>
  </DomainObject.Predmet.ProtuStrankaListFormatedOIB>
  <DomainObject.Predmet.ProtuStrankaListFormatedWithAdress>
    <izvorni_sadrzaj>
      <item>MLINO-VENT d.o.o., Kladje, Prigorska 15, 10430 Samobor zastupanog po punomoćniku MARKO FABEKOVEC</item>
    </izvorni_sadrzaj>
    <derivirana_varijabla naziv="DomainObject.Predmet.ProtuStrankaListFormatedWithAdress_1">
      <item>MLINO-VENT d.o.o., Kladje, Prigorska 15, 10430 Samobor zastupanog po punomoćniku MARKO FABEKOVEC</item>
    </derivirana_varijabla>
  </DomainObject.Predmet.ProtuStrankaListFormatedWithAdress>
  <DomainObject.Predmet.ProtuStrankaListFormatedWithAdressOIB>
    <izvorni_sadrzaj>
      <item>MLINO-VENT d.o.o., OIB 55568862210, Kladje, Prigorska 15, 10430 Samobor zastupanog po punomoćniku MARKO FABEKOVEC</item>
    </izvorni_sadrzaj>
    <derivirana_varijabla naziv="DomainObject.Predmet.ProtuStrankaListFormatedWithAdressOIB_1">
      <item>MLINO-VENT d.o.o., OIB 55568862210, Kladje, Prigorska 15, 10430 Samobor zastupanog po punomoćniku MARKO FABEKOVEC</item>
    </derivirana_varijabla>
  </DomainObject.Predmet.ProtuStrankaListFormatedWithAdressOIB>
  <DomainObject.Predmet.ProtuStrankaListNazivFormated>
    <izvorni_sadrzaj>
      <item>MLINO-VENT d.o.o.</item>
    </izvorni_sadrzaj>
    <derivirana_varijabla naziv="DomainObject.Predmet.ProtuStrankaListNazivFormated_1">
      <item>MLINO-VENT d.o.o.</item>
    </derivirana_varijabla>
  </DomainObject.Predmet.ProtuStrankaListNazivFormated>
  <DomainObject.Predmet.ProtuStrankaListNazivFormatedOIB>
    <izvorni_sadrzaj>
      <item>MLINO-VENT d.o.o., OIB 55568862210</item>
    </izvorni_sadrzaj>
    <derivirana_varijabla naziv="DomainObject.Predmet.ProtuStrankaListNazivFormatedOIB_1">
      <item>MLINO-VENT d.o.o., OIB 55568862210</item>
    </derivirana_varijabla>
  </DomainObject.Predmet.ProtuStrankaListNazivFormatedOIB>
  <DomainObject.Predmet.OstaliListFormated>
    <izvorni_sadrzaj>
      <item>MARKO FABEKOVEC punomoćnik sudionika u postupku MLINO-VENT d.o.o.</item>
    </izvorni_sadrzaj>
    <derivirana_varijabla naziv="DomainObject.Predmet.OstaliListFormated_1">
      <item>MARKO FABEKOVEC punomoćnik sudionika u postupku MLINO-VENT d.o.o.</item>
    </derivirana_varijabla>
  </DomainObject.Predmet.OstaliListFormated>
  <DomainObject.Predmet.OstaliListFormatedOIB>
    <izvorni_sadrzaj>
      <item>MARKO FABEKOVEC, OIB 67085755736 punomoćnik sudionika u postupku MLINO-VENT d.o.o.</item>
    </izvorni_sadrzaj>
    <derivirana_varijabla naziv="DomainObject.Predmet.OstaliListFormatedOIB_1">
      <item>MARKO FABEKOVEC, OIB 67085755736 punomoćnik sudionika u postupku MLINO-VENT d.o.o.</item>
    </derivirana_varijabla>
  </DomainObject.Predmet.OstaliListFormatedOIB>
  <DomainObject.Predmet.OstaliListFormatedWithAdress>
    <izvorni_sadrzaj>
      <item>MARKO FABEKOVEC, Klake 74, 10435 Klake punomoćnik sudionika u postupku MLINO-VENT d.o.o.</item>
    </izvorni_sadrzaj>
    <derivirana_varijabla naziv="DomainObject.Predmet.OstaliListFormatedWithAdress_1">
      <item>MARKO FABEKOVEC, Klake 74, 10435 Klake punomoćnik sudionika u postupku MLINO-VENT d.o.o.</item>
    </derivirana_varijabla>
  </DomainObject.Predmet.OstaliListFormatedWithAdress>
  <DomainObject.Predmet.OstaliListFormatedWithAdressOIB>
    <izvorni_sadrzaj>
      <item>MARKO FABEKOVEC, OIB 67085755736, Klake 74, 10435 Klake punomoćnik sudionika u postupku MLINO-VENT d.o.o.</item>
    </izvorni_sadrzaj>
    <derivirana_varijabla naziv="DomainObject.Predmet.OstaliListFormatedWithAdressOIB_1">
      <item>MARKO FABEKOVEC, OIB 67085755736, Klake 74, 10435 Klake punomoćnik sudionika u postupku MLINO-VENT d.o.o.</item>
    </derivirana_varijabla>
  </DomainObject.Predmet.OstaliListFormatedWithAdressOIB>
  <DomainObject.Predmet.OstaliListNazivFormated>
    <izvorni_sadrzaj>
      <item>MARKO FABEKOVEC</item>
    </izvorni_sadrzaj>
    <derivirana_varijabla naziv="DomainObject.Predmet.OstaliListNazivFormated_1">
      <item>MARKO FABEKOVEC</item>
    </derivirana_varijabla>
  </DomainObject.Predmet.OstaliListNazivFormated>
  <DomainObject.Predmet.OstaliListNazivFormatedOIB>
    <izvorni_sadrzaj>
      <item>MARKO FABEKOVEC, OIB 67085755736</item>
    </izvorni_sadrzaj>
    <derivirana_varijabla naziv="DomainObject.Predmet.OstaliListNazivFormatedOIB_1">
      <item>MARKO FABEKOVEC, OIB 67085755736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MLINO-VENT d.o.o.</izvorni_sadrzaj>
    <derivirana_varijabla naziv="DomainObject.Predmet.ProtustrankaIDrugi_1">MLINO-VENT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MLINO-VENT d.o.o., OIB 55568862210, Kladje, Prigorska 15, 10430 Samobor</izvorni_sadrzaj>
    <derivirana_varijabla naziv="DomainObject.Predmet.ProtustrankaIDrugiAdressOIB_1">MLINO-VENT d.o.o., OIB 55568862210, Kladje, Prigorska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MLINO-VENT d.o.o.</item>
      <item>MARKO FABEKOVEC</item>
    </izvorni_sadrzaj>
    <derivirana_varijabla naziv="DomainObject.Predmet.SudioniciListNaziv_1">
      <item>FINA Regionalni centar Zagreb</item>
      <item>MLINO-VENT d.o.o.</item>
      <item>MARKO FABEKOVEC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MLINO-VENT d.o.o., OIB 55568862210, Kladje, Prigorska 15,10430 Samobor</item>
      <item>MARKO FABEKOVEC, OIB 67085755736, Klake 74,10435 Klake</item>
    </izvorni_sadrzaj>
    <derivirana_varijabla naziv="DomainObject.Predmet.SudioniciListAdressOIB_1">
      <item>FINA Regionalni centar Zagreb, OIB 85821130368, Trg svibanjskih žrtava 1995. br. 1,10000 Zagreb</item>
      <item>MLINO-VENT d.o.o., OIB 55568862210, Kladje, Prigorska 15,10430 Samobor</item>
      <item>MARKO FABEKOVEC, OIB 67085755736, Klake 74,10435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55568862210</item>
      <item>, OIB 67085755736</item>
    </izvorni_sadrzaj>
    <derivirana_varijabla naziv="DomainObject.Predmet.SudioniciListNazivOIB_1">
      <item>, OIB 85821130368</item>
      <item>, OIB 55568862210</item>
      <item>, OIB 67085755736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1360</properties:Characters>
  <properties:Lines>48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2016-04-14T09:03:00Z</cp:lastPrinted>
  <dcterms:modified xmlns:xsi="http://www.w3.org/2001/XMLSchema-instance" xsi:type="dcterms:W3CDTF">2016-04-14T09:05:00Z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