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7be6" w14:paraId="0a67be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23726">
        <w:t>8651</w:t>
      </w:r>
      <w:r w:rsidR="008155EE">
        <w:t>/</w:t>
      </w:r>
      <w:r w:rsidR="00FE0CBF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5456">
        <w:t>19</w:t>
      </w:r>
      <w:r w:rsidR="009049E6">
        <w:t xml:space="preserve">. </w:t>
      </w:r>
      <w:r w:rsidR="002D5456">
        <w:t>veljače</w:t>
      </w:r>
      <w:r w:rsidR="009049E6">
        <w:t xml:space="preserve">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23726">
        <w:t>SAVEZ ZA KULTURU GRADA ZAGREBA, OIB: 79480505946, Šubićeva 55 II, 10 000 Zagreb</w:t>
      </w:r>
      <w:r w:rsidR="0066784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23726">
        <w:t>19.660,40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FE0CB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6FDB">
        <w:t>19. veljače</w:t>
      </w:r>
      <w:r w:rsidR="009049E6">
        <w:t xml:space="preserve">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5770F1">
        <w:t>, v.r.</w:t>
      </w:r>
    </w:p>
    <w:p w:rsidRDefault="005770F1" w:rsidP="001E4791" w:rsidR="005770F1">
      <w:pPr>
        <w:jc w:val="right"/>
      </w:pPr>
    </w:p>
    <w:p w:rsidRDefault="005770F1" w:rsidP="001E4791" w:rsidR="005770F1">
      <w:pPr>
        <w:jc w:val="right"/>
      </w:pPr>
    </w:p>
    <w:p w:rsidRDefault="005770F1" w:rsidP="00111BF6" w:rsidR="005770F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5770F1" w:rsidP="00111BF6" w:rsidR="005770F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5770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0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5456"/>
    <w:rsid w:val="00325398"/>
    <w:rsid w:val="0034257D"/>
    <w:rsid w:val="0038246E"/>
    <w:rsid w:val="00395B2E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23726"/>
    <w:rsid w:val="0053446F"/>
    <w:rsid w:val="00572798"/>
    <w:rsid w:val="005770F1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844"/>
    <w:rsid w:val="00667C87"/>
    <w:rsid w:val="00675610"/>
    <w:rsid w:val="0069482D"/>
    <w:rsid w:val="006A10DF"/>
    <w:rsid w:val="006A4BD0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CF3370"/>
    <w:rsid w:val="00D01B78"/>
    <w:rsid w:val="00D11C5E"/>
    <w:rsid w:val="00D66226"/>
    <w:rsid w:val="00D66A56"/>
    <w:rsid w:val="00DF6FDB"/>
    <w:rsid w:val="00E049BA"/>
    <w:rsid w:val="00E105FB"/>
    <w:rsid w:val="00EC3302"/>
    <w:rsid w:val="00ED6AA8"/>
    <w:rsid w:val="00EE67D1"/>
    <w:rsid w:val="00F034D3"/>
    <w:rsid w:val="00FA4F96"/>
    <w:rsid w:val="00FD78CF"/>
    <w:rsid w:val="00FE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0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0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0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0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0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0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0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0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8651</izvorni_sadrzaj>
    <derivirana_varijabla naziv="DomainObject.Predmet.Broj_1">8651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St-8651/2015</izvorni_sadrzaj>
    <derivirana_varijabla naziv="DomainObject.Predmet.OznakaBroj_1">St-8651/2015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ZA KULTURU GRADA ZAGREBA</izvorni_sadrzaj>
    <derivirana_varijabla naziv="DomainObject.Predmet.ProtustrankaFormated_1">  SAVEZ ZA KULTURU GRADA ZAGREBA</derivirana_varijabla>
  </DomainObject.Predmet.ProtustrankaFormated>
  <DomainObject.Predmet.ProtustrankaFormatedOIB>
    <izvorni_sadrzaj>  SAVEZ ZA KULTURU GRADA ZAGREBA, OIB 79480505946</izvorni_sadrzaj>
    <derivirana_varijabla naziv="DomainObject.Predmet.ProtustrankaFormatedOIB_1">  SAVEZ ZA KULTURU GRADA ZAGREBA, OIB 79480505946</derivirana_varijabla>
  </DomainObject.Predmet.ProtustrankaFormatedOIB>
  <DomainObject.Predmet.ProtustrankaFormatedWithAdress>
    <izvorni_sadrzaj> SAVEZ ZA KULTURU GRADA ZAGREBA, Šubićeva 55/II, 10000 Zagreb</izvorni_sadrzaj>
    <derivirana_varijabla naziv="DomainObject.Predmet.ProtustrankaFormatedWithAdress_1"> SAVEZ ZA KULTURU GRADA ZAGREBA, Šubićeva 55/II, 10000 Zagreb</derivirana_varijabla>
  </DomainObject.Predmet.ProtustrankaFormatedWithAdress>
  <DomainObject.Predmet.ProtustrankaFormatedWithAdressOIB>
    <izvorni_sadrzaj> SAVEZ ZA KULTURU GRADA ZAGREBA, OIB 79480505946, Šubićeva 55/II, 10000 Zagreb</izvorni_sadrzaj>
    <derivirana_varijabla naziv="DomainObject.Predmet.ProtustrankaFormatedWithAdressOIB_1"> SAVEZ ZA KULTURU GRADA ZAGREBA, OIB 79480505946, Šubićeva 55/II, 10000 Zagreb</derivirana_varijabla>
  </DomainObject.Predmet.ProtustrankaFormatedWithAdressOIB>
  <DomainObject.Predmet.ProtustrankaWithAdress>
    <izvorni_sadrzaj>SAVEZ ZA KULTURU GRADA ZAGREBA Šubićeva 55/II, 10000 Zagreb</izvorni_sadrzaj>
    <derivirana_varijabla naziv="DomainObject.Predmet.ProtustrankaWithAdress_1">SAVEZ ZA KULTURU GRADA ZAGREBA Šubićeva 55/II, 10000 Zagreb</derivirana_varijabla>
  </DomainObject.Predmet.ProtustrankaWithAdress>
  <DomainObject.Predmet.ProtustrankaWithAdressOIB>
    <izvorni_sadrzaj>SAVEZ ZA KULTURU GRADA ZAGREBA, OIB 79480505946, Šubićeva 55/II, 10000 Zagreb</izvorni_sadrzaj>
    <derivirana_varijabla naziv="DomainObject.Predmet.ProtustrankaWithAdressOIB_1">SAVEZ ZA KULTURU GRADA ZAGREBA, OIB 79480505946, Šubićeva 55/II, 10000 Zagreb</derivirana_varijabla>
  </DomainObject.Predmet.ProtustrankaWithAdressOIB>
  <DomainObject.Predmet.ProtustrankaNazivFormated>
    <izvorni_sadrzaj>SAVEZ ZA KULTURU GRADA ZAGREBA</izvorni_sadrzaj>
    <derivirana_varijabla naziv="DomainObject.Predmet.ProtustrankaNazivFormated_1">SAVEZ ZA KULTURU GRADA ZAGREBA</derivirana_varijabla>
  </DomainObject.Predmet.ProtustrankaNazivFormated>
  <DomainObject.Predmet.ProtustrankaNazivFormatedOIB>
    <izvorni_sadrzaj>SAVEZ ZA KULTURU GRADA ZAGREBA, OIB 79480505946</izvorni_sadrzaj>
    <derivirana_varijabla naziv="DomainObject.Predmet.ProtustrankaNazivFormatedOIB_1">SAVEZ ZA KULTURU GRADA ZAGREBA, OIB 79480505946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ZA KULTURU GRADA ZAGREBA</item>
    </izvorni_sadrzaj>
    <derivirana_varijabla naziv="DomainObject.Predmet.ProtuStrankaListFormated_1">
      <item>SAVEZ ZA KULTURU GRADA ZAGREBA</item>
    </derivirana_varijabla>
  </DomainObject.Predmet.ProtuStrankaListFormated>
  <DomainObject.Predmet.ProtuStrankaListFormatedOIB>
    <izvorni_sadrzaj>
      <item>SAVEZ ZA KULTURU GRADA ZAGREBA, OIB 79480505946</item>
    </izvorni_sadrzaj>
    <derivirana_varijabla naziv="DomainObject.Predmet.ProtuStrankaListFormatedOIB_1">
      <item>SAVEZ ZA KULTURU GRADA ZAGREBA, OIB 79480505946</item>
    </derivirana_varijabla>
  </DomainObject.Predmet.ProtuStrankaListFormatedOIB>
  <DomainObject.Predmet.ProtuStrankaListFormatedWithAdress>
    <izvorni_sadrzaj>
      <item>SAVEZ ZA KULTURU GRADA ZAGREBA, Šubićeva 55/II, 10000 Zagreb</item>
    </izvorni_sadrzaj>
    <derivirana_varijabla naziv="DomainObject.Predmet.ProtuStrankaListFormatedWithAdress_1">
      <item>SAVEZ ZA KULTURU GRADA ZAGREBA, Šubićeva 55/II, 10000 Zagreb</item>
    </derivirana_varijabla>
  </DomainObject.Predmet.ProtuStrankaListFormatedWithAdress>
  <DomainObject.Predmet.ProtuStrankaListFormatedWithAdressOIB>
    <izvorni_sadrzaj>
      <item>SAVEZ ZA KULTURU GRADA ZAGREBA, OIB 79480505946, Šubićeva 55/II, 10000 Zagreb</item>
    </izvorni_sadrzaj>
    <derivirana_varijabla naziv="DomainObject.Predmet.ProtuStrankaListFormatedWithAdressOIB_1">
      <item>SAVEZ ZA KULTURU GRADA ZAGREBA, OIB 79480505946, Šubićeva 55/II, 10000 Zagreb</item>
    </derivirana_varijabla>
  </DomainObject.Predmet.ProtuStrankaListFormatedWithAdressOIB>
  <DomainObject.Predmet.ProtuStrankaListNazivFormated>
    <izvorni_sadrzaj>
      <item>SAVEZ ZA KULTURU GRADA ZAGREBA</item>
    </izvorni_sadrzaj>
    <derivirana_varijabla naziv="DomainObject.Predmet.ProtuStrankaListNazivFormated_1">
      <item>SAVEZ ZA KULTURU GRADA ZAGREBA</item>
    </derivirana_varijabla>
  </DomainObject.Predmet.ProtuStrankaListNazivFormated>
  <DomainObject.Predmet.ProtuStrankaListNazivFormatedOIB>
    <izvorni_sadrzaj>
      <item>SAVEZ ZA KULTURU GRADA ZAGREBA, OIB 79480505946</item>
    </izvorni_sadrzaj>
    <derivirana_varijabla naziv="DomainObject.Predmet.ProtuStrankaListNazivFormatedOIB_1">
      <item>SAVEZ ZA KULTURU GRADA ZAGREBA, OIB 79480505946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ZA KULTURU GRADA ZAGREBA</izvorni_sadrzaj>
    <derivirana_varijabla naziv="DomainObject.Predmet.ProtustrankaIDrugi_1">SAVEZ ZA KULTURU GRADA ZAGREBA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SAVEZ ZA KULTURU GRADA ZAGREBA, OIB 79480505946, Šubićeva 55/II, 10000 Zagreb</izvorni_sadrzaj>
    <derivirana_varijabla naziv="DomainObject.Predmet.ProtustrankaIDrugiAdressOIB_1">SAVEZ ZA KULTURU GRADA ZAGREBA, OIB 79480505946, Šubićeva 55/II,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ZA KULTURU GRADA ZAGREBA</item>
    </izvorni_sadrzaj>
    <derivirana_varijabla naziv="DomainObject.Predmet.SudioniciListNaziv_1">
      <item>FINA Regionalni centar Zagreb</item>
      <item>SAVEZ ZA KULTURU GRADA ZAGREBA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SAVEZ ZA KULTURU GRADA ZAGREBA, OIB 79480505946, Šubićeva 55/II,10000 Zagreb</item>
    </izvorni_sadrzaj>
    <derivirana_varijabla naziv="DomainObject.Predmet.SudioniciListAdressOIB_1">
      <item>FINA Regionalni centar Zagreb, OIB 85821130368, Trg svibanjskih žrtava 1995. br. 1,10000 Zagreb</item>
      <item>SAVEZ ZA KULTURU GRADA ZAGREBA, OIB 79480505946, Šubićeva 55/II,10000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79480505946</item>
    </izvorni_sadrzaj>
    <derivirana_varijabla naziv="DomainObject.Predmet.SudioniciListNazivOIB_1">
      <item>, OIB 85821130368</item>
      <item>, OIB 79480505946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1347</properties:Characters>
  <properties:Lines>45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2016-02-23T12:31:00Z</cp:lastPrinted>
  <dcterms:modified xmlns:xsi="http://www.w3.org/2001/XMLSchema-instance" xsi:type="dcterms:W3CDTF">2016-02-23T12:32:00Z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