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79144" w14:paraId="b879144" w:rsidRDefault="00B0381B" w:rsidP="00B0381B" w:rsidR="00B0381B" w:rsidRPr="00911A1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381B" w:rsidP="00B0381B" w:rsidR="00B0381B" w:rsidRPr="00483F5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483F5C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B0381B" w:rsidP="00B0381B" w:rsidR="00B0381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483F5C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B0381B" w:rsidP="00B0381B" w:rsidR="00B0381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0381B" w:rsidP="00B0381B" w:rsidR="00B0381B" w:rsidRPr="00483F5C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B0381B" w:rsidP="00B0381B" w:rsidR="00B0381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0381B" w:rsidP="00B0381B" w:rsidR="00B0381B" w:rsidRPr="005D578C">
      <w:pPr>
        <w:jc w:val="center"/>
        <w:rPr>
          <w:rFonts w:cs="Times New Roman" w:eastAsia="Times New Roman"/>
          <w:szCs w:val="24"/>
        </w:rPr>
      </w:pPr>
    </w:p>
    <w:p w:rsidRDefault="00B0381B" w:rsidP="00B0381B" w:rsidR="00B0381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0381B" w:rsidP="00B0381B" w:rsidR="00B0381B" w:rsidRPr="005D578C">
      <w:pPr>
        <w:rPr>
          <w:rFonts w:cs="Times New Roman" w:eastAsia="Times New Roman"/>
          <w:szCs w:val="24"/>
        </w:rPr>
      </w:pPr>
    </w:p>
    <w:p w:rsidRDefault="00B0381B" w:rsidP="00B0381B" w:rsidR="00B0381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483F5C" w:rsidRPr="00EC7048">
        <w:rPr>
          <w:iCs/>
        </w:rPr>
        <w:t>na temelju prijedloga sudske savjetnice Mihaele Kaligari,</w:t>
      </w:r>
      <w:r w:rsidR="00483F5C">
        <w:rPr>
          <w:i/>
          <w:iCs/>
        </w:rPr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ARGUTUS d. o. o. Pula, Divkovićeva 2, OIB 53411347241, MBS 040172190,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911A1C">
        <w:rPr>
          <w:rFonts w:cs="Times New Roman" w:eastAsia="Times New Roman"/>
          <w:szCs w:val="24"/>
        </w:rPr>
        <w:t xml:space="preserve">5. travnja </w:t>
      </w:r>
      <w:r>
        <w:rPr>
          <w:rFonts w:cs="Times New Roman" w:eastAsia="Times New Roman"/>
          <w:szCs w:val="24"/>
        </w:rPr>
        <w:t>2016.</w:t>
      </w:r>
    </w:p>
    <w:p w:rsidRDefault="00B0381B" w:rsidP="00B0381B" w:rsidR="00B0381B" w:rsidRPr="005D578C">
      <w:pPr>
        <w:rPr>
          <w:rFonts w:cs="Times New Roman" w:eastAsia="Times New Roman"/>
          <w:szCs w:val="24"/>
        </w:rPr>
      </w:pPr>
    </w:p>
    <w:p w:rsidRDefault="00B0381B" w:rsidP="00B0381B" w:rsidR="00B0381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0381B" w:rsidP="00B0381B" w:rsidR="00B0381B" w:rsidRPr="005D578C">
      <w:pPr>
        <w:rPr>
          <w:rFonts w:cs="Times New Roman" w:eastAsia="Times New Roman"/>
          <w:szCs w:val="24"/>
        </w:rPr>
      </w:pPr>
    </w:p>
    <w:p w:rsidRDefault="00B0381B" w:rsidP="00B0381B" w:rsidR="00B0381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ARGUTUS d. o. o. Pula, Divkovićeva 2,</w:t>
      </w:r>
      <w:r w:rsidR="00483F5C">
        <w:rPr>
          <w:rFonts w:cs="Times New Roman" w:eastAsia="Times New Roman"/>
          <w:szCs w:val="24"/>
        </w:rPr>
        <w:t xml:space="preserve"> OIB 53411347241, MBS 040172190</w:t>
      </w:r>
      <w:r>
        <w:rPr>
          <w:rFonts w:cs="Times New Roman" w:eastAsia="Times New Roman"/>
          <w:szCs w:val="24"/>
        </w:rPr>
        <w:t>.</w:t>
      </w:r>
    </w:p>
    <w:p w:rsidRDefault="00B0381B" w:rsidP="00B0381B" w:rsidR="00B0381B" w:rsidRPr="005D578C">
      <w:pPr>
        <w:rPr>
          <w:rFonts w:cs="Times New Roman" w:eastAsia="Times New Roman"/>
          <w:szCs w:val="24"/>
        </w:rPr>
      </w:pPr>
    </w:p>
    <w:p w:rsidRDefault="00B0381B" w:rsidP="00B0381B" w:rsidR="00B0381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B0381B">
        <w:rPr>
          <w:rFonts w:cs="Times New Roman" w:eastAsia="Times New Roman"/>
          <w:szCs w:val="20"/>
        </w:rPr>
        <w:t>Nikola Delić iz Pule, Kranjčevićeva 16, OIB 58474163165</w:t>
      </w:r>
      <w:r>
        <w:rPr>
          <w:rFonts w:cs="Times New Roman" w:eastAsia="Times New Roman"/>
          <w:szCs w:val="20"/>
        </w:rPr>
        <w:t>.</w:t>
      </w:r>
    </w:p>
    <w:p w:rsidRDefault="00B0381B" w:rsidP="00B0381B" w:rsidR="00B0381B">
      <w:pPr>
        <w:rPr>
          <w:rFonts w:cs="Times New Roman" w:eastAsia="Times New Roman"/>
          <w:szCs w:val="20"/>
        </w:rPr>
      </w:pPr>
    </w:p>
    <w:p w:rsidRDefault="00B0381B" w:rsidP="00B0381B" w:rsidR="00B0381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ARGUTUS d. o. o. Pula, Divkovićeva 2, OIB 53411347241, MBS 040172190.</w:t>
      </w:r>
    </w:p>
    <w:p w:rsidRDefault="00B0381B" w:rsidP="00B0381B" w:rsidR="00B0381B">
      <w:pPr>
        <w:ind w:firstLine="709"/>
        <w:rPr>
          <w:rFonts w:cs="Times New Roman" w:eastAsia="Times New Roman"/>
          <w:szCs w:val="24"/>
        </w:rPr>
      </w:pPr>
    </w:p>
    <w:p w:rsidRDefault="00B0381B" w:rsidP="00B0381B" w:rsidR="00B0381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ARGUTUS d. o. o. Pula, Divkovićeva 2, OIB 53411347241, MBS 040172190.</w:t>
      </w:r>
    </w:p>
    <w:p w:rsidRDefault="00B0381B" w:rsidP="00B0381B" w:rsidR="00B0381B" w:rsidRPr="005D578C">
      <w:pPr>
        <w:rPr>
          <w:rFonts w:cs="Times New Roman" w:eastAsia="Times New Roman"/>
          <w:szCs w:val="24"/>
        </w:rPr>
      </w:pPr>
    </w:p>
    <w:p w:rsidRDefault="00B0381B" w:rsidP="00B0381B" w:rsidR="00B0381B">
      <w:pPr>
        <w:jc w:val="center"/>
        <w:rPr>
          <w:rFonts w:eastAsiaTheme="minorHAnsi"/>
          <w:lang w:eastAsia="en-US"/>
        </w:rPr>
      </w:pPr>
    </w:p>
    <w:p w:rsidRDefault="00B0381B" w:rsidP="00B0381B" w:rsidR="00B0381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0381B" w:rsidP="00B0381B" w:rsidR="00B0381B">
      <w:pPr>
        <w:ind w:firstLine="708"/>
        <w:rPr>
          <w:rFonts w:cs="Times New Roman" w:eastAsia="Times New Roman"/>
          <w:szCs w:val="24"/>
        </w:rPr>
      </w:pPr>
    </w:p>
    <w:p w:rsidRDefault="00B0381B" w:rsidP="00B0381B" w:rsidR="00B0381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ARGUTUS d. o. o. Pula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St-1073/2015-3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B0381B" w:rsidP="00B0381B" w:rsidR="00B0381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B0381B" w:rsidP="00B0381B" w:rsidR="00B0381B" w:rsidRPr="005D578C">
      <w:pPr>
        <w:rPr>
          <w:rFonts w:cs="Times New Roman" w:eastAsia="Times New Roman"/>
          <w:szCs w:val="24"/>
        </w:rPr>
      </w:pPr>
    </w:p>
    <w:p w:rsidRDefault="00B0381B" w:rsidP="00B0381B" w:rsidR="00B0381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11A1C">
        <w:rPr>
          <w:rFonts w:cs="Times New Roman" w:eastAsia="Times New Roman"/>
          <w:szCs w:val="24"/>
        </w:rPr>
        <w:t xml:space="preserve">5. travnja </w:t>
      </w:r>
      <w:r>
        <w:rPr>
          <w:rFonts w:cs="Times New Roman" w:eastAsia="Times New Roman"/>
          <w:szCs w:val="24"/>
        </w:rPr>
        <w:t>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0381B" w:rsidP="00B0381B" w:rsidR="00B0381B">
      <w:pPr>
        <w:rPr>
          <w:rFonts w:cs="Times New Roman" w:eastAsia="Times New Roman"/>
          <w:szCs w:val="24"/>
        </w:rPr>
      </w:pPr>
    </w:p>
    <w:p w:rsidRDefault="00B0381B" w:rsidP="00B0381B" w:rsidR="00B0381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B0381B" w:rsidP="00B0381B" w:rsidR="00B0381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573EA7">
        <w:rPr>
          <w:rFonts w:cs="Times New Roman" w:eastAsia="Times New Roman"/>
          <w:szCs w:val="24"/>
        </w:rPr>
        <w:t>, v. r.</w:t>
      </w:r>
    </w:p>
    <w:p w:rsidRDefault="00B0381B" w:rsidP="00B0381B" w:rsidR="00B0381B">
      <w:pPr>
        <w:jc w:val="left"/>
        <w:rPr>
          <w:rFonts w:cs="Times New Roman" w:eastAsia="Times New Roman"/>
          <w:szCs w:val="24"/>
        </w:rPr>
      </w:pPr>
    </w:p>
    <w:p w:rsidRDefault="00B0381B" w:rsidP="00B0381B" w:rsidR="00B0381B" w:rsidRPr="005D578C">
      <w:pPr>
        <w:jc w:val="left"/>
        <w:rPr>
          <w:rFonts w:cs="Times New Roman" w:eastAsia="Times New Roman"/>
          <w:szCs w:val="24"/>
        </w:rPr>
      </w:pPr>
    </w:p>
    <w:p w:rsidRDefault="002A4C3F" w:rsidP="002A4C3F" w:rsidR="002A4C3F" w:rsidRPr="002A4C3F">
      <w:pPr>
        <w:jc w:val="left"/>
        <w:rPr>
          <w:iCs/>
        </w:rPr>
      </w:pPr>
      <w:r w:rsidRPr="002A4C3F">
        <w:rPr>
          <w:iCs/>
        </w:rPr>
        <w:t>UPUTA O PRAVNOM LIJEKU</w:t>
      </w:r>
    </w:p>
    <w:p w:rsidRDefault="002A4C3F" w:rsidP="002A4C3F" w:rsidR="002A4C3F" w:rsidRPr="002A4C3F">
      <w:pPr>
        <w:ind w:firstLine="708"/>
        <w:rPr>
          <w:iCs/>
        </w:rPr>
      </w:pPr>
      <w:r w:rsidRPr="002A4C3F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2A4C3F" w:rsidP="002A4C3F" w:rsidR="002A4C3F" w:rsidRPr="002A4C3F">
      <w:pPr>
        <w:rPr>
          <w:iCs/>
        </w:rPr>
      </w:pPr>
      <w:r w:rsidRPr="002A4C3F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B0381B" w:rsidP="00B0381B" w:rsidR="00B0381B">
      <w:pPr>
        <w:rPr>
          <w:rFonts w:cs="Times New Roman" w:eastAsia="Times New Roman"/>
          <w:szCs w:val="24"/>
        </w:rPr>
      </w:pPr>
    </w:p>
    <w:p w:rsidRDefault="00B0381B" w:rsidP="00B0381B" w:rsidR="00B0381B" w:rsidRPr="005D578C">
      <w:pPr>
        <w:rPr>
          <w:rFonts w:cs="Times New Roman" w:eastAsia="Times New Roman"/>
          <w:szCs w:val="24"/>
        </w:rPr>
      </w:pPr>
    </w:p>
    <w:p w:rsidRDefault="00B0381B" w:rsidP="00B0381B" w:rsidR="00B0381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0381B" w:rsidP="00B0381B" w:rsidR="00B038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B0381B" w:rsidP="00B0381B" w:rsidR="00B038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ARGUTUS d. o. o. Pula, Divkovićeva 2, </w:t>
      </w:r>
    </w:p>
    <w:p w:rsidRDefault="00B0381B" w:rsidP="00B0381B" w:rsidR="00B038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 ovlaštene za zastupanje dužnika – Boris Benčić i Danijel Benčić, oba na adresi Žminj, Benčići, Benčići 12,</w:t>
      </w:r>
    </w:p>
    <w:p w:rsidRDefault="00B0381B" w:rsidP="00B0381B" w:rsidR="00B0381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B0381B" w:rsidP="00B0381B" w:rsidR="00B038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B0381B" w:rsidP="00B0381B" w:rsidR="00B0381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 iz Pule, Kranjčevićeva 16, </w:t>
      </w:r>
    </w:p>
    <w:p w:rsidRDefault="00B0381B" w:rsidP="00B0381B" w:rsidR="00B0381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B0381B" w:rsidP="00B0381B" w:rsidR="00B038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B0381B" w:rsidP="00B0381B" w:rsidR="00B038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B0381B" w:rsidP="00B0381B" w:rsidR="00B0381B"/>
    <w:p w:rsidRDefault="00B0381B" w:rsidP="00B0381B" w:rsidR="00B0381B"/>
    <w:p w:rsidRDefault="00B0381B" w:rsidP="00B0381B" w:rsidR="00B0381B"/>
    <w:p w:rsidRDefault="00B0381B" w:rsidP="00B0381B" w:rsidR="00B0381B"/>
    <w:p w:rsidRDefault="00B0381B" w:rsidP="00B0381B" w:rsidR="00B0381B"/>
    <w:p w:rsidRDefault="00B0381B" w:rsidP="00B0381B" w:rsidR="00B0381B"/>
    <w:p w:rsidRDefault="00B0381B" w:rsidP="00B0381B" w:rsidR="00B0381B"/>
    <w:p w:rsidRDefault="00B0381B" w:rsidP="00B0381B" w:rsidR="00B0381B"/>
    <w:p w:rsidRDefault="00B0381B" w:rsidP="00B0381B" w:rsidR="00B0381B"/>
    <w:p w:rsidRDefault="00B0381B" w:rsidP="00B0381B" w:rsidR="00B0381B"/>
    <w:p w:rsidRDefault="00B0381B" w:rsidP="00B0381B" w:rsidR="00B0381B"/>
    <w:p w:rsidRDefault="00B0381B" w:rsidP="00B0381B" w:rsidR="00B0381B"/>
    <w:p w:rsidRDefault="00B0381B" w:rsidP="00B0381B" w:rsidR="00B0381B"/>
    <w:p w:rsidRDefault="00B0381B" w:rsidP="00B0381B" w:rsidR="00B0381B"/>
    <w:p w:rsidRDefault="004F5027" w:rsidR="004F5027"/>
    <w:sectPr w:rsidSect="0026233F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381B" w:rsidP="00B0381B" w:rsidR="00B0381B">
      <w:r>
        <w:separator/>
      </w:r>
    </w:p>
  </w:endnote>
  <w:endnote w:id="0" w:type="continuationSeparator">
    <w:p w:rsidRDefault="00B0381B" w:rsidP="00B0381B" w:rsidR="00B038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381B" w:rsidP="00B0381B" w:rsidR="00B0381B">
      <w:r>
        <w:separator/>
      </w:r>
    </w:p>
  </w:footnote>
  <w:footnote w:id="0" w:type="continuationSeparator">
    <w:p w:rsidRDefault="00B0381B" w:rsidP="00B0381B" w:rsidR="00B038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381B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73EA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St-1073/2015-5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381B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St-1073/2015-5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183B"/>
    <w:rsid w:val="002A4C3F"/>
    <w:rsid w:val="00483F5C"/>
    <w:rsid w:val="004B5C9D"/>
    <w:rsid w:val="004F5027"/>
    <w:rsid w:val="00573EA7"/>
    <w:rsid w:val="0088183B"/>
    <w:rsid w:val="00911A1C"/>
    <w:rsid w:val="00B0381B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381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0381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0381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038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381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38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381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3E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3EA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73EA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73EA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73EA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381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0381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0381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038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381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38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381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3E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3EA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73EA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73EA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73EA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3123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1073</izvorni_sadrzaj>
    <derivirana_varijabla naziv="DomainObject.Predmet.Broj_1">1073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St-1073/2015</izvorni_sadrzaj>
    <derivirana_varijabla naziv="DomainObject.Predmet.OznakaBroj_1">St-1073/2015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ARGUTUS d.o.o. PULA</izvorni_sadrzaj>
    <derivirana_varijabla naziv="DomainObject.Predmet.ProtustrankaFormated_1">  ARGUTUS d.o.o. PULA</derivirana_varijabla>
  </DomainObject.Predmet.ProtustrankaFormated>
  <DomainObject.Predmet.ProtustrankaFormatedOIB>
    <izvorni_sadrzaj>  ARGUTUS d.o.o. PULA, OIB 53411347241</izvorni_sadrzaj>
    <derivirana_varijabla naziv="DomainObject.Predmet.ProtustrankaFormatedOIB_1">  ARGUTUS d.o.o. PULA, OIB 53411347241</derivirana_varijabla>
  </DomainObject.Predmet.ProtustrankaFormatedOIB>
  <DomainObject.Predmet.ProtustrankaFormatedWithAdress>
    <izvorni_sadrzaj> ARGUTUS d.o.o. PULA, Divkovićeva 2, 52100 Pula</izvorni_sadrzaj>
    <derivirana_varijabla naziv="DomainObject.Predmet.ProtustrankaFormatedWithAdress_1"> ARGUTUS d.o.o. PULA, Divkovićeva 2, 52100 Pula</derivirana_varijabla>
  </DomainObject.Predmet.ProtustrankaFormatedWithAdress>
  <DomainObject.Predmet.ProtustrankaFormatedWithAdressOIB>
    <izvorni_sadrzaj> ARGUTUS d.o.o. PULA, OIB 53411347241, Divkovićeva 2, 52100 Pula</izvorni_sadrzaj>
    <derivirana_varijabla naziv="DomainObject.Predmet.ProtustrankaFormatedWithAdressOIB_1"> ARGUTUS d.o.o. PULA, OIB 53411347241, Divkovićeva 2, 52100 Pula</derivirana_varijabla>
  </DomainObject.Predmet.ProtustrankaFormatedWithAdressOIB>
  <DomainObject.Predmet.ProtustrankaWithAdress>
    <izvorni_sadrzaj>ARGUTUS d.o.o. PULA Divkovićeva 2, 52100 Pula</izvorni_sadrzaj>
    <derivirana_varijabla naziv="DomainObject.Predmet.ProtustrankaWithAdress_1">ARGUTUS d.o.o. PULA Divkovićeva 2, 52100 Pula</derivirana_varijabla>
  </DomainObject.Predmet.ProtustrankaWithAdress>
  <DomainObject.Predmet.ProtustrankaWithAdressOIB>
    <izvorni_sadrzaj>ARGUTUS d.o.o. PULA, OIB 53411347241, Divkovićeva 2, 52100 Pula</izvorni_sadrzaj>
    <derivirana_varijabla naziv="DomainObject.Predmet.ProtustrankaWithAdressOIB_1">ARGUTUS d.o.o. PULA, OIB 53411347241, Divkovićeva 2, 52100 Pula</derivirana_varijabla>
  </DomainObject.Predmet.ProtustrankaWithAdressOIB>
  <DomainObject.Predmet.ProtustrankaNazivFormated>
    <izvorni_sadrzaj>ARGUTUS d.o.o. PULA</izvorni_sadrzaj>
    <derivirana_varijabla naziv="DomainObject.Predmet.ProtustrankaNazivFormated_1">ARGUTUS d.o.o. PULA</derivirana_varijabla>
  </DomainObject.Predmet.ProtustrankaNazivFormated>
  <DomainObject.Predmet.ProtustrankaNazivFormatedOIB>
    <izvorni_sadrzaj>ARGUTUS d.o.o. PULA, OIB 53411347241</izvorni_sadrzaj>
    <derivirana_varijabla naziv="DomainObject.Predmet.ProtustrankaNazivFormatedOIB_1">ARGUTUS d.o.o. PULA, OIB 53411347241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114314.41</izvorni_sadrzaj>
    <derivirana_varijabla naziv="DomainObject.Predmet.TrenutnaVrijednost_1">114314.41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ARGUTUS d.o.o. PULA</item>
    </izvorni_sadrzaj>
    <derivirana_varijabla naziv="DomainObject.Predmet.ProtuStrankaListFormated_1">
      <item>ARGUTUS d.o.o. PULA</item>
    </derivirana_varijabla>
  </DomainObject.Predmet.ProtuStrankaListFormated>
  <DomainObject.Predmet.ProtuStrankaListFormatedOIB>
    <izvorni_sadrzaj>
      <item>ARGUTUS d.o.o. PULA, OIB 53411347241</item>
    </izvorni_sadrzaj>
    <derivirana_varijabla naziv="DomainObject.Predmet.ProtuStrankaListFormatedOIB_1">
      <item>ARGUTUS d.o.o. PULA, OIB 53411347241</item>
    </derivirana_varijabla>
  </DomainObject.Predmet.ProtuStrankaListFormatedOIB>
  <DomainObject.Predmet.ProtuStrankaListFormatedWithAdress>
    <izvorni_sadrzaj>
      <item>ARGUTUS d.o.o. PULA, Divkovićeva 2, 52100 Pula</item>
    </izvorni_sadrzaj>
    <derivirana_varijabla naziv="DomainObject.Predmet.ProtuStrankaListFormatedWithAdress_1">
      <item>ARGUTUS d.o.o. PULA, Divkovićeva 2, 52100 Pula</item>
    </derivirana_varijabla>
  </DomainObject.Predmet.ProtuStrankaListFormatedWithAdress>
  <DomainObject.Predmet.ProtuStrankaListFormatedWithAdressOIB>
    <izvorni_sadrzaj>
      <item>ARGUTUS d.o.o. PULA, OIB 53411347241, Divkovićeva 2, 52100 Pula</item>
    </izvorni_sadrzaj>
    <derivirana_varijabla naziv="DomainObject.Predmet.ProtuStrankaListFormatedWithAdressOIB_1">
      <item>ARGUTUS d.o.o. PULA, OIB 53411347241, Divkovićeva 2, 52100 Pula</item>
    </derivirana_varijabla>
  </DomainObject.Predmet.ProtuStrankaListFormatedWithAdressOIB>
  <DomainObject.Predmet.ProtuStrankaListNazivFormated>
    <izvorni_sadrzaj>
      <item>ARGUTUS d.o.o. PULA</item>
    </izvorni_sadrzaj>
    <derivirana_varijabla naziv="DomainObject.Predmet.ProtuStrankaListNazivFormated_1">
      <item>ARGUTUS d.o.o. PULA</item>
    </derivirana_varijabla>
  </DomainObject.Predmet.ProtuStrankaListNazivFormated>
  <DomainObject.Predmet.ProtuStrankaListNazivFormatedOIB>
    <izvorni_sadrzaj>
      <item>ARGUTUS d.o.o. PULA, OIB 53411347241</item>
    </izvorni_sadrzaj>
    <derivirana_varijabla naziv="DomainObject.Predmet.ProtuStrankaListNazivFormatedOIB_1">
      <item>ARGUTUS d.o.o. PULA, OIB 53411347241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ARGUTUS d.o.o. PULA</izvorni_sadrzaj>
    <derivirana_varijabla naziv="DomainObject.Predmet.ProtustrankaIDrugi_1">ARGUTUS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ARGUTUS d.o.o. PULA, OIB 53411347241, Divkovićeva 2, 52100 Pula</izvorni_sadrzaj>
    <derivirana_varijabla naziv="DomainObject.Predmet.ProtustrankaIDrugiAdressOIB_1">ARGUTUS d.o.o. PULA, OIB 53411347241, Divkovićeva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ARGUTUS d.o.o. PULA</item>
    </izvorni_sadrzaj>
    <derivirana_varijabla naziv="DomainObject.Predmet.SudioniciListNaziv_1">
      <item>FINANCIJSKA AGENCIJA, RC RIJEKA, PODRUŽNICA PULA, PULA</item>
      <item>ARGUTUS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ARGUTUS d.o.o. PULA, OIB 53411347241, Divkovićeva 2,52100 Pula</item>
    </izvorni_sadrzaj>
    <derivirana_varijabla naziv="DomainObject.Predmet.SudioniciListAdressOIB_1">
      <item>FINANCIJSKA AGENCIJA, RC RIJEKA, PODRUŽNICA PULA, PULA, OIB 85821130368, Giardini 5,52100 Pula</item>
      <item>ARGUTUS d.o.o. PULA, OIB 53411347241, Divkovićeva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53411347241</item>
    </izvorni_sadrzaj>
    <derivirana_varijabla naziv="DomainObject.Predmet.SudioniciListNazivOIB_1">
      <item>, OIB 85821130368</item>
      <item>, OIB 53411347241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3047</properties:Characters>
  <properties:Lines>91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2016-03-23T07:52:00Z</dcterms:created>
  <dc:creator>Mihaela Kaligari</dc:creator>
  <dc:description/>
  <cp:keywords/>
  <cp:lastModifiedBy>Jasmina Matika</cp:lastModifiedBy>
  <cp:lastPrinted>2016-04-05T05:50:00Z</cp:lastPrinted>
  <dcterms:modified xmlns:xsi="http://www.w3.org/2001/XMLSchema-instance" xsi:type="dcterms:W3CDTF">2016-04-05T11:33:00Z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