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f110" w14:paraId="797f110" w:rsidRDefault="00C701B8" w:rsidP="00C701B8" w:rsidR="00C701B8" w:rsidRPr="00A20A09">
      <w:pPr>
        <w15:collapsed w:val="false"/>
      </w:pPr>
      <w:bookmarkStart w:name="_GoBack" w:id="0"/>
      <w:bookmarkEnd w:id="0"/>
      <w:r w:rsidRPr="00A20A09">
        <w:t xml:space="preserve">             </w:t>
      </w:r>
      <w:r w:rsidR="000E31E0" w:rsidRPr="00A20A09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0A09">
        <w:t xml:space="preserve">                                                            </w:t>
      </w:r>
    </w:p>
    <w:p w:rsidRDefault="00C701B8" w:rsidP="00C701B8" w:rsidR="00C701B8" w:rsidRPr="00A20A09">
      <w:r w:rsidRPr="00A20A09">
        <w:t xml:space="preserve">REPUBLIKA HRVATSKA </w:t>
      </w:r>
      <w:r w:rsidRPr="00A20A09">
        <w:tab/>
      </w:r>
      <w:r w:rsidRPr="00A20A09">
        <w:tab/>
      </w:r>
      <w:r w:rsidRPr="00A20A09">
        <w:tab/>
      </w:r>
      <w:r w:rsidRPr="00A20A09">
        <w:tab/>
      </w:r>
      <w:r w:rsidRPr="00A20A09">
        <w:tab/>
      </w:r>
    </w:p>
    <w:p w:rsidRDefault="00C701B8" w:rsidP="00C701B8" w:rsidR="00C701B8" w:rsidRPr="00A20A09">
      <w:r w:rsidRPr="00A20A09">
        <w:t>TRGOVAČKI SUD U PAZINU</w:t>
      </w:r>
    </w:p>
    <w:p w:rsidRDefault="00C701B8" w:rsidP="00C701B8" w:rsidR="00C701B8" w:rsidRPr="00A20A09">
      <w:r w:rsidRPr="00A20A09">
        <w:t xml:space="preserve">52000 PAZIN, Dršćevka 1 </w:t>
      </w:r>
      <w:r w:rsidRPr="00A20A09">
        <w:tab/>
      </w:r>
      <w:r w:rsidRPr="00A20A09">
        <w:tab/>
      </w:r>
      <w:r w:rsidRPr="00A20A09">
        <w:tab/>
      </w:r>
      <w:r w:rsidRPr="00A20A09">
        <w:tab/>
      </w:r>
      <w:r w:rsidRPr="00A20A09">
        <w:tab/>
        <w:t xml:space="preserve">       </w:t>
      </w:r>
    </w:p>
    <w:p w:rsidRDefault="00C701B8" w:rsidP="00C701B8" w:rsidR="00C701B8" w:rsidRPr="00A20A09">
      <w:pPr>
        <w:jc w:val="both"/>
      </w:pPr>
      <w:r w:rsidRPr="00A20A09">
        <w:tab/>
      </w:r>
    </w:p>
    <w:p w:rsidRDefault="00C701B8" w:rsidP="00C701B8" w:rsidR="00C701B8" w:rsidRPr="00A20A09">
      <w:pPr>
        <w:jc w:val="center"/>
      </w:pPr>
      <w:r w:rsidRPr="00A20A09">
        <w:t>R E P U B L I K A  H R V A T S K A</w:t>
      </w:r>
    </w:p>
    <w:p w:rsidRDefault="00C701B8" w:rsidP="00C701B8" w:rsidR="00C701B8" w:rsidRPr="00A20A09"/>
    <w:p w:rsidRDefault="00C701B8" w:rsidP="00C701B8" w:rsidR="00C701B8" w:rsidRPr="00A20A09">
      <w:pPr>
        <w:jc w:val="center"/>
      </w:pPr>
      <w:r w:rsidRPr="00A20A09">
        <w:t>R J E Š E NJ E</w:t>
      </w:r>
    </w:p>
    <w:p w:rsidRDefault="00C701B8" w:rsidP="00C701B8" w:rsidR="00C701B8" w:rsidRPr="00A20A09"/>
    <w:p w:rsidRDefault="00C701B8" w:rsidP="000C1770" w:rsidR="000C1770" w:rsidRPr="00A20A09">
      <w:pPr>
        <w:jc w:val="both"/>
      </w:pPr>
      <w:r w:rsidRPr="00A20A09">
        <w:tab/>
      </w:r>
      <w:r w:rsidR="000C1770" w:rsidRPr="00A20A09">
        <w:t xml:space="preserve">Trgovački sud u Pazinu, po stečajnom sucu Ivanu Dujiću, po prijedlogu predlagatelja Financijske agencije, RC Rijeka, Podružnica Pula, Giardini 5, OIB: 85821130368, za otvaranje stečajnog postupka nad dužnikom </w:t>
      </w:r>
      <w:r w:rsidR="00AA0233" w:rsidRPr="00357606">
        <w:t>SINGA d.o.o. Sveti Lovreč, Gradski trg 3, OIB: 86029507356</w:t>
      </w:r>
      <w:r w:rsidR="000C1770" w:rsidRPr="00A20A09">
        <w:t xml:space="preserve">, </w:t>
      </w:r>
      <w:r w:rsidR="00AA0233">
        <w:t>08</w:t>
      </w:r>
      <w:r w:rsidR="000C1770" w:rsidRPr="00A20A09">
        <w:t xml:space="preserve">. </w:t>
      </w:r>
      <w:r w:rsidR="00AA0233">
        <w:t>svibnja 2017</w:t>
      </w:r>
      <w:r w:rsidR="000C1770" w:rsidRPr="00A20A09">
        <w:t>.</w:t>
      </w:r>
    </w:p>
    <w:p w:rsidRDefault="000C1770" w:rsidP="000C1770" w:rsidR="000C1770" w:rsidRPr="00A20A09">
      <w:pPr>
        <w:jc w:val="both"/>
      </w:pPr>
    </w:p>
    <w:p w:rsidRDefault="00CC5545" w:rsidP="000C1770" w:rsidR="00350D95" w:rsidRPr="00A20A09">
      <w:pPr>
        <w:jc w:val="center"/>
      </w:pPr>
      <w:r w:rsidRPr="00A20A09">
        <w:t>r i j e š i o    j e</w:t>
      </w:r>
    </w:p>
    <w:p w:rsidRDefault="00350D95" w:rsidP="00350D95" w:rsidR="00350D95" w:rsidRPr="00A20A09">
      <w:pPr>
        <w:jc w:val="both"/>
      </w:pPr>
    </w:p>
    <w:p w:rsidRDefault="00350D95" w:rsidP="00C701B8" w:rsidR="00350D95" w:rsidRPr="00A20A09">
      <w:pPr>
        <w:jc w:val="both"/>
      </w:pPr>
      <w:r w:rsidRPr="00A20A09">
        <w:t>I</w:t>
      </w:r>
      <w:r w:rsidRPr="00A20A09">
        <w:tab/>
      </w:r>
      <w:r w:rsidR="00CC5545" w:rsidRPr="00A20A09">
        <w:t>P</w:t>
      </w:r>
      <w:r w:rsidR="00BC2D8B" w:rsidRPr="00A20A09">
        <w:t xml:space="preserve">ozivaju se </w:t>
      </w:r>
      <w:r w:rsidR="00C701B8" w:rsidRPr="00A20A09">
        <w:t xml:space="preserve">osobe koje imaju pravni interes za provedbom stečajnog postupka nad dužnikom </w:t>
      </w:r>
      <w:r w:rsidR="00AA0233" w:rsidRPr="00357606">
        <w:t>SINGA d.o.o. Sveti Lovreč, Gradski trg 3, OIB: 86029507356</w:t>
      </w:r>
      <w:r w:rsidR="00C701B8" w:rsidRPr="00A20A09">
        <w:t>, da u roku od 15 dana uplate predujam za namirenje troškova prethodnoga i otvorenoga stečajnog postupka</w:t>
      </w:r>
      <w:r w:rsidR="009C71BB" w:rsidRPr="00A20A09">
        <w:t xml:space="preserve"> iznos od </w:t>
      </w:r>
      <w:r w:rsidR="00C701B8" w:rsidRPr="00A20A09">
        <w:t>10</w:t>
      </w:r>
      <w:r w:rsidR="00CC5545" w:rsidRPr="00A20A09">
        <w:t>.</w:t>
      </w:r>
      <w:r w:rsidR="00C701B8" w:rsidRPr="00A20A09">
        <w:t>000</w:t>
      </w:r>
      <w:r w:rsidR="00CC5545" w:rsidRPr="00A20A09">
        <w:t xml:space="preserve">,00 kuna za pokriće troškova prethodnog postupka te stečajnog postupka, </w:t>
      </w:r>
      <w:r w:rsidR="00D321A2" w:rsidRPr="00A20A09">
        <w:t>na depozit ovog suda broj: HR43 2390001 1300029763, po</w:t>
      </w:r>
      <w:r w:rsidR="00D60115" w:rsidRPr="00A20A09">
        <w:t xml:space="preserve">ziv na </w:t>
      </w:r>
      <w:r w:rsidR="00E17C47" w:rsidRPr="00A20A09">
        <w:t>broj 020-</w:t>
      </w:r>
      <w:r w:rsidR="00AA0233">
        <w:t>53</w:t>
      </w:r>
      <w:r w:rsidR="002C5228" w:rsidRPr="00A20A09">
        <w:t>-</w:t>
      </w:r>
      <w:r w:rsidR="00B104D0" w:rsidRPr="00A20A09">
        <w:t>1</w:t>
      </w:r>
      <w:r w:rsidR="00AA0233">
        <w:t>7</w:t>
      </w:r>
      <w:r w:rsidR="00CC5545" w:rsidRPr="00A20A09">
        <w:rPr>
          <w:bCs/>
        </w:rPr>
        <w:t xml:space="preserve">.  </w:t>
      </w:r>
    </w:p>
    <w:p w:rsidRDefault="00350D95" w:rsidP="00350D95" w:rsidR="00350D95" w:rsidRPr="00A20A09">
      <w:pPr>
        <w:jc w:val="both"/>
      </w:pPr>
    </w:p>
    <w:p w:rsidRDefault="00350D95" w:rsidP="00C701B8" w:rsidR="00CC5545" w:rsidRPr="00A20A09">
      <w:pPr>
        <w:jc w:val="both"/>
        <w:rPr>
          <w:bCs/>
        </w:rPr>
      </w:pPr>
      <w:r w:rsidRPr="00A20A09">
        <w:t>II</w:t>
      </w:r>
      <w:r w:rsidRPr="00A20A09">
        <w:tab/>
      </w:r>
      <w:r w:rsidR="00C701B8" w:rsidRPr="00A20A09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A20A09">
      <w:pPr>
        <w:jc w:val="both"/>
        <w:rPr>
          <w:bCs/>
        </w:rPr>
      </w:pPr>
    </w:p>
    <w:p w:rsidRDefault="00CC5545" w:rsidP="00CC5545" w:rsidR="00CC5545" w:rsidRPr="00A20A09">
      <w:pPr>
        <w:jc w:val="center"/>
        <w:rPr>
          <w:bCs/>
        </w:rPr>
      </w:pPr>
      <w:r w:rsidRPr="00A20A09">
        <w:rPr>
          <w:bCs/>
        </w:rPr>
        <w:t>Obrazloženje</w:t>
      </w:r>
    </w:p>
    <w:p w:rsidRDefault="00CC5545" w:rsidP="00CC5545" w:rsidR="00CC5545" w:rsidRPr="00A20A09">
      <w:pPr>
        <w:rPr>
          <w:bCs/>
        </w:rPr>
      </w:pPr>
    </w:p>
    <w:p w:rsidRDefault="002836F4" w:rsidP="00615064" w:rsidR="00615064" w:rsidRPr="00A20A09">
      <w:pPr>
        <w:ind w:firstLine="708"/>
        <w:jc w:val="both"/>
      </w:pPr>
      <w:r w:rsidRPr="00A20A09">
        <w:t>Rješenjem ovog suda posl.br. St-</w:t>
      </w:r>
      <w:r w:rsidR="00AA0233">
        <w:t>53</w:t>
      </w:r>
      <w:r w:rsidR="00F7557E" w:rsidRPr="00A20A09">
        <w:t>/1</w:t>
      </w:r>
      <w:r w:rsidR="00AA0233">
        <w:t>7</w:t>
      </w:r>
      <w:r w:rsidR="00BA018B" w:rsidRPr="00A20A09">
        <w:t>-</w:t>
      </w:r>
      <w:r w:rsidR="00D7205A" w:rsidRPr="00A20A09">
        <w:t>4</w:t>
      </w:r>
      <w:r w:rsidRPr="00A20A09">
        <w:t xml:space="preserve"> od </w:t>
      </w:r>
      <w:r w:rsidR="007E2433" w:rsidRPr="00A20A09">
        <w:t>3</w:t>
      </w:r>
      <w:r w:rsidR="00AA0233">
        <w:t>1</w:t>
      </w:r>
      <w:r w:rsidR="007E2433" w:rsidRPr="00A20A09">
        <w:t xml:space="preserve">. </w:t>
      </w:r>
      <w:r w:rsidR="00AA0233">
        <w:t>siječnja 2017</w:t>
      </w:r>
      <w:r w:rsidR="007E2433" w:rsidRPr="00A20A09">
        <w:t xml:space="preserve">. </w:t>
      </w:r>
      <w:r w:rsidR="00615064" w:rsidRPr="00A20A09">
        <w:t>odlučeno je:</w:t>
      </w:r>
    </w:p>
    <w:p w:rsidRDefault="00615064" w:rsidP="00AA0233" w:rsidR="00AA0233" w:rsidRPr="00042A52">
      <w:pPr>
        <w:ind w:right="-2"/>
        <w:jc w:val="both"/>
      </w:pPr>
      <w:r w:rsidRPr="00A20A09">
        <w:t>„</w:t>
      </w:r>
      <w:r w:rsidR="00AA0233" w:rsidRPr="00042A52">
        <w:t>I.</w:t>
      </w:r>
      <w:r w:rsidR="00AA0233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AA0233" w:rsidRPr="00EB6C6F">
        <w:t xml:space="preserve">društvom </w:t>
      </w:r>
      <w:r w:rsidR="00AA0233" w:rsidRPr="00357606">
        <w:t>SINGA d.o.o. Sveti Lovreč, Gradski trg 3, OIB: 86029507356</w:t>
      </w:r>
      <w:r w:rsidR="00AA0233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AA0233" w:rsidP="00AA0233" w:rsidR="00AA0233" w:rsidRPr="00042A52">
      <w:pPr>
        <w:ind w:right="-2"/>
        <w:jc w:val="both"/>
      </w:pPr>
      <w:r>
        <w:tab/>
        <w:t>04</w:t>
      </w:r>
      <w:r w:rsidRPr="00042A52">
        <w:t>.</w:t>
      </w:r>
      <w:r>
        <w:t xml:space="preserve"> travnja 2017. u 12:0</w:t>
      </w:r>
      <w:r w:rsidRPr="00042A52">
        <w:t>0 sati, u Trgovačkom sudu u Pazinu, Dršćevka 1, sudnica 1,</w:t>
      </w:r>
    </w:p>
    <w:p w:rsidRDefault="00AA0233" w:rsidP="00AA0233" w:rsidR="00AA0233">
      <w:pPr>
        <w:ind w:right="-2"/>
        <w:jc w:val="both"/>
      </w:pPr>
      <w:r w:rsidRPr="00042A52">
        <w:t>na koje se pozivaju:</w:t>
      </w:r>
    </w:p>
    <w:p w:rsidRDefault="00AA0233" w:rsidP="00AA0233" w:rsidR="00AA0233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AA0233" w:rsidP="00AA0233" w:rsidR="00AA0233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AA0233" w:rsidP="00AA0233" w:rsidR="00AA0233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>
        <w:t>Biserka</w:t>
      </w:r>
      <w:r w:rsidRPr="00357606">
        <w:t xml:space="preserve"> Vadinjof iz Radmani, Radmani 42</w:t>
      </w:r>
      <w:r>
        <w:t>.</w:t>
      </w:r>
    </w:p>
    <w:p w:rsidRDefault="00AA0233" w:rsidP="00AA0233" w:rsidR="00AA0233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AA0233" w:rsidP="00AA0233" w:rsidR="00AA0233" w:rsidRPr="00042A52">
      <w:pPr>
        <w:ind w:right="-2"/>
        <w:jc w:val="both"/>
      </w:pPr>
    </w:p>
    <w:p w:rsidRDefault="00AA0233" w:rsidP="00AA0233" w:rsidR="002836F4" w:rsidRPr="00A20A09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2836F4" w:rsidRPr="00A20A09">
        <w:t>“.</w:t>
      </w:r>
    </w:p>
    <w:p w:rsidRDefault="002836F4" w:rsidP="00527BA0" w:rsidR="00527BA0" w:rsidRPr="00A20A09">
      <w:pPr>
        <w:ind w:firstLine="708"/>
        <w:jc w:val="both"/>
      </w:pPr>
      <w:r w:rsidRPr="00A20A09">
        <w:t>To je rješenje objavljeno na mrežnoj s</w:t>
      </w:r>
      <w:r w:rsidR="006E422B" w:rsidRPr="00A20A09">
        <w:t>tranici</w:t>
      </w:r>
      <w:r w:rsidR="00CD25C8" w:rsidRPr="00A20A09">
        <w:t xml:space="preserve"> e-oglasna ploča sud</w:t>
      </w:r>
      <w:r w:rsidR="00C16845" w:rsidRPr="00A20A09">
        <w:t xml:space="preserve">ova </w:t>
      </w:r>
      <w:r w:rsidR="00AA0233">
        <w:t>01</w:t>
      </w:r>
      <w:r w:rsidRPr="00A20A09">
        <w:t xml:space="preserve">. </w:t>
      </w:r>
      <w:r w:rsidR="00AA0233">
        <w:t>veljače 2017</w:t>
      </w:r>
      <w:r w:rsidRPr="00A20A09">
        <w:t xml:space="preserve">. godine, te se dostava smatra obavljenom istekom osmog dana od dana objave, sukladno čl. 12. st. 1. </w:t>
      </w:r>
      <w:r w:rsidR="001D3BEE" w:rsidRPr="00A20A09">
        <w:t>Stečajnog zakona (dalje: SZ)</w:t>
      </w:r>
      <w:r w:rsidRPr="00A20A09">
        <w:t xml:space="preserve">. </w:t>
      </w:r>
    </w:p>
    <w:p w:rsidRDefault="00090A50" w:rsidP="009034C8" w:rsidR="009034C8" w:rsidRPr="00A20A09">
      <w:pPr>
        <w:ind w:firstLine="708"/>
        <w:jc w:val="both"/>
      </w:pPr>
      <w:r w:rsidRPr="00A20A09">
        <w:lastRenderedPageBreak/>
        <w:t>Na ročišt</w:t>
      </w:r>
      <w:r w:rsidR="001D3BEE" w:rsidRPr="00A20A09">
        <w:t>u</w:t>
      </w:r>
      <w:r w:rsidRPr="00A20A09">
        <w:t xml:space="preserve"> od </w:t>
      </w:r>
      <w:r w:rsidR="00AA0233">
        <w:t>04</w:t>
      </w:r>
      <w:r w:rsidR="009034C8" w:rsidRPr="00A20A09">
        <w:t xml:space="preserve">. </w:t>
      </w:r>
      <w:r w:rsidR="00AA0233">
        <w:t>travnja 2017</w:t>
      </w:r>
      <w:r w:rsidR="009034C8" w:rsidRPr="00A20A09">
        <w:t xml:space="preserve">. </w:t>
      </w:r>
      <w:r w:rsidR="00AA0233">
        <w:t>zakonska zastupnica</w:t>
      </w:r>
      <w:r w:rsidR="009034C8" w:rsidRPr="00A20A09">
        <w:t xml:space="preserve"> dužnika </w:t>
      </w:r>
      <w:r w:rsidR="001B7DD3">
        <w:t>Biserka Vadinjof navela je</w:t>
      </w:r>
      <w:r w:rsidR="00AA0233">
        <w:t xml:space="preserve"> da </w:t>
      </w:r>
      <w:r w:rsidR="00AA0233" w:rsidRPr="00DF2FC1">
        <w:t>dužnik očekuje naplatu većeg iznosa za odrađene poslove u kratkom roku, a kojim iznosom će se podmiriti evidentirane neizvršene osnove za plaćanje u očevidniku redosl</w:t>
      </w:r>
      <w:r w:rsidR="00AA0233">
        <w:t>ijeda osnova za plaćanje. Stoga</w:t>
      </w:r>
      <w:r w:rsidR="00AA0233" w:rsidRPr="00DF2FC1">
        <w:t xml:space="preserve"> moli kratku odgodu odnosno rok kako bi se dostavila potvrda FINA-e. Inače, dužnik u vlasništvu ima kamion marke Mitsubitshi Canter</w:t>
      </w:r>
      <w:r w:rsidR="00AA0233">
        <w:t>,</w:t>
      </w:r>
      <w:r w:rsidR="00AA0233" w:rsidRPr="00DF2FC1">
        <w:t xml:space="preserve"> star preko 10 godina</w:t>
      </w:r>
      <w:r w:rsidR="00AA0233">
        <w:t>,</w:t>
      </w:r>
      <w:r w:rsidR="00AA0233" w:rsidRPr="00DF2FC1">
        <w:t xml:space="preserve"> te trenutno nije registriran. Također dužnik u vlasništvu ima automobil marke Audi A6, star oko 5 godina, a za kupovinu auta zaključen je ugovor o financijskom leasingu koji nije još otplaćen. Druge vrjednije imovine društvo nema.</w:t>
      </w:r>
    </w:p>
    <w:p w:rsidRDefault="00055AFE" w:rsidP="003D19BC" w:rsidR="00F422F5" w:rsidRPr="00A20A09">
      <w:pPr>
        <w:ind w:firstLine="708"/>
        <w:jc w:val="both"/>
      </w:pPr>
      <w:r w:rsidRPr="00A20A09">
        <w:t xml:space="preserve">Sudac je rješenjem naložio dužniku da u roku od </w:t>
      </w:r>
      <w:r w:rsidR="00AA0233">
        <w:t>3</w:t>
      </w:r>
      <w:r w:rsidRPr="00A20A09">
        <w:t xml:space="preserve">0 dana sudu dostavi dokaz – </w:t>
      </w:r>
      <w:r w:rsidR="00AA0233" w:rsidRPr="00DF2FC1">
        <w:t>potvrdu Fine iz koje proizlazi da dužnik u očevidniku redoslijeda osnova za plaćanje nema evidentiranih neizvršenih osnova za plaćanje</w:t>
      </w:r>
      <w:r w:rsidRPr="00A20A09">
        <w:t>.</w:t>
      </w:r>
      <w:r w:rsidR="001D3BEE" w:rsidRPr="00A20A09">
        <w:tab/>
      </w:r>
    </w:p>
    <w:p w:rsidRDefault="001D3BEE" w:rsidP="003D19BC" w:rsidR="001D3BEE" w:rsidRPr="00A20A09">
      <w:pPr>
        <w:ind w:firstLine="708"/>
        <w:jc w:val="both"/>
      </w:pPr>
      <w:r w:rsidRPr="00A20A09">
        <w:t>Dužnik tu potvrdu nije dostavio.</w:t>
      </w:r>
    </w:p>
    <w:p w:rsidRDefault="008D4A8D" w:rsidP="00BA018B" w:rsidR="00BA018B" w:rsidRPr="00A20A09">
      <w:pPr>
        <w:jc w:val="both"/>
      </w:pPr>
      <w:r w:rsidRPr="00A20A09">
        <w:tab/>
      </w:r>
      <w:r w:rsidR="00BA018B" w:rsidRPr="00A20A09">
        <w:t xml:space="preserve">Odredbom čl. 132. </w:t>
      </w:r>
      <w:r w:rsidR="001D3BEE" w:rsidRPr="00A20A09">
        <w:t xml:space="preserve">SZ-a </w:t>
      </w:r>
      <w:r w:rsidR="00BA018B" w:rsidRPr="00A20A09">
        <w:t>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973222" w:rsidRPr="00A20A09">
      <w:pPr>
        <w:jc w:val="both"/>
      </w:pPr>
      <w:r w:rsidRPr="00A20A09">
        <w:tab/>
        <w:t>Budući da nije utvrđeno da dužnik ima imovinu</w:t>
      </w:r>
      <w:r w:rsidR="001D3BEE" w:rsidRPr="00A20A09">
        <w:t xml:space="preserve"> koja bi bila dovoljna za namirenje troškova toga postupka</w:t>
      </w:r>
      <w:r w:rsidRPr="00A20A09">
        <w:t>, temeljem čl. 132. SZ-a, odlučeno je kao u izreci.</w:t>
      </w:r>
    </w:p>
    <w:p w:rsidRDefault="001D3BEE" w:rsidP="00BA018B" w:rsidR="001D3BEE" w:rsidRPr="00A20A09">
      <w:pPr>
        <w:jc w:val="both"/>
      </w:pPr>
    </w:p>
    <w:p w:rsidRDefault="00CC5545" w:rsidP="00CC5545" w:rsidR="00CC5545" w:rsidRPr="00A20A09">
      <w:pPr>
        <w:jc w:val="center"/>
      </w:pPr>
      <w:r w:rsidRPr="00A20A09">
        <w:t xml:space="preserve">U Pazinu, </w:t>
      </w:r>
      <w:r w:rsidR="00AA0233">
        <w:t>08</w:t>
      </w:r>
      <w:r w:rsidR="00FE408C" w:rsidRPr="00A20A09">
        <w:t xml:space="preserve">. </w:t>
      </w:r>
      <w:r w:rsidR="00AA0233">
        <w:t xml:space="preserve">svibnja </w:t>
      </w:r>
      <w:r w:rsidR="009C71BB" w:rsidRPr="00A20A09">
        <w:t>201</w:t>
      </w:r>
      <w:r w:rsidR="00AA0233">
        <w:t>7</w:t>
      </w:r>
      <w:r w:rsidRPr="00A20A09">
        <w:t>.</w:t>
      </w:r>
    </w:p>
    <w:p w:rsidRDefault="00CC5545" w:rsidP="00CC5545" w:rsidR="00CC5545" w:rsidRPr="00A20A09">
      <w:pPr>
        <w:ind w:firstLine="720" w:left="5652"/>
        <w:jc w:val="both"/>
      </w:pPr>
      <w:r w:rsidRPr="00A20A09">
        <w:t xml:space="preserve">     Stečajni sudac </w:t>
      </w:r>
    </w:p>
    <w:p w:rsidRDefault="001E32C9" w:rsidP="00CC5545" w:rsidR="001E32C9" w:rsidRPr="00A20A09">
      <w:pPr>
        <w:ind w:firstLine="720" w:left="5652"/>
        <w:jc w:val="both"/>
      </w:pPr>
    </w:p>
    <w:p w:rsidRDefault="00CC5545" w:rsidP="00CC5545" w:rsidR="00CC5545" w:rsidRPr="00A20A09">
      <w:pPr>
        <w:ind w:left="5712"/>
        <w:jc w:val="both"/>
      </w:pPr>
      <w:r w:rsidRPr="00A20A09">
        <w:t xml:space="preserve">          </w:t>
      </w:r>
      <w:r w:rsidR="00DC7997" w:rsidRPr="00A20A09">
        <w:t xml:space="preserve">          Ivan Dujić</w:t>
      </w:r>
      <w:r w:rsidR="003030E4">
        <w:t>, v.r.</w:t>
      </w:r>
    </w:p>
    <w:p w:rsidRDefault="002D2F98" w:rsidP="00CC5545" w:rsidR="002D2F98" w:rsidRPr="00A20A09">
      <w:pPr>
        <w:jc w:val="both"/>
      </w:pPr>
    </w:p>
    <w:p w:rsidRDefault="001D3BEE" w:rsidP="00CC5545" w:rsidR="001D3BEE" w:rsidRPr="00A20A09">
      <w:pPr>
        <w:jc w:val="both"/>
      </w:pPr>
    </w:p>
    <w:p w:rsidRDefault="008C2C2D" w:rsidP="00CC5545" w:rsidR="008C2C2D" w:rsidRPr="00A20A09">
      <w:pPr>
        <w:jc w:val="both"/>
      </w:pPr>
    </w:p>
    <w:p w:rsidRDefault="00CC5545" w:rsidP="00CC5545" w:rsidR="00CC5545" w:rsidRPr="00A20A09">
      <w:pPr>
        <w:jc w:val="both"/>
      </w:pPr>
      <w:r w:rsidRPr="00A20A09">
        <w:t>UPUTA O PRAVNOM LIJEKU:</w:t>
      </w:r>
    </w:p>
    <w:p w:rsidRDefault="00CC5545" w:rsidP="00CC5545" w:rsidR="00CC5545" w:rsidRPr="00A20A09">
      <w:pPr>
        <w:jc w:val="both"/>
      </w:pPr>
      <w:r w:rsidRPr="00A20A09">
        <w:t xml:space="preserve">Protiv ovog rješenja  može se izjaviti žalba u roku od 8 dana </w:t>
      </w:r>
      <w:r w:rsidR="00F677E6" w:rsidRPr="00A20A09">
        <w:t xml:space="preserve">od dana dostave, a dostava se smatra obavljenom istekom osmoga dana od dana objave pismena na mrežnoj stranici e-Oglasna ploča sudova (čl. 12. SZ-a). </w:t>
      </w:r>
      <w:r w:rsidRPr="00A20A09">
        <w:t xml:space="preserve">Žalba se podnosi ovome sudu u </w:t>
      </w:r>
      <w:r w:rsidR="008C2C2D" w:rsidRPr="00A20A09">
        <w:t>4</w:t>
      </w:r>
      <w:r w:rsidRPr="00A20A09">
        <w:t xml:space="preserve"> primjerka a o istoj odlučuje Visoki trgovački sud Republike Hrvatske. </w:t>
      </w:r>
    </w:p>
    <w:p w:rsidRDefault="00CC5545" w:rsidP="00CC5545" w:rsidR="00CC5545" w:rsidRPr="00A20A09"/>
    <w:p w:rsidRDefault="00CC5545" w:rsidP="00CC5545" w:rsidR="00CC5545" w:rsidRPr="00A20A09">
      <w:pPr>
        <w:jc w:val="both"/>
      </w:pPr>
      <w:r w:rsidRPr="00A20A09">
        <w:t>DNA:</w:t>
      </w:r>
    </w:p>
    <w:p w:rsidRDefault="00CC5545" w:rsidP="00CC5545" w:rsidR="00CC5545" w:rsidRPr="00A20A09">
      <w:pPr>
        <w:jc w:val="both"/>
      </w:pPr>
      <w:r w:rsidRPr="00A20A09">
        <w:t xml:space="preserve">         - predlagatelj</w:t>
      </w:r>
      <w:r w:rsidR="001B1D09" w:rsidRPr="00A20A09">
        <w:t>u</w:t>
      </w:r>
    </w:p>
    <w:p w:rsidRDefault="00CC5545" w:rsidP="004152C2" w:rsidR="004152C2" w:rsidRPr="00A20A09">
      <w:pPr>
        <w:jc w:val="both"/>
      </w:pPr>
      <w:r w:rsidRPr="00A20A09">
        <w:t xml:space="preserve">         </w:t>
      </w:r>
      <w:r w:rsidR="004152C2" w:rsidRPr="00A20A09">
        <w:t>- dužnik</w:t>
      </w:r>
      <w:r w:rsidR="00F677E6" w:rsidRPr="00A20A09">
        <w:t>u</w:t>
      </w:r>
      <w:r w:rsidR="004152C2" w:rsidRPr="00A20A09">
        <w:t xml:space="preserve"> </w:t>
      </w:r>
    </w:p>
    <w:p w:rsidRDefault="00B104D0" w:rsidP="001D3BEE" w:rsidR="00057E97" w:rsidRPr="00A20A09">
      <w:pPr>
        <w:jc w:val="both"/>
      </w:pPr>
      <w:r w:rsidRPr="00A20A09">
        <w:t xml:space="preserve">         </w:t>
      </w:r>
      <w:r w:rsidR="002D2F98" w:rsidRPr="00A20A09">
        <w:t>- e-oglasna ploča suda</w:t>
      </w:r>
      <w:r w:rsidR="00FE408C" w:rsidRPr="00A20A09">
        <w:t xml:space="preserve"> </w:t>
      </w:r>
      <w:r w:rsidR="004519A0">
        <w:t>08</w:t>
      </w:r>
      <w:r w:rsidR="001D3BEE" w:rsidRPr="00A20A09">
        <w:t xml:space="preserve">. </w:t>
      </w:r>
      <w:r w:rsidR="004519A0">
        <w:t>svibnja 2017</w:t>
      </w:r>
      <w:r w:rsidR="001D3BEE" w:rsidRPr="00A20A09">
        <w:t xml:space="preserve">. </w:t>
      </w:r>
      <w:r w:rsidR="002D2F98" w:rsidRPr="00A20A09">
        <w:t>(čl. 1</w:t>
      </w:r>
      <w:r w:rsidR="00C66020" w:rsidRPr="00A20A09">
        <w:t>3</w:t>
      </w:r>
      <w:r w:rsidR="002D2F98" w:rsidRPr="00A20A09">
        <w:t xml:space="preserve">2. st. </w:t>
      </w:r>
      <w:r w:rsidR="00C66020" w:rsidRPr="00A20A09">
        <w:t>3</w:t>
      </w:r>
      <w:r w:rsidR="002D2F98" w:rsidRPr="00A20A09">
        <w:t>. S</w:t>
      </w:r>
      <w:r w:rsidR="00C66020" w:rsidRPr="00A20A09">
        <w:t>Z-a</w:t>
      </w:r>
      <w:r w:rsidR="002D2F98" w:rsidRPr="00A20A09">
        <w:t>)</w:t>
      </w:r>
    </w:p>
    <w:sectPr w:rsidSect="00A20A09" w:rsidR="00057E97" w:rsidRPr="00A20A0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276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4A3" w:rsidR="00AC54A3">
      <w:r>
        <w:separator/>
      </w:r>
    </w:p>
  </w:endnote>
  <w:endnote w:id="0" w:type="continuationSeparator">
    <w:p w:rsidRDefault="00AC54A3" w:rsidR="00AC5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4A3" w:rsidR="00AC54A3">
      <w:r>
        <w:separator/>
      </w:r>
    </w:p>
  </w:footnote>
  <w:footnote w:id="0" w:type="continuationSeparator">
    <w:p w:rsidRDefault="00AC54A3" w:rsidR="00AC54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19A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7E2433" w:rsidRPr="007E2433">
      <w:rPr>
        <w:sz w:val="23"/>
        <w:szCs w:val="23"/>
      </w:rPr>
      <w:t>Posl. br. 10 St-</w:t>
    </w:r>
    <w:r w:rsidR="00AA0233">
      <w:rPr>
        <w:sz w:val="23"/>
        <w:szCs w:val="23"/>
      </w:rPr>
      <w:t>53</w:t>
    </w:r>
    <w:r w:rsidR="007E2433" w:rsidRPr="007E2433">
      <w:rPr>
        <w:sz w:val="23"/>
        <w:szCs w:val="23"/>
      </w:rPr>
      <w:t>/1</w:t>
    </w:r>
    <w:r w:rsidR="00AA0233">
      <w:rPr>
        <w:sz w:val="23"/>
        <w:szCs w:val="23"/>
      </w:rPr>
      <w:t>7</w:t>
    </w:r>
    <w:r w:rsidR="007E2433" w:rsidRPr="007E2433">
      <w:rPr>
        <w:sz w:val="23"/>
        <w:szCs w:val="23"/>
      </w:rPr>
      <w:t>-</w:t>
    </w:r>
    <w:r w:rsidR="00AA0233">
      <w:rPr>
        <w:sz w:val="23"/>
        <w:szCs w:val="23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AA0233">
      <w:rPr>
        <w:sz w:val="23"/>
        <w:szCs w:val="23"/>
      </w:rPr>
      <w:t>53</w:t>
    </w:r>
    <w:r w:rsidR="00D7205A">
      <w:rPr>
        <w:sz w:val="23"/>
        <w:szCs w:val="23"/>
      </w:rPr>
      <w:t>/</w:t>
    </w:r>
    <w:r w:rsidR="00AC4D95" w:rsidRPr="00AC4D95">
      <w:rPr>
        <w:sz w:val="23"/>
        <w:szCs w:val="23"/>
      </w:rPr>
      <w:t>1</w:t>
    </w:r>
    <w:r w:rsidR="00AA0233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AA0233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8802B6"/>
    <w:multiLevelType w:val="hybridMultilevel"/>
    <w:tmpl w:val="C9B233F0"/>
    <w:lvl w:tplc="39B071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1958"/>
    <w:rsid w:val="000262FD"/>
    <w:rsid w:val="00036267"/>
    <w:rsid w:val="00050199"/>
    <w:rsid w:val="00055AFE"/>
    <w:rsid w:val="00056493"/>
    <w:rsid w:val="00057E97"/>
    <w:rsid w:val="0008644D"/>
    <w:rsid w:val="00090848"/>
    <w:rsid w:val="00090A50"/>
    <w:rsid w:val="000A27FE"/>
    <w:rsid w:val="000A30E1"/>
    <w:rsid w:val="000A3123"/>
    <w:rsid w:val="000B4CAB"/>
    <w:rsid w:val="000C1770"/>
    <w:rsid w:val="000C5CA8"/>
    <w:rsid w:val="000D1224"/>
    <w:rsid w:val="000E31E0"/>
    <w:rsid w:val="000F69EC"/>
    <w:rsid w:val="00126BB4"/>
    <w:rsid w:val="001462F8"/>
    <w:rsid w:val="00177F7C"/>
    <w:rsid w:val="00184601"/>
    <w:rsid w:val="001A035E"/>
    <w:rsid w:val="001A0D4C"/>
    <w:rsid w:val="001A6A20"/>
    <w:rsid w:val="001A6A9D"/>
    <w:rsid w:val="001B08C9"/>
    <w:rsid w:val="001B1D09"/>
    <w:rsid w:val="001B7DD3"/>
    <w:rsid w:val="001D3BEE"/>
    <w:rsid w:val="001D689E"/>
    <w:rsid w:val="001E32C9"/>
    <w:rsid w:val="001E38C0"/>
    <w:rsid w:val="001F1DAA"/>
    <w:rsid w:val="001F62B2"/>
    <w:rsid w:val="001F76FA"/>
    <w:rsid w:val="00211AC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030E4"/>
    <w:rsid w:val="00323467"/>
    <w:rsid w:val="00334196"/>
    <w:rsid w:val="003430E2"/>
    <w:rsid w:val="00350D95"/>
    <w:rsid w:val="00356471"/>
    <w:rsid w:val="00383C9F"/>
    <w:rsid w:val="003843C6"/>
    <w:rsid w:val="00397E84"/>
    <w:rsid w:val="003A2666"/>
    <w:rsid w:val="003A636B"/>
    <w:rsid w:val="003D00FC"/>
    <w:rsid w:val="003D19BC"/>
    <w:rsid w:val="004152C2"/>
    <w:rsid w:val="0044358E"/>
    <w:rsid w:val="004478D5"/>
    <w:rsid w:val="004519A0"/>
    <w:rsid w:val="0045218A"/>
    <w:rsid w:val="00453E5D"/>
    <w:rsid w:val="0045637E"/>
    <w:rsid w:val="0048501E"/>
    <w:rsid w:val="004B4412"/>
    <w:rsid w:val="004C4813"/>
    <w:rsid w:val="004C49DD"/>
    <w:rsid w:val="004C5944"/>
    <w:rsid w:val="004E1C13"/>
    <w:rsid w:val="004E6771"/>
    <w:rsid w:val="0050425F"/>
    <w:rsid w:val="00522C82"/>
    <w:rsid w:val="00522F3F"/>
    <w:rsid w:val="00527BA0"/>
    <w:rsid w:val="005A49EF"/>
    <w:rsid w:val="005B60B6"/>
    <w:rsid w:val="005D2E75"/>
    <w:rsid w:val="005D371C"/>
    <w:rsid w:val="005E3D31"/>
    <w:rsid w:val="005F3261"/>
    <w:rsid w:val="00615064"/>
    <w:rsid w:val="006203A3"/>
    <w:rsid w:val="00640572"/>
    <w:rsid w:val="00645740"/>
    <w:rsid w:val="00647B00"/>
    <w:rsid w:val="00656AE4"/>
    <w:rsid w:val="006A66BF"/>
    <w:rsid w:val="006A6A10"/>
    <w:rsid w:val="006E388C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827F4"/>
    <w:rsid w:val="00785665"/>
    <w:rsid w:val="007912DA"/>
    <w:rsid w:val="007973AE"/>
    <w:rsid w:val="007A1B68"/>
    <w:rsid w:val="007B554B"/>
    <w:rsid w:val="007D234D"/>
    <w:rsid w:val="007D27D3"/>
    <w:rsid w:val="007E2433"/>
    <w:rsid w:val="007E4555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81CD3"/>
    <w:rsid w:val="00895A41"/>
    <w:rsid w:val="008A2706"/>
    <w:rsid w:val="008B7D29"/>
    <w:rsid w:val="008C0DB2"/>
    <w:rsid w:val="008C2C2D"/>
    <w:rsid w:val="008C2F77"/>
    <w:rsid w:val="008C471C"/>
    <w:rsid w:val="008D00B5"/>
    <w:rsid w:val="008D4A8D"/>
    <w:rsid w:val="008F34AD"/>
    <w:rsid w:val="008F5845"/>
    <w:rsid w:val="008F5913"/>
    <w:rsid w:val="00901E4C"/>
    <w:rsid w:val="009034C8"/>
    <w:rsid w:val="00904186"/>
    <w:rsid w:val="00917651"/>
    <w:rsid w:val="00941D36"/>
    <w:rsid w:val="00950926"/>
    <w:rsid w:val="00973222"/>
    <w:rsid w:val="00976974"/>
    <w:rsid w:val="009A12FD"/>
    <w:rsid w:val="009B44DE"/>
    <w:rsid w:val="009C6CD7"/>
    <w:rsid w:val="009C71BB"/>
    <w:rsid w:val="009D0A0A"/>
    <w:rsid w:val="009D45D9"/>
    <w:rsid w:val="00A06218"/>
    <w:rsid w:val="00A20A09"/>
    <w:rsid w:val="00A36732"/>
    <w:rsid w:val="00A40AA1"/>
    <w:rsid w:val="00A551C4"/>
    <w:rsid w:val="00A568DC"/>
    <w:rsid w:val="00A77E27"/>
    <w:rsid w:val="00AA0233"/>
    <w:rsid w:val="00AA1311"/>
    <w:rsid w:val="00AB2162"/>
    <w:rsid w:val="00AB4E57"/>
    <w:rsid w:val="00AB6926"/>
    <w:rsid w:val="00AC24E0"/>
    <w:rsid w:val="00AC3AA9"/>
    <w:rsid w:val="00AC4D95"/>
    <w:rsid w:val="00AC54A3"/>
    <w:rsid w:val="00AC65AC"/>
    <w:rsid w:val="00AD58B8"/>
    <w:rsid w:val="00B104D0"/>
    <w:rsid w:val="00B4018F"/>
    <w:rsid w:val="00B472B1"/>
    <w:rsid w:val="00B65348"/>
    <w:rsid w:val="00B71FDA"/>
    <w:rsid w:val="00B950D6"/>
    <w:rsid w:val="00BA018B"/>
    <w:rsid w:val="00BA1CF5"/>
    <w:rsid w:val="00BA2FF4"/>
    <w:rsid w:val="00BA49D5"/>
    <w:rsid w:val="00BB1590"/>
    <w:rsid w:val="00BC2D8B"/>
    <w:rsid w:val="00BC4563"/>
    <w:rsid w:val="00BE3666"/>
    <w:rsid w:val="00C0018E"/>
    <w:rsid w:val="00C1222F"/>
    <w:rsid w:val="00C16845"/>
    <w:rsid w:val="00C26825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3A38"/>
    <w:rsid w:val="00D5397E"/>
    <w:rsid w:val="00D60115"/>
    <w:rsid w:val="00D7205A"/>
    <w:rsid w:val="00DA0446"/>
    <w:rsid w:val="00DA0AAF"/>
    <w:rsid w:val="00DA1732"/>
    <w:rsid w:val="00DA6F95"/>
    <w:rsid w:val="00DB14A7"/>
    <w:rsid w:val="00DC7997"/>
    <w:rsid w:val="00DD1175"/>
    <w:rsid w:val="00DD2C4D"/>
    <w:rsid w:val="00DE2703"/>
    <w:rsid w:val="00E17C47"/>
    <w:rsid w:val="00E320E1"/>
    <w:rsid w:val="00E421B8"/>
    <w:rsid w:val="00E727A8"/>
    <w:rsid w:val="00E90758"/>
    <w:rsid w:val="00E97741"/>
    <w:rsid w:val="00EA13FC"/>
    <w:rsid w:val="00EA1E64"/>
    <w:rsid w:val="00EA1F1D"/>
    <w:rsid w:val="00EA1FF2"/>
    <w:rsid w:val="00EB5E47"/>
    <w:rsid w:val="00EC4142"/>
    <w:rsid w:val="00EC4D61"/>
    <w:rsid w:val="00EC5D76"/>
    <w:rsid w:val="00EE5853"/>
    <w:rsid w:val="00EF0A59"/>
    <w:rsid w:val="00EF205B"/>
    <w:rsid w:val="00EF3ED5"/>
    <w:rsid w:val="00F016D8"/>
    <w:rsid w:val="00F31105"/>
    <w:rsid w:val="00F422F5"/>
    <w:rsid w:val="00F42B53"/>
    <w:rsid w:val="00F45730"/>
    <w:rsid w:val="00F52500"/>
    <w:rsid w:val="00F63B91"/>
    <w:rsid w:val="00F66D61"/>
    <w:rsid w:val="00F677E6"/>
    <w:rsid w:val="00F7557E"/>
    <w:rsid w:val="00F968E9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03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0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0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0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0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03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0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0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0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0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St-53/2017-9</izvorni_sadrzaj>
    <derivirana_varijabla naziv="DomainObject.Oznaka_1">St-53/2017-9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SINGA d.o.o. SVETI LOVREČ</izvorni_sadrzaj>
    <derivirana_varijabla naziv="DomainObject.Predmet.ProtustrankaFormated_1">  SINGA d.o.o. SVETI LOVREČ</derivirana_varijabla>
  </DomainObject.Predmet.ProtustrankaFormated>
  <DomainObject.Predmet.ProtustrankaFormatedOIB>
    <izvorni_sadrzaj>  SINGA d.o.o. SVETI LOVREČ, OIB 86029507356</izvorni_sadrzaj>
    <derivirana_varijabla naziv="DomainObject.Predmet.ProtustrankaFormatedOIB_1">  SINGA d.o.o. SVETI LOVREČ, OIB 86029507356</derivirana_varijabla>
  </DomainObject.Predmet.ProtustrankaFormatedOIB>
  <DomainObject.Predmet.ProtustrankaFormatedWithAdress>
    <izvorni_sadrzaj> SINGA d.o.o. SVETI LOVREČ, Gradski trg 3, 52448 Sveti Lovreč Pazenatički</izvorni_sadrzaj>
    <derivirana_varijabla naziv="DomainObject.Predmet.ProtustrankaFormatedWithAdress_1"> SINGA d.o.o. SVETI LOVREČ, Gradski trg 3, 52448 Sveti Lovreč Pazenatički</derivirana_varijabla>
  </DomainObject.Predmet.ProtustrankaFormatedWithAdress>
  <DomainObject.Predmet.ProtustrankaFormatedWithAdressOIB>
    <izvorni_sadrzaj> SINGA d.o.o. SVETI LOVREČ, OIB 86029507356, Gradski trg 3, 52448 Sveti Lovreč Pazenatički</izvorni_sadrzaj>
    <derivirana_varijabla naziv="DomainObject.Predmet.ProtustrankaFormatedWithAdressOIB_1"> SINGA d.o.o. SVETI LOVREČ, OIB 86029507356, Gradski trg 3, 52448 Sveti Lovreč Pazenatički</derivirana_varijabla>
  </DomainObject.Predmet.ProtustrankaFormatedWithAdressOIB>
  <DomainObject.Predmet.ProtustrankaWithAdress>
    <izvorni_sadrzaj>SINGA d.o.o. SVETI LOVREČ Gradski trg 3, 52448 Sveti Lovreč Pazenatički</izvorni_sadrzaj>
    <derivirana_varijabla naziv="DomainObject.Predmet.ProtustrankaWithAdress_1">SINGA d.o.o. SVETI LOVREČ Gradski trg 3, 52448 Sveti Lovreč Pazenatički</derivirana_varijabla>
  </DomainObject.Predmet.ProtustrankaWithAdress>
  <DomainObject.Predmet.ProtustrankaWithAdressOIB>
    <izvorni_sadrzaj>SINGA d.o.o. SVETI LOVREČ, OIB 86029507356, Gradski trg 3, 52448 Sveti Lovreč Pazenatički</izvorni_sadrzaj>
    <derivirana_varijabla naziv="DomainObject.Predmet.ProtustrankaWithAdressOIB_1">SINGA d.o.o. SVETI LOVREČ, OIB 86029507356, Gradski trg 3, 52448 Sveti Lovreč Pazenatički</derivirana_varijabla>
  </DomainObject.Predmet.ProtustrankaWithAdressOIB>
  <DomainObject.Predmet.ProtustrankaNazivFormated>
    <izvorni_sadrzaj>SINGA d.o.o. SVETI LOVREČ</izvorni_sadrzaj>
    <derivirana_varijabla naziv="DomainObject.Predmet.ProtustrankaNazivFormated_1">SINGA d.o.o. SVETI LOVREČ</derivirana_varijabla>
  </DomainObject.Predmet.ProtustrankaNazivFormated>
  <DomainObject.Predmet.ProtustrankaNazivFormatedOIB>
    <izvorni_sadrzaj>SINGA d.o.o. SVETI LOVREČ, OIB 86029507356</izvorni_sadrzaj>
    <derivirana_varijabla naziv="DomainObject.Predmet.ProtustrankaNazivFormatedOIB_1">SINGA d.o.o. SVETI LOVREČ, OIB 86029507356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200287.20</izvorni_sadrzaj>
    <derivirana_varijabla naziv="DomainObject.Predmet.TrenutnaVrijednost_1">200287.20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SINGA d.o.o. SVETI LOVREČ</item>
    </izvorni_sadrzaj>
    <derivirana_varijabla naziv="DomainObject.Predmet.ProtuStrankaListFormated_1">
      <item>SINGA d.o.o. SVETI LOVREČ</item>
    </derivirana_varijabla>
  </DomainObject.Predmet.ProtuStrankaListFormated>
  <DomainObject.Predmet.ProtuStrankaListFormatedOIB>
    <izvorni_sadrzaj>
      <item>SINGA d.o.o. SVETI LOVREČ, OIB 86029507356</item>
    </izvorni_sadrzaj>
    <derivirana_varijabla naziv="DomainObject.Predmet.ProtuStrankaListFormatedOIB_1">
      <item>SINGA d.o.o. SVETI LOVREČ, OIB 86029507356</item>
    </derivirana_varijabla>
  </DomainObject.Predmet.ProtuStrankaListFormatedOIB>
  <DomainObject.Predmet.ProtuStrankaListFormatedWithAdress>
    <izvorni_sadrzaj>
      <item>SINGA d.o.o. SVETI LOVREČ, Gradski trg 3, 52448 Sveti Lovreč Pazenatički</item>
    </izvorni_sadrzaj>
    <derivirana_varijabla naziv="DomainObject.Predmet.ProtuStrankaListFormatedWithAdress_1">
      <item>SINGA d.o.o. SVETI LOVREČ, Gradski trg 3, 52448 Sveti Lovreč Pazenatički</item>
    </derivirana_varijabla>
  </DomainObject.Predmet.ProtuStrankaListFormatedWithAdress>
  <DomainObject.Predmet.ProtuStrankaListFormatedWithAdressOIB>
    <izvorni_sadrzaj>
      <item>SINGA d.o.o. SVETI LOVREČ, OIB 86029507356, Gradski trg 3, 52448 Sveti Lovreč Pazenatički</item>
    </izvorni_sadrzaj>
    <derivirana_varijabla naziv="DomainObject.Predmet.ProtuStrankaListFormatedWithAdressOIB_1">
      <item>SINGA d.o.o. SVETI LOVREČ, OIB 86029507356, Gradski trg 3, 52448 Sveti Lovreč Pazenatički</item>
    </derivirana_varijabla>
  </DomainObject.Predmet.ProtuStrankaListFormatedWithAdressOIB>
  <DomainObject.Predmet.ProtuStrankaListNazivFormated>
    <izvorni_sadrzaj>
      <item>SINGA d.o.o. SVETI LOVREČ</item>
    </izvorni_sadrzaj>
    <derivirana_varijabla naziv="DomainObject.Predmet.ProtuStrankaListNazivFormated_1">
      <item>SINGA d.o.o. SVETI LOVREČ</item>
    </derivirana_varijabla>
  </DomainObject.Predmet.ProtuStrankaListNazivFormated>
  <DomainObject.Predmet.ProtuStrankaListNazivFormatedOIB>
    <izvorni_sadrzaj>
      <item>SINGA d.o.o. SVETI LOVREČ, OIB 86029507356</item>
    </izvorni_sadrzaj>
    <derivirana_varijabla naziv="DomainObject.Predmet.ProtuStrankaListNazivFormatedOIB_1">
      <item>SINGA d.o.o. SVETI LOVREČ, OIB 86029507356</item>
    </derivirana_varijabla>
  </DomainObject.Predmet.ProtuStrankaListNazivFormatedOIB>
  <DomainObject.Predmet.OstaliListFormated>
    <izvorni_sadrzaj>
      <item>odvj. Vladimir Berneš</item>
    </izvorni_sadrzaj>
    <derivirana_varijabla naziv="DomainObject.Predmet.OstaliListFormated_1">
      <item>odvj. Vladimir Berneš</item>
    </derivirana_varijabla>
  </DomainObject.Predmet.OstaliListFormated>
  <DomainObject.Predmet.OstaliListFormatedOIB>
    <izvorni_sadrzaj>
      <item>odvj. Vladimir Berneš</item>
    </izvorni_sadrzaj>
    <derivirana_varijabla naziv="DomainObject.Predmet.OstaliListFormatedOIB_1">
      <item>odvj. Vladimir Berneš</item>
    </derivirana_varijabla>
  </DomainObject.Predmet.OstaliListFormatedOIB>
  <DomainObject.Predmet.OstaliListFormatedWithAdress>
    <izvorni_sadrzaj>
      <item>odvj. Vladimir Berneš, Vukovarska 19, 52440 Poreč</item>
    </izvorni_sadrzaj>
    <derivirana_varijabla naziv="DomainObject.Predmet.OstaliListFormatedWithAdress_1">
      <item>odvj. Vladimir Berneš, Vukovarska 19, 52440 Poreč</item>
    </derivirana_varijabla>
  </DomainObject.Predmet.OstaliListFormatedWithAdress>
  <DomainObject.Predmet.OstaliListFormatedWithAdressOIB>
    <izvorni_sadrzaj>
      <item>odvj. Vladimir Berneš, Vukovarska 19, 52440 Poreč</item>
    </izvorni_sadrzaj>
    <derivirana_varijabla naziv="DomainObject.Predmet.OstaliListFormatedWithAdressOIB_1">
      <item>odvj. Vladimir Berneš, Vukovarska 19, 52440 Poreč</item>
    </derivirana_varijabla>
  </DomainObject.Predmet.OstaliListFormatedWithAdressOIB>
  <DomainObject.Predmet.OstaliListNazivFormated>
    <izvorni_sadrzaj>
      <item>odvj. Vladimir Berneš</item>
    </izvorni_sadrzaj>
    <derivirana_varijabla naziv="DomainObject.Predmet.OstaliListNazivFormated_1">
      <item>odvj. Vladimir Berneš</item>
    </derivirana_varijabla>
  </DomainObject.Predmet.OstaliListNazivFormated>
  <DomainObject.Predmet.OstaliListNazivFormatedOIB>
    <izvorni_sadrzaj>
      <item>odvj. Vladimir Berneš</item>
    </izvorni_sadrzaj>
    <derivirana_varijabla naziv="DomainObject.Predmet.OstaliListNazivFormatedOIB_1">
      <item>odvj. Vladimir Berneš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St-53/2017-9</izvorni_sadrzaj>
    <derivirana_varijabla naziv="DomainObject.PoslovniBrojDokumenta_1">St-53/2017-9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SINGA d.o.o. SVETI LOVREČ</izvorni_sadrzaj>
    <derivirana_varijabla naziv="DomainObject.Predmet.ProtustrankaIDrugi_1">SINGA d.o.o. SVETI LOVREČ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SINGA d.o.o. SVETI LOVREČ, OIB 86029507356, Gradski trg 3, 52448 Sveti Lovreč Pazenatički</izvorni_sadrzaj>
    <derivirana_varijabla naziv="DomainObject.Predmet.ProtustrankaIDrugiAdressOIB_1">SINGA d.o.o. SVETI LOVREČ, OIB 86029507356, Gradski trg 3, 52448 Sveti Lovreč Pazenatički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SINGA d.o.o. SVETI LOVREČ</item>
      <item>odvj. Vladimir Berneš</item>
    </izvorni_sadrzaj>
    <derivirana_varijabla naziv="DomainObject.Predmet.SudioniciListNaziv_1">
      <item>FINANCIJSKA AGENCIJA, RC RIJEKA, PODRUŽNICA PULA, PULA</item>
      <item>SINGA d.o.o. SVETI LOVREČ</item>
      <item>odvj. Vladimir Berneš</item>
    </derivirana_varijabla>
  </DomainObject.Predmet.SudioniciListNaziv>
  <DomainObject.Predmet.SudioniciListAdressOIB>
    <izvorni_sadrzaj>
      <item>FINANCIJSKA AGENCIJA, RC RIJEKA, PODRUŽNICA PULA, PULA, OIB 85821130368, Giardini 5,52100 Pula</item>
      <item>SINGA d.o.o. SVETI LOVREČ, OIB 86029507356, Gradski trg 3,52448 Sveti Lovreč Pazenatički</item>
      <item>odvj. Vladimir Berneš, Vukovarska 19,52440 Poreč</item>
    </izvorni_sadrzaj>
    <derivirana_varijabla naziv="DomainObject.Predmet.SudioniciListAdressOIB_1">
      <item>FINANCIJSKA AGENCIJA, RC RIJEKA, PODRUŽNICA PULA, PULA, OIB 85821130368, Giardini 5,52100 Pula</item>
      <item>SINGA d.o.o. SVETI LOVREČ, OIB 86029507356, Gradski trg 3,52448 Sveti Lovreč Pazenatički</item>
      <item>odvj. Vladimir Berneš, Vukovarska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86029507356</item>
      <item>, OIB null</item>
    </izvorni_sadrzaj>
    <derivirana_varijabla naziv="DomainObject.Predmet.SudioniciListNazivOIB_1">
      <item>, OIB 85821130368</item>
      <item>, OIB 86029507356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79D869-D0BB-446B-8648-403AA6E5D0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748</properties:Words>
  <properties:Characters>3903</properties:Characters>
  <properties:Lines>89</properties:Lines>
  <properties:Paragraphs>34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2017-05-05T12:21:00Z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2017-05-08T08:09:00Z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St-53/2017-9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