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4e90" w14:paraId="9fa4e90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r w:rsidRPr="00E72430">
        <w:rPr>
          <w:lang w:val="de-DE"/>
        </w:rPr>
        <w:t>Trgovački sud u Rijeci, po Liljani Ugrin stečajnom sucu u postupku provođenja stečaj</w:t>
      </w:r>
      <w:r w:rsidR="001A4FBA">
        <w:rPr>
          <w:lang w:val="de-DE"/>
        </w:rPr>
        <w:t xml:space="preserve">a  </w:t>
      </w:r>
      <w:r w:rsidRPr="00E72430">
        <w:rPr>
          <w:lang w:val="de-DE"/>
        </w:rPr>
        <w:t xml:space="preserve">nad </w:t>
      </w:r>
      <w:r w:rsidR="001446B0" w:rsidRPr="00E72430">
        <w:rPr>
          <w:lang w:val="de-DE"/>
        </w:rPr>
        <w:t xml:space="preserve">stečajnim dužnikom </w:t>
      </w:r>
      <w:r w:rsidR="006934FF" w:rsidRPr="00875793">
        <w:rPr>
          <w:szCs w:val="24"/>
        </w:rPr>
        <w:t>DINA-Petrokemija d.d. proizvodnja, terminali i servisi</w:t>
      </w:r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 xml:space="preserve">u stečaju 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Omišalj, Poje 1</w:t>
      </w:r>
      <w:r w:rsidR="006934FF" w:rsidRPr="00875793">
        <w:rPr>
          <w:szCs w:val="24"/>
          <w:lang w:eastAsia="en-US"/>
        </w:rPr>
        <w:t xml:space="preserve"> ( MBS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080448438</w:t>
      </w:r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>–</w:t>
      </w:r>
      <w:r w:rsidR="006934FF" w:rsidRPr="00875793">
        <w:rPr>
          <w:szCs w:val="24"/>
          <w:lang w:eastAsia="en-US"/>
        </w:rPr>
        <w:t xml:space="preserve"> OIB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89209113164</w:t>
      </w:r>
      <w:r w:rsidR="006934FF" w:rsidRPr="00875793">
        <w:rPr>
          <w:szCs w:val="24"/>
          <w:lang w:eastAsia="en-US"/>
        </w:rPr>
        <w:t xml:space="preserve">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dana </w:t>
      </w:r>
      <w:r w:rsidR="001446B0" w:rsidRPr="00E72430">
        <w:rPr>
          <w:lang w:val="de-DE"/>
        </w:rPr>
        <w:t xml:space="preserve"> </w:t>
      </w:r>
      <w:r w:rsidR="008B1B81">
        <w:rPr>
          <w:lang w:val="de-DE"/>
        </w:rPr>
        <w:t>1</w:t>
      </w:r>
      <w:r w:rsidR="006934FF">
        <w:rPr>
          <w:lang w:val="de-DE"/>
        </w:rPr>
        <w:t>4</w:t>
      </w:r>
      <w:r w:rsidR="008B1B81">
        <w:rPr>
          <w:lang w:val="de-DE"/>
        </w:rPr>
        <w:t xml:space="preserve">. listopada </w:t>
      </w:r>
      <w:r w:rsidR="009B48CE" w:rsidRPr="00E72430">
        <w:rPr>
          <w:lang w:val="de-DE"/>
        </w:rPr>
        <w:t>201</w:t>
      </w:r>
      <w:r w:rsidR="004A592F">
        <w:rPr>
          <w:lang w:val="de-DE"/>
        </w:rPr>
        <w:t>5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 s</w:t>
      </w:r>
      <w:r w:rsidR="00D2503C" w:rsidRPr="00C51070">
        <w:rPr>
          <w:szCs w:val="24"/>
          <w:lang w:val="de-DE"/>
        </w:rPr>
        <w:t>e stvarni troškov</w:t>
      </w:r>
      <w:r w:rsidR="002F7454">
        <w:rPr>
          <w:szCs w:val="24"/>
          <w:lang w:val="de-DE"/>
        </w:rPr>
        <w:t>i</w:t>
      </w:r>
      <w:r w:rsidR="00D2503C" w:rsidRPr="00C51070">
        <w:rPr>
          <w:szCs w:val="24"/>
          <w:lang w:val="de-DE"/>
        </w:rPr>
        <w:t xml:space="preserve"> stečajnog upravitelja </w:t>
      </w:r>
      <w:r w:rsidR="00B56E90" w:rsidRPr="00C51070">
        <w:rPr>
          <w:szCs w:val="24"/>
          <w:lang w:val="de-DE"/>
        </w:rPr>
        <w:t xml:space="preserve">u razdoblju od </w:t>
      </w:r>
      <w:r w:rsidR="001A5774" w:rsidRPr="00C51070">
        <w:rPr>
          <w:szCs w:val="24"/>
          <w:lang w:val="de-DE"/>
        </w:rPr>
        <w:t xml:space="preserve"> </w:t>
      </w:r>
      <w:r w:rsidR="006934FF">
        <w:rPr>
          <w:szCs w:val="24"/>
          <w:lang w:val="de-DE"/>
        </w:rPr>
        <w:t>20</w:t>
      </w:r>
      <w:r w:rsidR="001A5774" w:rsidRPr="00C51070">
        <w:rPr>
          <w:szCs w:val="24"/>
          <w:lang w:val="de-DE"/>
        </w:rPr>
        <w:t xml:space="preserve">. </w:t>
      </w:r>
      <w:r w:rsidR="00D772BA" w:rsidRPr="00C51070">
        <w:rPr>
          <w:szCs w:val="24"/>
          <w:lang w:val="de-DE"/>
        </w:rPr>
        <w:t xml:space="preserve">srpnja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</w:t>
      </w:r>
      <w:r w:rsidR="006934FF">
        <w:rPr>
          <w:szCs w:val="24"/>
          <w:lang w:val="de-DE"/>
        </w:rPr>
        <w:t xml:space="preserve"> 30</w:t>
      </w:r>
      <w:r w:rsidR="00E43646" w:rsidRPr="00C51070">
        <w:rPr>
          <w:szCs w:val="24"/>
          <w:lang w:val="de-DE"/>
        </w:rPr>
        <w:t xml:space="preserve">. </w:t>
      </w:r>
      <w:r w:rsidR="00D772BA" w:rsidRPr="00C51070">
        <w:rPr>
          <w:szCs w:val="24"/>
          <w:lang w:val="de-DE"/>
        </w:rPr>
        <w:t xml:space="preserve">rujna </w:t>
      </w:r>
      <w:r w:rsidR="00E43646" w:rsidRPr="00C51070">
        <w:rPr>
          <w:szCs w:val="24"/>
          <w:lang w:val="de-DE"/>
        </w:rPr>
        <w:t>201</w:t>
      </w:r>
      <w:r w:rsidR="00E96F7C" w:rsidRPr="00C51070">
        <w:rPr>
          <w:szCs w:val="24"/>
          <w:lang w:val="de-DE"/>
        </w:rPr>
        <w:t>5</w:t>
      </w:r>
      <w:r w:rsidR="00B56E90" w:rsidRPr="00C51070">
        <w:rPr>
          <w:szCs w:val="24"/>
          <w:lang w:val="de-DE"/>
        </w:rPr>
        <w:t xml:space="preserve">. u </w:t>
      </w:r>
      <w:r w:rsidR="00D2503C" w:rsidRPr="00C51070">
        <w:rPr>
          <w:szCs w:val="24"/>
          <w:lang w:val="de-DE"/>
        </w:rPr>
        <w:t>visini od</w:t>
      </w:r>
      <w:r w:rsidR="006934FF">
        <w:rPr>
          <w:szCs w:val="24"/>
          <w:lang w:val="de-DE"/>
        </w:rPr>
        <w:t xml:space="preserve">  </w:t>
      </w:r>
      <w:r w:rsidR="006934FF" w:rsidRPr="006934FF">
        <w:rPr>
          <w:szCs w:val="24"/>
          <w:lang w:val="de-DE"/>
        </w:rPr>
        <w:t>2</w:t>
      </w:r>
      <w:r w:rsidR="006934FF">
        <w:rPr>
          <w:szCs w:val="24"/>
          <w:lang w:val="de-DE"/>
        </w:rPr>
        <w:t>.</w:t>
      </w:r>
      <w:r w:rsidR="006934FF" w:rsidRPr="006934FF">
        <w:rPr>
          <w:szCs w:val="24"/>
          <w:lang w:val="de-DE"/>
        </w:rPr>
        <w:t>976</w:t>
      </w:r>
      <w:r w:rsidR="00E96F7C" w:rsidRPr="00C51070">
        <w:rPr>
          <w:szCs w:val="24"/>
          <w:lang w:val="de-DE"/>
        </w:rPr>
        <w:t>,00</w:t>
      </w:r>
      <w:r w:rsidR="00B34D05" w:rsidRPr="00C51070">
        <w:rPr>
          <w:szCs w:val="24"/>
          <w:lang w:val="de-DE"/>
        </w:rPr>
        <w:t xml:space="preserve"> </w:t>
      </w:r>
      <w:r w:rsidR="00D2503C" w:rsidRPr="00C51070">
        <w:rPr>
          <w:szCs w:val="24"/>
          <w:lang w:val="de-DE"/>
        </w:rPr>
        <w:t>kn.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r>
        <w:rPr>
          <w:rFonts w:eastAsia="MS Mincho"/>
        </w:rPr>
        <w:t xml:space="preserve">Ovosudnim rješenjem pod </w:t>
      </w:r>
      <w:r w:rsidR="006934FF">
        <w:rPr>
          <w:rFonts w:eastAsia="MS Mincho"/>
        </w:rPr>
        <w:t>posl. br. 7</w:t>
      </w:r>
      <w:r w:rsidR="00E83566" w:rsidRPr="00E72430">
        <w:rPr>
          <w:rFonts w:eastAsia="MS Mincho"/>
        </w:rPr>
        <w:t xml:space="preserve"> St-</w:t>
      </w:r>
      <w:r w:rsidR="006934FF">
        <w:rPr>
          <w:rFonts w:eastAsia="MS Mincho"/>
        </w:rPr>
        <w:t>7</w:t>
      </w:r>
      <w:r w:rsidR="001446B0" w:rsidRPr="00E72430">
        <w:rPr>
          <w:rFonts w:eastAsia="MS Mincho"/>
        </w:rPr>
        <w:t>4</w:t>
      </w:r>
      <w:r w:rsidR="00E83566" w:rsidRPr="00E72430">
        <w:rPr>
          <w:rFonts w:eastAsia="MS Mincho"/>
        </w:rPr>
        <w:t>/</w:t>
      </w:r>
      <w:r w:rsidR="006934FF">
        <w:rPr>
          <w:rFonts w:eastAsia="MS Mincho"/>
        </w:rPr>
        <w:t>2015</w:t>
      </w:r>
      <w:r w:rsidR="00E83566" w:rsidRPr="00E72430">
        <w:rPr>
          <w:rFonts w:eastAsia="MS Mincho"/>
        </w:rPr>
        <w:t>-</w:t>
      </w:r>
      <w:r w:rsidR="001A4FBA">
        <w:rPr>
          <w:rFonts w:eastAsia="MS Mincho"/>
        </w:rPr>
        <w:t>15</w:t>
      </w:r>
      <w:r w:rsidR="00E83566" w:rsidRPr="00E72430">
        <w:rPr>
          <w:rFonts w:eastAsia="MS Mincho"/>
        </w:rPr>
        <w:t xml:space="preserve">  od </w:t>
      </w:r>
      <w:r w:rsidR="006934FF">
        <w:rPr>
          <w:rFonts w:eastAsia="MS Mincho"/>
        </w:rPr>
        <w:t>20</w:t>
      </w:r>
      <w:r w:rsidR="001446B0" w:rsidRPr="00E72430">
        <w:rPr>
          <w:lang w:val="de-DE"/>
        </w:rPr>
        <w:t xml:space="preserve">. </w:t>
      </w:r>
      <w:r w:rsidR="006934FF">
        <w:rPr>
          <w:lang w:val="de-DE"/>
        </w:rPr>
        <w:t xml:space="preserve">srpnja </w:t>
      </w:r>
      <w:r w:rsidR="001446B0" w:rsidRPr="00E72430">
        <w:rPr>
          <w:lang w:val="de-DE"/>
        </w:rPr>
        <w:t>20</w:t>
      </w:r>
      <w:r w:rsidR="006934FF">
        <w:rPr>
          <w:lang w:val="de-DE"/>
        </w:rPr>
        <w:t>15</w:t>
      </w:r>
      <w:r w:rsidR="001446B0" w:rsidRPr="00E72430">
        <w:rPr>
          <w:lang w:val="de-DE"/>
        </w:rPr>
        <w:t xml:space="preserve">. </w:t>
      </w:r>
      <w:r w:rsidR="001446B0" w:rsidRPr="00E72430">
        <w:t>stečajnim upraviteljem</w:t>
      </w:r>
      <w:r w:rsidR="008B1B81">
        <w:t xml:space="preserve"> dužnika </w:t>
      </w:r>
      <w:r w:rsidR="00E83566" w:rsidRPr="00E72430">
        <w:t xml:space="preserve">imenovana </w:t>
      </w:r>
      <w:r w:rsidR="008E247B" w:rsidRPr="00E72430">
        <w:t xml:space="preserve">je </w:t>
      </w:r>
      <w:r w:rsidR="006934FF">
        <w:rPr>
          <w:lang w:val="de-DE"/>
        </w:rPr>
        <w:t>Marija Ružić iz Čavli</w:t>
      </w:r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r>
        <w:t>Tijekom provođenja stečajnog postupka s</w:t>
      </w:r>
      <w:r w:rsidR="006F244A" w:rsidRPr="006F244A">
        <w:t xml:space="preserve">tečajna upraviteljica je dana </w:t>
      </w:r>
      <w:r w:rsidR="006934FF">
        <w:t>5</w:t>
      </w:r>
      <w:r w:rsidR="00E96F7C" w:rsidRPr="006F244A">
        <w:rPr>
          <w:lang w:val="de-DE"/>
        </w:rPr>
        <w:t xml:space="preserve">. </w:t>
      </w:r>
      <w:r w:rsidR="00D772BA" w:rsidRPr="006F244A">
        <w:rPr>
          <w:lang w:val="de-DE"/>
        </w:rPr>
        <w:t>listopada 2</w:t>
      </w:r>
      <w:r w:rsidR="00E96F7C" w:rsidRPr="006F244A">
        <w:rPr>
          <w:lang w:val="de-DE"/>
        </w:rPr>
        <w:t>015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r w:rsidR="006F244A" w:rsidRPr="006F244A">
        <w:rPr>
          <w:lang w:val="de-DE"/>
        </w:rPr>
        <w:t xml:space="preserve">podnijela </w:t>
      </w:r>
      <w:r w:rsidR="006F244A" w:rsidRPr="006F244A">
        <w:rPr>
          <w:color w:val="000000"/>
          <w:szCs w:val="24"/>
        </w:rPr>
        <w:t>pisano, obrazloženo i dokumentirano izvješće</w:t>
      </w:r>
      <w:r w:rsidR="006F244A" w:rsidRPr="006F244A">
        <w:t xml:space="preserve"> </w:t>
      </w:r>
      <w:r w:rsidR="006F244A">
        <w:t xml:space="preserve">u kojem je </w:t>
      </w:r>
      <w:r w:rsidR="00D2503C" w:rsidRPr="006F244A">
        <w:t>predloži</w:t>
      </w:r>
      <w:r w:rsidR="006F244A" w:rsidRPr="006F244A">
        <w:t xml:space="preserve">la </w:t>
      </w:r>
      <w:r w:rsidR="00D2503C" w:rsidRPr="006F244A">
        <w:t xml:space="preserve">donošenje odluke o isplati </w:t>
      </w:r>
      <w:r w:rsidR="006F244A" w:rsidRPr="006F244A">
        <w:t xml:space="preserve">njenih </w:t>
      </w:r>
      <w:r w:rsidR="008B1B81">
        <w:t xml:space="preserve">stvarnih </w:t>
      </w:r>
      <w:r w:rsidR="00D2503C" w:rsidRPr="006F244A">
        <w:t>troškova</w:t>
      </w:r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razdoblju od </w:t>
      </w:r>
      <w:r w:rsidR="006934FF">
        <w:rPr>
          <w:szCs w:val="24"/>
          <w:lang w:val="de-DE"/>
        </w:rPr>
        <w:t>20</w:t>
      </w:r>
      <w:r w:rsidR="00D772BA" w:rsidRPr="006F244A">
        <w:rPr>
          <w:szCs w:val="24"/>
          <w:lang w:val="de-DE"/>
        </w:rPr>
        <w:t xml:space="preserve">. srpnja  do 30. rujna 2015. u visini od </w:t>
      </w:r>
      <w:r w:rsidR="006934FF" w:rsidRPr="006934FF">
        <w:rPr>
          <w:szCs w:val="24"/>
          <w:lang w:val="de-DE"/>
        </w:rPr>
        <w:t>2</w:t>
      </w:r>
      <w:r w:rsidR="006934FF">
        <w:rPr>
          <w:szCs w:val="24"/>
          <w:lang w:val="de-DE"/>
        </w:rPr>
        <w:t>.</w:t>
      </w:r>
      <w:r w:rsidR="006934FF" w:rsidRPr="006934FF">
        <w:rPr>
          <w:szCs w:val="24"/>
          <w:lang w:val="de-DE"/>
        </w:rPr>
        <w:t>976</w:t>
      </w:r>
      <w:r w:rsidR="00D772BA" w:rsidRPr="006F244A">
        <w:rPr>
          <w:szCs w:val="24"/>
          <w:lang w:val="de-DE"/>
        </w:rPr>
        <w:t>,00 kn</w:t>
      </w:r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r w:rsidRPr="00E72430">
        <w:t>Sud je izvršio uvid u</w:t>
      </w:r>
      <w:r w:rsidR="005F1EE4" w:rsidRPr="00E72430">
        <w:t xml:space="preserve"> </w:t>
      </w:r>
      <w:r w:rsidR="00C67197" w:rsidRPr="00E72430">
        <w:t xml:space="preserve">spis </w:t>
      </w:r>
      <w:r w:rsidR="008E247B" w:rsidRPr="00E72430">
        <w:t xml:space="preserve">i </w:t>
      </w:r>
      <w:r w:rsidR="00C67197" w:rsidRPr="00E72430">
        <w:t xml:space="preserve">dokumentaciju dostavljenu uz </w:t>
      </w:r>
      <w:r w:rsidR="008B1B81">
        <w:t>izvješće</w:t>
      </w:r>
      <w:r w:rsidR="007B760A" w:rsidRPr="00E72430">
        <w:t>.</w:t>
      </w:r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r w:rsidRPr="007B3514">
        <w:t xml:space="preserve">Odredbom članka 441. stavak 2. 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r>
        <w:lastRenderedPageBreak/>
        <w:t xml:space="preserve">Iz podnijetog </w:t>
      </w:r>
      <w:r w:rsidRPr="00E72430">
        <w:t>izvješć</w:t>
      </w:r>
      <w:r>
        <w:t xml:space="preserve">a, te priložene </w:t>
      </w:r>
      <w:r w:rsidRPr="00E72430">
        <w:t>dokumentacij</w:t>
      </w:r>
      <w:r>
        <w:t xml:space="preserve">e </w:t>
      </w:r>
      <w:r w:rsidRPr="00E72430">
        <w:t>stečajn</w:t>
      </w:r>
      <w:r>
        <w:t>e</w:t>
      </w:r>
      <w:r w:rsidRPr="00E72430">
        <w:t xml:space="preserve"> upravitelj</w:t>
      </w:r>
      <w:r>
        <w:t>ice</w:t>
      </w:r>
      <w:r w:rsidR="006934FF">
        <w:t xml:space="preserve"> </w:t>
      </w:r>
      <w:r>
        <w:rPr>
          <w:lang w:val="de-DE"/>
        </w:rPr>
        <w:t xml:space="preserve">( list </w:t>
      </w:r>
      <w:r w:rsidR="006934FF">
        <w:rPr>
          <w:lang w:val="de-DE"/>
        </w:rPr>
        <w:t xml:space="preserve">1291 </w:t>
      </w:r>
      <w:r>
        <w:rPr>
          <w:lang w:val="de-DE"/>
        </w:rPr>
        <w:t xml:space="preserve">do </w:t>
      </w:r>
      <w:r w:rsidR="006934FF">
        <w:rPr>
          <w:lang w:val="de-DE"/>
        </w:rPr>
        <w:t>1300</w:t>
      </w:r>
      <w:r>
        <w:rPr>
          <w:lang w:val="de-DE"/>
        </w:rPr>
        <w:t xml:space="preserve"> spisa )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 xml:space="preserve">, budući  je prisutstvo stečajne upraviteljice zbog obavljanja dužnosti u sjedištu dužnika, </w:t>
      </w:r>
      <w:r w:rsidR="006934FF">
        <w:t>prisustvo sastanku sa predstavnicima vatrogasne zajednice u Krku, sastanku u Min</w:t>
      </w:r>
      <w:r w:rsidR="001A4FBA">
        <w:t>i</w:t>
      </w:r>
      <w:r w:rsidR="006934FF">
        <w:t xml:space="preserve">starstvu </w:t>
      </w:r>
      <w:r w:rsidR="001A4FBA">
        <w:t xml:space="preserve">zaštite okoliša i energetsku učinkovitost u Zagrebu, te ročištima na ovom sudu  </w:t>
      </w:r>
      <w:r>
        <w:t>bilo nepohodno i opravdano</w:t>
      </w:r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r>
        <w:t xml:space="preserve">Stoga je </w:t>
      </w:r>
      <w:r w:rsidR="007B3514" w:rsidRPr="007B3514">
        <w:t xml:space="preserve"> primjenom odredbe članka 441. stavak 2. („Narodne novine“ broj 71/15; u daljnjem tekstu SZ/15) u vezi s člankom 94. stavak 3. SZ/15, kojim je propisano da </w:t>
      </w:r>
      <w:r w:rsidR="007B3514"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izeke ovog rješenja.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r>
        <w:t>Odluka pod točkom II. izr</w:t>
      </w:r>
      <w:r w:rsidR="002F7454">
        <w:t>e</w:t>
      </w:r>
      <w:r>
        <w:t>ke ovog rješnja donijeta je primjenom odredbe stavka 4. istog članka.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r w:rsidRPr="00E72430">
        <w:rPr>
          <w:rFonts w:eastAsia="MS Mincho"/>
        </w:rPr>
        <w:t>U Rijeci</w:t>
      </w:r>
      <w:r w:rsidR="0014772A" w:rsidRPr="00E72430">
        <w:rPr>
          <w:rFonts w:eastAsia="MS Mincho"/>
        </w:rPr>
        <w:t xml:space="preserve">, </w:t>
      </w:r>
      <w:r w:rsidR="008B1B81">
        <w:rPr>
          <w:lang w:val="de-DE"/>
        </w:rPr>
        <w:t>1</w:t>
      </w:r>
      <w:r w:rsidR="001A4FBA">
        <w:rPr>
          <w:lang w:val="de-DE"/>
        </w:rPr>
        <w:t>4</w:t>
      </w:r>
      <w:r w:rsidR="008B1B81">
        <w:rPr>
          <w:lang w:val="de-DE"/>
        </w:rPr>
        <w:t xml:space="preserve">. listopada </w:t>
      </w:r>
      <w:r w:rsidR="008B1B81" w:rsidRPr="00E72430">
        <w:rPr>
          <w:lang w:val="de-DE"/>
        </w:rPr>
        <w:t>201</w:t>
      </w:r>
      <w:r w:rsidR="008B1B81">
        <w:rPr>
          <w:lang w:val="de-DE"/>
        </w:rPr>
        <w:t>5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Stečajni sudac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r w:rsidR="005F1EE4" w:rsidRPr="00C51070">
        <w:rPr>
          <w:szCs w:val="24"/>
        </w:rPr>
        <w:t xml:space="preserve">Protiv ovog rješenja pravo na žalbu imaju </w:t>
      </w:r>
      <w:r w:rsidR="00C51070" w:rsidRPr="00C51070">
        <w:rPr>
          <w:color w:val="000000"/>
          <w:szCs w:val="24"/>
        </w:rPr>
        <w:t xml:space="preserve"> stečajni upravitelj, dužnik pojedinac i svaki stečajni vjerovnik</w:t>
      </w:r>
      <w:r w:rsidR="005F1EE4" w:rsidRPr="00C51070">
        <w:rPr>
          <w:szCs w:val="24"/>
        </w:rPr>
        <w:t xml:space="preserve"> ( članka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>. stavak 5. SZ</w:t>
      </w:r>
      <w:r w:rsidR="00C51070" w:rsidRPr="00C51070">
        <w:rPr>
          <w:szCs w:val="24"/>
        </w:rPr>
        <w:t xml:space="preserve">/15 </w:t>
      </w:r>
      <w:r w:rsidR="005F1EE4" w:rsidRPr="00C51070">
        <w:rPr>
          <w:szCs w:val="24"/>
        </w:rPr>
        <w:t>).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F7454">
        <w:rPr>
          <w:rFonts w:cs="Times New Roman" w:eastAsia="MS Mincho" w:hAnsi="Times New Roman" w:ascii="Times New Roman"/>
        </w:rPr>
        <w:t xml:space="preserve">U Rijeci, </w:t>
      </w:r>
      <w:r w:rsidRPr="002F7454">
        <w:rPr>
          <w:rFonts w:cs="Times New Roman" w:hAnsi="Times New Roman" w:ascii="Times New Roman"/>
          <w:lang w:val="de-DE"/>
        </w:rPr>
        <w:t>1</w:t>
      </w:r>
      <w:r w:rsidR="001A4FBA">
        <w:rPr>
          <w:rFonts w:cs="Times New Roman" w:hAnsi="Times New Roman" w:ascii="Times New Roman"/>
          <w:lang w:val="de-DE"/>
        </w:rPr>
        <w:t>4</w:t>
      </w:r>
      <w:r w:rsidRPr="002F7454">
        <w:rPr>
          <w:rFonts w:cs="Times New Roman" w:hAnsi="Times New Roman" w:ascii="Times New Roman"/>
          <w:lang w:val="de-DE"/>
        </w:rPr>
        <w:t>. listopada 2015</w:t>
      </w:r>
      <w:r>
        <w:rPr>
          <w:rFonts w:cs="Times New Roman" w:hAnsi="Times New Roman" w:ascii="Times New Roman"/>
          <w:lang w:val="de-DE"/>
        </w:rPr>
        <w:t>.</w:t>
      </w:r>
      <w:r w:rsidR="00C51070" w:rsidRPr="002F7454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2F745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1D6" w:rsidR="00F071D6">
      <w:r>
        <w:separator/>
      </w:r>
    </w:p>
  </w:endnote>
  <w:endnote w:id="0" w:type="continuationSeparator">
    <w:p w:rsidRDefault="00F071D6" w:rsidR="00F07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F37C87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1D6" w:rsidR="00F071D6">
      <w:r>
        <w:separator/>
      </w:r>
    </w:p>
  </w:footnote>
  <w:footnote w:id="0" w:type="continuationSeparator">
    <w:p w:rsidRDefault="00F071D6" w:rsidR="00F07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FC53F6">
      <w:rPr>
        <w:rFonts w:eastAsia="MS Mincho"/>
      </w:rPr>
      <w:t>102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52BCA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54DD6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071D6"/>
    <w:rsid w:val="00F27BF1"/>
    <w:rsid w:val="00F32013"/>
    <w:rsid w:val="00F37C87"/>
    <w:rsid w:val="00F63396"/>
    <w:rsid w:val="00F81825"/>
    <w:rsid w:val="00F85F33"/>
    <w:rsid w:val="00F94EAE"/>
    <w:rsid w:val="00F9635E"/>
    <w:rsid w:val="00FC53F6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7C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7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7C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7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St-74/2015-102</izvorni_sadrzaj>
    <derivirana_varijabla naziv="DomainObject.Oznaka_1">St-74/2015-102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St-74/2015-102</izvorni_sadrzaj>
    <derivirana_varijabla naziv="DomainObject.PoslovniBrojDokumenta_1">St-74/2015-102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434</properties:Words>
  <properties:Characters>2268</properties:Characters>
  <properties:Lines>82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2015-10-14T11:53:00Z</dcterms:created>
  <dc:creator>radni</dc:creator>
  <cp:lastModifiedBy>Tanja Fidel</cp:lastModifiedBy>
  <cp:lastPrinted>2015-10-12T07:35:00Z</cp:lastPrinted>
  <dcterms:modified xmlns:xsi="http://www.w3.org/2001/XMLSchema-instance" xsi:type="dcterms:W3CDTF">2015-10-14T11:57:00Z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St-74/2015-102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