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6e2e" w14:paraId="f606e2e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74E67">
        <w:t>23</w:t>
      </w:r>
      <w:r w:rsidR="00931BFF">
        <w:t>38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E4F7E">
        <w:rPr>
          <w:lang w:val="hr-HR"/>
        </w:rPr>
        <w:t xml:space="preserve">  </w:t>
      </w:r>
      <w:r w:rsidR="00931BFF" w:rsidRPr="00931BFF">
        <w:rPr>
          <w:lang w:val="hr-HR"/>
        </w:rPr>
        <w:t>SIND-KOMERC, društvo s ograničenom odgovornošću za proizvodnju, trgovinu, turizam i usluge</w:t>
      </w:r>
      <w:r w:rsidR="0005765D">
        <w:rPr>
          <w:lang w:val="hr-HR"/>
        </w:rPr>
        <w:t xml:space="preserve">, </w:t>
      </w:r>
      <w:r w:rsidR="00931BFF">
        <w:rPr>
          <w:lang w:val="hr-HR"/>
        </w:rPr>
        <w:t xml:space="preserve">Split, Put Supavla 19, OIB: </w:t>
      </w:r>
      <w:r w:rsidR="00931BFF" w:rsidRPr="00931BFF">
        <w:rPr>
          <w:lang w:val="hr-HR"/>
        </w:rPr>
        <w:t>37743842430</w:t>
      </w:r>
      <w:r w:rsidR="00931BFF">
        <w:rPr>
          <w:lang w:val="hr-HR"/>
        </w:rPr>
        <w:t xml:space="preserve">, </w:t>
      </w:r>
      <w:r w:rsidR="00B74E6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FE6BCE" w:rsidP="00C63AB0" w:rsidR="00FE6BC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931BFF">
        <w:rPr>
          <w:lang w:val="hr-HR"/>
        </w:rPr>
        <w:t xml:space="preserve"> </w:t>
      </w:r>
      <w:r w:rsidR="00931BFF" w:rsidRPr="00931BFF">
        <w:rPr>
          <w:lang w:val="hr-HR"/>
        </w:rPr>
        <w:t>SIND-KOMERC, društvo s ograničenom odgovornošću za proizvodnju, trgovinu, turizam i usluge</w:t>
      </w:r>
      <w:r w:rsidR="00931BFF">
        <w:rPr>
          <w:lang w:val="hr-HR"/>
        </w:rPr>
        <w:t xml:space="preserve">, Split, Put Supavla 19, OIB: </w:t>
      </w:r>
      <w:r w:rsidR="00931BFF" w:rsidRPr="00931BFF">
        <w:rPr>
          <w:lang w:val="hr-HR"/>
        </w:rPr>
        <w:t>37743842430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10,</w:t>
      </w:r>
      <w:r w:rsidR="00931BFF">
        <w:rPr>
          <w:lang w:val="hr-HR"/>
        </w:rPr>
        <w:t>35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931BFF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931BFF">
        <w:t xml:space="preserve">Dinka Trumbić dipl.ekonomist  iz Splita, Lovretska 10 ., OIB: </w:t>
      </w:r>
      <w:r w:rsidR="00931BFF">
        <w:rPr>
          <w:rFonts w:eastAsiaTheme="minorHAnsi"/>
        </w:rPr>
        <w:t>43468134790.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931BFF">
        <w:rPr>
          <w:lang w:val="hr-HR"/>
        </w:rPr>
        <w:t xml:space="preserve"> </w:t>
      </w:r>
      <w:r w:rsidR="00931BFF" w:rsidRPr="00931BFF">
        <w:rPr>
          <w:lang w:val="hr-HR"/>
        </w:rPr>
        <w:t>SIND-KOMERC, društvo s ograničenom odgovornošću za proizvodnju, trgovinu, turizam i usluge</w:t>
      </w:r>
      <w:r w:rsidR="00931BFF">
        <w:rPr>
          <w:lang w:val="hr-HR"/>
        </w:rPr>
        <w:t xml:space="preserve">, Split, Put Supavla 19, OIB: </w:t>
      </w:r>
      <w:r w:rsidR="00931BFF" w:rsidRPr="00931BFF">
        <w:rPr>
          <w:lang w:val="hr-HR"/>
        </w:rPr>
        <w:t>37743842430</w:t>
      </w:r>
      <w:r w:rsidR="0005765D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74E67">
        <w:rPr>
          <w:lang w:val="hr-HR"/>
        </w:rPr>
        <w:t>26</w:t>
      </w:r>
      <w:r w:rsidR="00BC02F8">
        <w:rPr>
          <w:lang w:val="hr-HR"/>
        </w:rPr>
        <w:t>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31BFF">
        <w:rPr>
          <w:lang w:val="hr-HR"/>
        </w:rPr>
        <w:t xml:space="preserve"> </w:t>
      </w:r>
      <w:r w:rsidR="00931BFF" w:rsidRPr="00931BFF">
        <w:rPr>
          <w:lang w:val="hr-HR"/>
        </w:rPr>
        <w:t>SIND-KOMERC, društvo s ograničenom odgovornošću za proizvodnju, trgovinu, turizam i usluge</w:t>
      </w:r>
      <w:r w:rsidR="00931BFF">
        <w:rPr>
          <w:lang w:val="hr-HR"/>
        </w:rPr>
        <w:t xml:space="preserve">, Split, Put Supavla 19, OIB: </w:t>
      </w:r>
      <w:r w:rsidR="00931BFF" w:rsidRPr="00931BFF">
        <w:rPr>
          <w:lang w:val="hr-HR"/>
        </w:rPr>
        <w:t>37743842430</w:t>
      </w:r>
      <w:r w:rsidR="0005765D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74E67">
        <w:rPr>
          <w:lang w:val="hr-HR"/>
        </w:rPr>
        <w:t>4</w:t>
      </w:r>
      <w:r w:rsidR="00931BFF">
        <w:rPr>
          <w:lang w:val="hr-HR"/>
        </w:rPr>
        <w:t>26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931BFF">
        <w:rPr>
          <w:lang w:val="hr-HR"/>
        </w:rPr>
        <w:t>43.409,80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931BFF" w:rsidR="00B74E6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31BFF" w:rsidP="00931BFF" w:rsidR="00931BFF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1.St-23</w:t>
      </w:r>
      <w:r w:rsidR="00931BFF">
        <w:rPr>
          <w:b/>
          <w:lang w:val="hr-HR"/>
        </w:rPr>
        <w:t>38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B74E67">
        <w:rPr>
          <w:lang w:val="hr-HR"/>
        </w:rPr>
        <w:t>5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FE6BCE">
        <w:rPr>
          <w:lang w:val="hr-HR"/>
        </w:rPr>
        <w:t>5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83EF3"/>
    <w:rsid w:val="000C38EC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F778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4C05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3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3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St-2338/2015</izvorni_sadrzaj>
    <derivirana_varijabla naziv="DomainObject.Predmet.OznakaBroj_1">St-2338/2015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SIND-KOMERC, društvo s ograničenom odgovornošću za proizvodnju, trgovinu, turizam i usluge</izvorni_sadrzaj>
    <derivirana_varijabla naziv="DomainObject.Predmet.ProtustrankaFormated_1">  SIND-KOMERC, društvo s ograničenom odgovornošću za proizvodnju, trgovinu, turizam i usluge</derivirana_varijabla>
  </DomainObject.Predmet.ProtustrankaFormated>
  <DomainObject.Predmet.ProtustrankaFormatedOIB>
    <izvorni_sadrzaj>  SIND-KOMERC, društvo s ograničenom odgovornošću za proizvodnju, trgovinu, turizam i usluge, OIB 37743842430</izvorni_sadrzaj>
    <derivirana_varijabla naziv="DomainObject.Predmet.ProtustrankaFormatedOIB_1">  SIND-KOMERC, društvo s ograničenom odgovornošću za proizvodnju, trgovinu, turizam i usluge, OIB 37743842430</derivirana_varijabla>
  </DomainObject.Predmet.ProtustrankaFormatedOIB>
  <DomainObject.Predmet.ProtustrankaFormatedWithAdress>
    <izvorni_sadrzaj> SIND-KOMERC, društvo s ograničenom odgovornošću za proizvodnju, trgovinu, turizam i usluge, Put Supavla 19, 21000 Split</izvorni_sadrzaj>
    <derivirana_varijabla naziv="DomainObject.Predmet.ProtustrankaFormatedWithAdress_1"> SIND-KOMERC, društvo s ograničenom odgovornošću za proizvodnju, trgovinu, turizam i usluge, Put Supavla 19, 21000 Split</derivirana_varijabla>
  </DomainObject.Predmet.ProtustrankaFormatedWithAdress>
  <DomainObject.Predmet.ProtustrankaFormatedWithAdressOIB>
    <izvorni_sadrzaj> SIND-KOMERC, društvo s ograničenom odgovornošću za proizvodnju, trgovinu, turizam i usluge, OIB 37743842430, Put Supavla 19, 21000 Split</izvorni_sadrzaj>
    <derivirana_varijabla naziv="DomainObject.Predmet.ProtustrankaFormatedWithAdressOIB_1"> SIND-KOMERC, društvo s ograničenom odgovornošću za proizvodnju, trgovinu, turizam i usluge, OIB 37743842430, Put Supavla 19, 21000 Split</derivirana_varijabla>
  </DomainObject.Predmet.ProtustrankaFormatedWithAdressOIB>
  <DomainObject.Predmet.ProtustrankaWithAdress>
    <izvorni_sadrzaj>SIND-KOMERC, društvo s ograničenom odgovornošću za proizvodnju, trgovinu, turizam i usluge Put Supavla 19, 21000 Split</izvorni_sadrzaj>
    <derivirana_varijabla naziv="DomainObject.Predmet.ProtustrankaWithAdress_1">SIND-KOMERC, društvo s ograničenom odgovornošću za proizvodnju, trgovinu, turizam i usluge Put Supavla 19, 21000 Split</derivirana_varijabla>
  </DomainObject.Predmet.ProtustrankaWithAdress>
  <DomainObject.Predmet.ProtustrankaWithAdressOIB>
    <izvorni_sadrzaj>SIND-KOMERC, društvo s ograničenom odgovornošću za proizvodnju, trgovinu, turizam i usluge, OIB 37743842430, Put Supavla 19, 21000 Split</izvorni_sadrzaj>
    <derivirana_varijabla naziv="DomainObject.Predmet.ProtustrankaWithAdressOIB_1">SIND-KOMERC, društvo s ograničenom odgovornošću za proizvodnju, trgovinu, turizam i usluge, OIB 37743842430, Put Supavla 19, 21000 Split</derivirana_varijabla>
  </DomainObject.Predmet.ProtustrankaWithAdressOIB>
  <DomainObject.Predmet.ProtustrankaNazivFormated>
    <izvorni_sadrzaj>SIND-KOMERC, društvo s ograničenom odgovornošću za proizvodnju, trgovinu, turizam i usluge</izvorni_sadrzaj>
    <derivirana_varijabla naziv="DomainObject.Predmet.ProtustrankaNazivFormated_1">SIND-KOMERC, društvo s ograničenom odgovornošću za proizvodnju, trgovinu, turizam i usluge</derivirana_varijabla>
  </DomainObject.Predmet.ProtustrankaNazivFormated>
  <DomainObject.Predmet.ProtustrankaNazivFormatedOIB>
    <izvorni_sadrzaj>SIND-KOMERC, društvo s ograničenom odgovornošću za proizvodnju, trgovinu, turizam i usluge, OIB 37743842430</izvorni_sadrzaj>
    <derivirana_varijabla naziv="DomainObject.Predmet.ProtustrankaNazivFormatedOIB_1">SIND-KOMERC, društvo s ograničenom odgovornošću za proizvodnju, trgovinu, turizam i usluge, OIB 37743842430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43409.80</izvorni_sadrzaj>
    <derivirana_varijabla naziv="DomainObject.Predmet.TrenutnaVrijednost_1">43409.80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SIND-KOMERC, društvo s ograničenom odgovornošću za proizvodnju, trgovinu, turizam i usluge</item>
    </izvorni_sadrzaj>
    <derivirana_varijabla naziv="DomainObject.Predmet.ProtuStrankaListFormated_1">
      <item>SIND-KOMERC, društvo s ograničenom odgovornošću za proizvodnju, trgovinu, turizam i usluge</item>
    </derivirana_varijabla>
  </DomainObject.Predmet.ProtuStrankaListFormated>
  <DomainObject.Predmet.ProtuStrankaListFormatedOIB>
    <izvorni_sadrzaj>
      <item>SIND-KOMERC, društvo s ograničenom odgovornošću za proizvodnju, trgovinu, turizam i usluge, OIB 37743842430</item>
    </izvorni_sadrzaj>
    <derivirana_varijabla naziv="DomainObject.Predmet.ProtuStrankaListFormatedOIB_1">
      <item>SIND-KOMERC, društvo s ograničenom odgovornošću za proizvodnju, trgovinu, turizam i usluge, OIB 37743842430</item>
    </derivirana_varijabla>
  </DomainObject.Predmet.ProtuStrankaListFormatedOIB>
  <DomainObject.Predmet.ProtuStrankaListFormatedWithAdress>
    <izvorni_sadrzaj>
      <item>SIND-KOMERC, društvo s ograničenom odgovornošću za proizvodnju, trgovinu, turizam i usluge, Put Supavla 19, 21000 Split</item>
    </izvorni_sadrzaj>
    <derivirana_varijabla naziv="DomainObject.Predmet.ProtuStrankaListFormatedWithAdress_1">
      <item>SIND-KOMERC, društvo s ograničenom odgovornošću za proizvodnju, trgovinu, turizam i usluge, Put Supavla 19, 21000 Split</item>
    </derivirana_varijabla>
  </DomainObject.Predmet.ProtuStrankaListFormatedWithAdress>
  <DomainObject.Predmet.ProtuStrankaListFormatedWithAdressOIB>
    <izvorni_sadrzaj>
      <item>SIND-KOMERC, društvo s ograničenom odgovornošću za proizvodnju, trgovinu, turizam i usluge, OIB 37743842430, Put Supavla 19, 21000 Split</item>
    </izvorni_sadrzaj>
    <derivirana_varijabla naziv="DomainObject.Predmet.ProtuStrankaListFormatedWithAdressOIB_1">
      <item>SIND-KOMERC, društvo s ograničenom odgovornošću za proizvodnju, trgovinu, turizam i usluge, OIB 37743842430, Put Supavla 19, 21000 Split</item>
    </derivirana_varijabla>
  </DomainObject.Predmet.ProtuStrankaListFormatedWithAdressOIB>
  <DomainObject.Predmet.ProtuStrankaListNazivFormated>
    <izvorni_sadrzaj>
      <item>SIND-KOMERC, društvo s ograničenom odgovornošću za proizvodnju, trgovinu, turizam i usluge</item>
    </izvorni_sadrzaj>
    <derivirana_varijabla naziv="DomainObject.Predmet.ProtuStrankaListNazivFormated_1">
      <item>SIND-KOMERC, društvo s ograničenom odgovornošću za proizvodnju, trgovinu, turizam i usluge</item>
    </derivirana_varijabla>
  </DomainObject.Predmet.ProtuStrankaListNazivFormated>
  <DomainObject.Predmet.ProtuStrankaListNazivFormatedOIB>
    <izvorni_sadrzaj>
      <item>SIND-KOMERC, društvo s ograničenom odgovornošću za proizvodnju, trgovinu, turizam i usluge, OIB 37743842430</item>
    </izvorni_sadrzaj>
    <derivirana_varijabla naziv="DomainObject.Predmet.ProtuStrankaListNazivFormatedOIB_1">
      <item>SIND-KOMERC, društvo s ograničenom odgovornošću za proizvodnju, trgovinu, turizam i usluge, OIB 37743842430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SIND-KOMERC, društvo s ograničenom odgovornošću za proizvodnju, trgovinu, turizam i usluge</izvorni_sadrzaj>
    <derivirana_varijabla naziv="DomainObject.Predmet.ProtustrankaIDrugi_1">SIND-KOMERC, društvo s ograničenom odgovornošću za proizvodnju,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SIND-KOMERC, društvo s ograničenom odgovornošću za proizvodnju, trgovinu, turizam i usluge, OIB 37743842430, Put Supavla 19, 21000 Split</izvorni_sadrzaj>
    <derivirana_varijabla naziv="DomainObject.Predmet.ProtustrankaIDrugiAdressOIB_1">SIND-KOMERC, društvo s ograničenom odgovornošću za proizvodnju, trgovinu, turizam i usluge, OIB 37743842430, Put Supavla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SIND-KOMERC, društvo s ograničenom odgovornošću za proizvodnju, trgovinu, turizam i usluge</item>
      <item>FINANCIJSKA AGENCIJA, RC SPLIT</item>
    </izvorni_sadrzaj>
    <derivirana_varijabla naziv="DomainObject.Predmet.SudioniciListNaziv_1">
      <item>SIND-KOMERC, društvo s ograničenom odgovornošću za proizvodnju, trgovinu, turizam i usluge</item>
      <item>FINANCIJSKA AGENCIJA, RC SPLIT</item>
    </derivirana_varijabla>
  </DomainObject.Predmet.SudioniciListNaziv>
  <DomainObject.Predmet.SudioniciListAdressOIB>
    <izvorni_sadrzaj>
      <item>SIND-KOMERC, društvo s ograničenom odgovornošću za proizvodnju, trgovinu, turizam i usluge, OIB 37743842430, Put Supavla 19,21000 Split</item>
      <item>FINANCIJSKA AGENCIJA, RC SPLIT, OIB 85821130368, Mažuranićevo šetalište 24 b,21000 Split</item>
    </izvorni_sadrzaj>
    <derivirana_varijabla naziv="DomainObject.Predmet.SudioniciListAdressOIB_1">
      <item>SIND-KOMERC, društvo s ograničenom odgovornošću za proizvodnju, trgovinu, turizam i usluge, OIB 37743842430, Put Supavla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37743842430</item>
      <item>, OIB 85821130368</item>
    </izvorni_sadrzaj>
    <derivirana_varijabla naziv="DomainObject.Predmet.SudioniciListNazivOIB_1">
      <item>, OIB 37743842430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E865D-0007-4579-80BE-7E65B9361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790</properties:Words>
  <properties:Characters>4298</properties:Characters>
  <properties:Lines>106</properties:Lines>
  <properties:Paragraphs>37</properties:Paragraphs>
  <properties:TotalTime>370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1.St-2347/2015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2016-09-15T08:13:00Z</cp:lastPrinted>
  <dcterms:modified xmlns:xsi="http://www.w3.org/2001/XMLSchema-instance" xsi:type="dcterms:W3CDTF">2016-09-15T08:32:00Z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