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0c8cb" w14:paraId="550c8c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E6119" w:rsidP="00DE6119" w:rsidR="00DE6119">
      <w:pPr>
        <w:ind w:left="7080"/>
        <w:jc w:val="center"/>
        <w:rPr>
          <w:b/>
        </w:rPr>
      </w:pPr>
      <w:r>
        <w:rPr>
          <w:b/>
        </w:rPr>
        <w:t xml:space="preserve">    3 St-267/2016-29</w:t>
      </w:r>
    </w:p>
    <w:p w:rsidRDefault="00DE6119" w:rsidP="00DE6119" w:rsidR="00DE6119">
      <w:pPr>
        <w:jc w:val="center"/>
        <w:rPr>
          <w:b/>
        </w:rPr>
      </w:pPr>
      <w:r>
        <w:rPr>
          <w:b/>
        </w:rPr>
        <w:t>R J E Š E N J E</w:t>
      </w:r>
    </w:p>
    <w:p w:rsidRDefault="00DE6119" w:rsidP="00DE6119" w:rsidR="00DE6119">
      <w:pPr>
        <w:jc w:val="both"/>
      </w:pPr>
      <w:r>
        <w:tab/>
        <w:t xml:space="preserve">TRGOVAČKI SUD U BJELOVARU, OIB 07942269267, po stečajnom sucu Sanjani Zorinc u stečajnom postupku nad dužnikom EKONOMIJA JASIKA d.o.o. u stečaju </w:t>
      </w:r>
      <w:proofErr w:type="spellStart"/>
      <w:r>
        <w:t>Budakovac</w:t>
      </w:r>
      <w:proofErr w:type="spellEnd"/>
      <w:r>
        <w:t xml:space="preserve">, Novi </w:t>
      </w:r>
      <w:proofErr w:type="spellStart"/>
      <w:r>
        <w:t>Budakovac</w:t>
      </w:r>
      <w:proofErr w:type="spellEnd"/>
      <w:r>
        <w:t xml:space="preserve"> 1, MBS 010046546, OIB 52306102255, dana 20. srpnja 2017. godine</w:t>
      </w:r>
    </w:p>
    <w:p w:rsidRDefault="00DE6119" w:rsidP="00DE6119" w:rsidR="00DE6119">
      <w:pPr>
        <w:jc w:val="center"/>
        <w:rPr>
          <w:b/>
        </w:rPr>
      </w:pPr>
      <w:r>
        <w:rPr>
          <w:b/>
        </w:rPr>
        <w:t>r i j e š i o   j e</w:t>
      </w:r>
    </w:p>
    <w:p w:rsidRDefault="00DE6119" w:rsidP="00DE6119" w:rsidR="00DE6119">
      <w:pPr>
        <w:jc w:val="both"/>
      </w:pPr>
      <w:r>
        <w:tab/>
        <w:t xml:space="preserve">Odobrava se isplata stvarnih troškova stečajnom upravitelju za period od 9. rujna 2016. godine do 31. prosinca 2016. godine u neto iznosu od 7.834,40 kn te za period od 1. siječnja 2017. godine do 30. lipnja 2017. godine u neto iznosu od 8.803,20 kn.  </w:t>
      </w:r>
    </w:p>
    <w:p w:rsidRDefault="00DE6119" w:rsidP="00DE6119" w:rsidR="00DE6119">
      <w:pPr>
        <w:jc w:val="center"/>
        <w:rPr>
          <w:b/>
        </w:rPr>
      </w:pPr>
      <w:r>
        <w:rPr>
          <w:b/>
        </w:rPr>
        <w:t>Obrazloženje</w:t>
      </w:r>
    </w:p>
    <w:p w:rsidRDefault="00DE6119" w:rsidP="00DE6119" w:rsidR="00DE6119">
      <w:pPr>
        <w:jc w:val="both"/>
      </w:pPr>
      <w:r>
        <w:tab/>
        <w:t xml:space="preserve">Stečajni upravitelj podnio je 5. siječnja 2017. godine prijedlog za naknadu stvarnih troškova stečajnog postupka za period od 9. rujna 2016. godine do 31. prosinca 2016. godine u neto iznosu 7.834,40 kn te 6. srpnja 2017. godine za period od 1. siječnja 2017. godine do 30. lipnja 2017. godine u neto iznosu 8.803,20. </w:t>
      </w:r>
    </w:p>
    <w:p w:rsidRDefault="00DE6119" w:rsidP="00DE6119" w:rsidR="00DE6119">
      <w:pPr>
        <w:jc w:val="both"/>
      </w:pPr>
      <w:r>
        <w:tab/>
        <w:t>U prijedlogu od 5. siječnja 2017. godine navodi da se iznos od 7.484,40 kn odnosi na trošak korištenja osobnog automobila (2772 km x 2,70 kn), iznos od 34,00 kn odnosi se na trošak parkiranja, iznos od 200,00 kn odnosi se na trošak korištenja osobnog mobitela (u paušalnom iznosu od 50,00 kn/</w:t>
      </w:r>
      <w:proofErr w:type="spellStart"/>
      <w:r>
        <w:t>mj</w:t>
      </w:r>
      <w:proofErr w:type="spellEnd"/>
      <w:r>
        <w:t>), dok se iznos od 116,00 kn odnosi na plaćanje cestarine, a sve prema obračunima putnih i stvarnih troškova u prilogu (list 176-179).</w:t>
      </w:r>
    </w:p>
    <w:p w:rsidRDefault="00DE6119" w:rsidP="00DE6119" w:rsidR="00DE6119">
      <w:pPr>
        <w:jc w:val="both"/>
      </w:pPr>
      <w:r>
        <w:tab/>
        <w:t>U prijedlogu od 6. srpnja 2017. godine navodi da se iznos od 8.359,20 kn odnosi na trošak korištenja osobnog automobila (3096 km x 2,70 kn) ), iznos od 86,00 kn odnosi se na trošak parkiranja, iznos od 300,00 kn odnosi se na trošak korištenja osobnog mobitela (u paušalnom iznosu od 50,00 kn/</w:t>
      </w:r>
      <w:proofErr w:type="spellStart"/>
      <w:r>
        <w:t>mj</w:t>
      </w:r>
      <w:proofErr w:type="spellEnd"/>
      <w:r>
        <w:t>), dok se iznos od 58,00 kn odnosi na plaćanje cestarine, a sve prema obračunima putnih i stvarnih troškova u prilogu (list 201-205).</w:t>
      </w:r>
    </w:p>
    <w:p w:rsidRDefault="00DE6119" w:rsidP="00DE6119" w:rsidR="00DE6119">
      <w:pPr>
        <w:jc w:val="both"/>
      </w:pPr>
      <w:r>
        <w:tab/>
        <w:t xml:space="preserve">Stečajni upravitelj dostavlja u spis obračun putnih troškova za vozilo VT 506 CN u navedenom razdoblju, račune za parkiranje i za cestarinu kojima detaljno obrazlaže svaku zatraženu stavku troškova. </w:t>
      </w:r>
    </w:p>
    <w:p w:rsidRDefault="00DE6119" w:rsidP="00DE6119" w:rsidR="00DE6119">
      <w:pPr>
        <w:jc w:val="both"/>
      </w:pPr>
      <w:r>
        <w:tab/>
        <w:t>Iz dokumentacije koju je stečajni upravitelj dostavio uz prijedlog za isplatu stvarnog troška, sud utvrđuje da su troškovi koje je zahtijevao stečajni upravitelj opravdani, te je temeljem čl. 94. st. 3. Stečajnog zakona („Narodne novine“ br. 71/15) riješeno kao u izreci.</w:t>
      </w:r>
    </w:p>
    <w:p w:rsidRDefault="00DE6119" w:rsidP="00DE6119" w:rsidR="00DE6119">
      <w:pPr>
        <w:jc w:val="center"/>
      </w:pPr>
      <w:r>
        <w:t>U Bjelovaru, 20. srpnja 2017. godine</w:t>
      </w:r>
    </w:p>
    <w:p w:rsidRDefault="00DE6119" w:rsidP="00DE6119" w:rsidR="00DE6119">
      <w:pPr>
        <w:pStyle w:val="Bezproreda"/>
        <w:rPr>
          <w:b/>
        </w:rPr>
      </w:pPr>
      <w:r>
        <w:t xml:space="preserve">                                                                                                        </w:t>
      </w:r>
      <w:r>
        <w:rPr>
          <w:b/>
        </w:rPr>
        <w:t>STEČAJNI SUDAC</w:t>
      </w:r>
    </w:p>
    <w:p w:rsidRDefault="00DE6119" w:rsidP="00DE6119" w:rsidR="00DE6119">
      <w:pPr>
        <w:pStyle w:val="Bezproreda"/>
      </w:pPr>
      <w:r>
        <w:t xml:space="preserve">                                                                                                        SANJANA ZORINC</w:t>
      </w:r>
    </w:p>
    <w:p w:rsidRDefault="00DE6119" w:rsidP="00DE6119" w:rsidR="00DE6119">
      <w:pPr>
        <w:pStyle w:val="Bezproreda"/>
      </w:pPr>
    </w:p>
    <w:p w:rsidRDefault="00DE6119" w:rsidP="00DE6119" w:rsidR="00DE6119">
      <w:pPr>
        <w:jc w:val="center"/>
        <w:rPr>
          <w:rFonts w:hAnsi="Calibri" w:ascii="Calibri"/>
          <w:lang w:val="en-US"/>
        </w:rPr>
      </w:pPr>
      <w:r>
        <w:rPr>
          <w:rFonts w:hAnsi="Calibri" w:ascii="Calibri"/>
          <w:lang w:val="en-US"/>
        </w:rPr>
        <w:t>-2-</w:t>
      </w:r>
    </w:p>
    <w:p w:rsidRDefault="00DE6119" w:rsidP="00DE6119" w:rsidR="00DE6119">
      <w:pPr>
        <w:jc w:val="right"/>
        <w:rPr>
          <w:rFonts w:cs="Times New Roman"/>
          <w:b/>
          <w:lang w:val="en-US"/>
        </w:rPr>
      </w:pPr>
      <w:proofErr w:type="gramStart"/>
      <w:r>
        <w:rPr>
          <w:rFonts w:cs="Times New Roman"/>
          <w:b/>
          <w:lang w:val="en-US"/>
        </w:rPr>
        <w:t>3 St-267/2016-29</w:t>
      </w:r>
      <w:proofErr w:type="gramEnd"/>
    </w:p>
    <w:p w:rsidRDefault="00DE6119" w:rsidP="00DE6119" w:rsidR="00DE6119">
      <w:pPr>
        <w:jc w:val="right"/>
        <w:rPr>
          <w:rFonts w:cs="Times New Roman"/>
          <w:b/>
          <w:lang w:val="en-US"/>
        </w:rPr>
      </w:pPr>
    </w:p>
    <w:p w:rsidRDefault="00DE6119" w:rsidP="00DE6119" w:rsidR="00DE6119">
      <w:pPr>
        <w:jc w:val="right"/>
        <w:rPr>
          <w:rFonts w:cs="Times New Roman"/>
          <w:b/>
          <w:lang w:val="en-US"/>
        </w:rPr>
      </w:pPr>
    </w:p>
    <w:p w:rsidRDefault="00DE6119" w:rsidP="00DE6119" w:rsidR="00DE611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DE6119" w:rsidP="00DE6119" w:rsidR="00DE6119">
      <w:pPr>
        <w:pStyle w:val="Bezproreda"/>
      </w:pPr>
      <w:proofErr w:type="spellStart"/>
      <w:r>
        <w:t>Rj</w:t>
      </w:r>
      <w:proofErr w:type="spellEnd"/>
      <w:r>
        <w:t>.</w:t>
      </w:r>
    </w:p>
    <w:p w:rsidRDefault="00DE6119" w:rsidP="00DE6119" w:rsidR="00DE6119">
      <w:pPr>
        <w:pStyle w:val="Bezproreda"/>
      </w:pPr>
      <w:r>
        <w:t>Dna: stečajnom upravitelju putem e-oglasne ploče</w:t>
      </w:r>
    </w:p>
    <w:p w:rsidRDefault="00DE6119" w:rsidP="00DE6119" w:rsidR="00DE6119">
      <w:pPr>
        <w:pStyle w:val="Bezproreda"/>
      </w:pPr>
      <w:r>
        <w:t xml:space="preserve">         e-oglasna ploča </w:t>
      </w:r>
    </w:p>
    <w:p w:rsidRDefault="00DE6119" w:rsidP="00DE6119" w:rsidR="00DE6119">
      <w:pPr>
        <w:pStyle w:val="Bezproreda"/>
      </w:pPr>
      <w:proofErr w:type="spellStart"/>
      <w:r>
        <w:t>Bj</w:t>
      </w:r>
      <w:proofErr w:type="spellEnd"/>
      <w:r>
        <w:t xml:space="preserve">. 20.7.2017.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6119"/>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5529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St-267/2016-30</izvorni_sadrzaj>
    <derivirana_varijabla naziv="DomainObject.Oznaka_1">St-267/2016-30</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St-267/2016</izvorni_sadrzaj>
    <derivirana_varijabla naziv="DomainObject.Predmet.OznakaBroj_1">St-267/2016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EKONOMIJA JASIKA d.o.o. za poljoprivredu i trgovinu, Budakovac</izvorni_sadrzaj>
    <derivirana_varijabla naziv="DomainObject.Predmet.ProtustrankaFormated_1">  EKONOMIJA JASIKA d.o.o. za poljoprivredu i trgovinu, Budakovac</derivirana_varijabla>
  </DomainObject.Predmet.ProtustrankaFormated>
  <DomainObject.Predmet.ProtustrankaFormatedOIB>
    <izvorni_sadrzaj>  EKONOMIJA JASIKA d.o.o. za poljoprivredu i trgovinu, Budakovac, OIB 52306102255</izvorni_sadrzaj>
    <derivirana_varijabla naziv="DomainObject.Predmet.ProtustrankaFormatedOIB_1">  EKONOMIJA JASIKA d.o.o. za poljoprivredu i trgovinu, Budakovac, OIB 52306102255</derivirana_varijabla>
  </DomainObject.Predmet.ProtustrankaFormatedOIB>
  <DomainObject.Predmet.ProtustrankaFormatedWithAdress>
    <izvorni_sadrzaj> EKONOMIJA JASIKA d.o.o. za poljoprivredu i trgovinu, Budakovac, Novi Budakovac 1, 33411 Budakovac</izvorni_sadrzaj>
    <derivirana_varijabla naziv="DomainObject.Predmet.ProtustrankaFormatedWithAdress_1"> EKONOMIJA JASIKA d.o.o. za poljoprivredu i trgovinu, Budakovac, Novi Budakovac 1, 33411 Budakovac</derivirana_varijabla>
  </DomainObject.Predmet.ProtustrankaFormatedWithAdress>
  <DomainObject.Predmet.ProtustrankaFormatedWithAdressOIB>
    <izvorni_sadrzaj> EKONOMIJA JASIKA d.o.o. za poljoprivredu i trgovinu, Budakovac, OIB 52306102255, Novi Budakovac 1, 33411 Budakovac</izvorni_sadrzaj>
    <derivirana_varijabla naziv="DomainObject.Predmet.ProtustrankaFormatedWithAdressOIB_1"> EKONOMIJA JASIKA d.o.o. za poljoprivredu i trgovinu, Budakovac, OIB 52306102255, Novi Budakovac 1, 33411 Budakovac</derivirana_varijabla>
  </DomainObject.Predmet.ProtustrankaFormatedWithAdressOIB>
  <DomainObject.Predmet.ProtustrankaWithAdress>
    <izvorni_sadrzaj>EKONOMIJA JASIKA d.o.o. za poljoprivredu i trgovinu, Budakovac Novi Budakovac 1, 33411 Budakovac</izvorni_sadrzaj>
    <derivirana_varijabla naziv="DomainObject.Predmet.ProtustrankaWithAdress_1">EKONOMIJA JASIKA d.o.o. za poljoprivredu i trgovinu, Budakovac Novi Budakovac 1, 33411 Budakovac</derivirana_varijabla>
  </DomainObject.Predmet.ProtustrankaWithAdress>
  <DomainObject.Predmet.ProtustrankaWithAdressOIB>
    <izvorni_sadrzaj>EKONOMIJA JASIKA d.o.o. za poljoprivredu i trgovinu, Budakovac, OIB 52306102255, Novi Budakovac 1, 33411 Budakovac</izvorni_sadrzaj>
    <derivirana_varijabla naziv="DomainObject.Predmet.ProtustrankaWithAdressOIB_1">EKONOMIJA JASIKA d.o.o. za poljoprivredu i trgovinu, Budakovac, OIB 52306102255, Novi Budakovac 1, 33411 Budakovac</derivirana_varijabla>
  </DomainObject.Predmet.ProtustrankaWithAdressOIB>
  <DomainObject.Predmet.ProtustrankaNazivFormated>
    <izvorni_sadrzaj>EKONOMIJA JASIKA d.o.o. za poljoprivredu i trgovinu, Budakovac</izvorni_sadrzaj>
    <derivirana_varijabla naziv="DomainObject.Predmet.ProtustrankaNazivFormated_1">EKONOMIJA JASIKA d.o.o. za poljoprivredu i trgovinu, Budakovac</derivirana_varijabla>
  </DomainObject.Predmet.ProtustrankaNazivFormated>
  <DomainObject.Predmet.ProtustrankaNazivFormatedOIB>
    <izvorni_sadrzaj>EKONOMIJA JASIKA d.o.o. za poljoprivredu i trgovinu, Budakovac, OIB 52306102255</izvorni_sadrzaj>
    <derivirana_varijabla naziv="DomainObject.Predmet.ProtustrankaNazivFormatedOIB_1">EKONOMIJA JASIKA d.o.o. za poljoprivredu i trgovinu, Budakovac, OIB 52306102255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EKONOMIJA JASIKA d.o.o. za poljoprivredu i trgovinu, Budakovac</item>
    </izvorni_sadrzaj>
    <derivirana_varijabla naziv="DomainObject.Predmet.ProtuStrankaListFormated_1">
      <item>EKONOMIJA JASIKA d.o.o. za poljoprivredu i trgovinu, Budakovac</item>
    </derivirana_varijabla>
  </DomainObject.Predmet.ProtuStrankaListFormated>
  <DomainObject.Predmet.ProtuStrankaListFormatedOIB>
    <izvorni_sadrzaj>
      <item>EKONOMIJA JASIKA d.o.o. za poljoprivredu i trgovinu, Budakovac, OIB 52306102255</item>
    </izvorni_sadrzaj>
    <derivirana_varijabla naziv="DomainObject.Predmet.ProtuStrankaListFormatedOIB_1">
      <item>EKONOMIJA JASIKA d.o.o. za poljoprivredu i trgovinu, Budakovac, OIB 52306102255</item>
    </derivirana_varijabla>
  </DomainObject.Predmet.ProtuStrankaListFormatedOIB>
  <DomainObject.Predmet.ProtuStrankaListFormatedWithAdress>
    <izvorni_sadrzaj>
      <item>EKONOMIJA JASIKA d.o.o. za poljoprivredu i trgovinu, Budakovac, Novi Budakovac 1, 33411 Budakovac</item>
    </izvorni_sadrzaj>
    <derivirana_varijabla naziv="DomainObject.Predmet.ProtuStrankaListFormatedWithAdress_1">
      <item>EKONOMIJA JASIKA d.o.o. za poljoprivredu i trgovinu, Budakovac, Novi Budakovac 1, 33411 Budakovac</item>
    </derivirana_varijabla>
  </DomainObject.Predmet.ProtuStrankaListFormatedWithAdress>
  <DomainObject.Predmet.ProtuStrankaListFormatedWithAdressOIB>
    <izvorni_sadrzaj>
      <item>EKONOMIJA JASIKA d.o.o. za poljoprivredu i trgovinu, Budakovac, OIB 52306102255, Novi Budakovac 1, 33411 Budakovac</item>
    </izvorni_sadrzaj>
    <derivirana_varijabla naziv="DomainObject.Predmet.ProtuStrankaListFormatedWithAdressOIB_1">
      <item>EKONOMIJA JASIKA d.o.o. za poljoprivredu i trgovinu, Budakovac, OIB 52306102255, Novi Budakovac 1, 33411 Budakovac</item>
    </derivirana_varijabla>
  </DomainObject.Predmet.ProtuStrankaListFormatedWithAdressOIB>
  <DomainObject.Predmet.ProtuStrankaListNazivFormated>
    <izvorni_sadrzaj>
      <item>EKONOMIJA JASIKA d.o.o. za poljoprivredu i trgovinu, Budakovac</item>
    </izvorni_sadrzaj>
    <derivirana_varijabla naziv="DomainObject.Predmet.ProtuStrankaListNazivFormated_1">
      <item>EKONOMIJA JASIKA d.o.o. za poljoprivredu i trgovinu, Budakovac</item>
    </derivirana_varijabla>
  </DomainObject.Predmet.ProtuStrankaListNazivFormated>
  <DomainObject.Predmet.ProtuStrankaListNazivFormatedOIB>
    <izvorni_sadrzaj>
      <item>EKONOMIJA JASIKA d.o.o. za poljoprivredu i trgovinu, Budakovac, OIB 52306102255</item>
    </izvorni_sadrzaj>
    <derivirana_varijabla naziv="DomainObject.Predmet.ProtuStrankaListNazivFormatedOIB_1">
      <item>EKONOMIJA JASIKA d.o.o. za poljoprivredu i trgovinu, Budakovac, OIB 52306102255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St-267/2016-30</izvorni_sadrzaj>
    <derivirana_varijabla naziv="DomainObject.PoslovniBrojDokumenta_1">St-267/2016-30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EKONOMIJA JASIKA d.o.o. za poljoprivredu i trgovinu, Budakovac</izvorni_sadrzaj>
    <derivirana_varijabla naziv="DomainObject.Predmet.ProtustrankaIDrugi_1">EKONOMIJA JASIKA d.o.o. za poljoprivredu i trgovinu, Budakovac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EKONOMIJA JASIKA d.o.o. za poljoprivredu i trgovinu, Budakovac, OIB 52306102255, Novi Budakovac 1, 33411 Budakovac</izvorni_sadrzaj>
    <derivirana_varijabla naziv="DomainObject.Predmet.ProtustrankaIDrugiAdressOIB_1">EKONOMIJA JASIKA d.o.o. za poljoprivredu i trgovinu, Budakovac, OIB 52306102255, Novi Budakovac 1, 33411 Budakovac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EKONOMIJA JASIKA d.o.o. za poljoprivredu i trgovinu, Budakovac</item>
    </izvorni_sadrzaj>
    <derivirana_varijabla naziv="DomainObject.Predmet.SudioniciListNaziv_1">
      <item>FINA, RC ZAGREB, Podružnica Bjelovar</item>
      <item>EKONOMIJA JASIKA d.o.o. za poljoprivredu i trgovinu, Budakovac</item>
    </derivirana_varijabla>
  </DomainObject.Predmet.SudioniciListNaziv>
  <DomainObject.Predmet.SudioniciListAdressOIB>
    <izvorni_sadrzaj>
      <item>FINA, RC ZAGREB, Podružnica Bjelovar, OIB 85821130368, F. Supila 4,43000 Bjelovar</item>
      <item>EKONOMIJA JASIKA d.o.o. za poljoprivredu i trgovinu, Budakovac, OIB 52306102255, Novi Budakovac 1,33411 Budakovac</item>
    </izvorni_sadrzaj>
    <derivirana_varijabla naziv="DomainObject.Predmet.SudioniciListAdressOIB_1">
      <item>FINA, RC ZAGREB, Podružnica Bjelovar, OIB 85821130368, F. Supila 4,43000 Bjelovar</item>
      <item>EKONOMIJA JASIKA d.o.o. za poljoprivredu i trgovinu, Budakovac, OIB 52306102255, Novi Budakovac 1,33411 Budakovac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6DEE3-9940-43C8-B395-FCCF11776B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2248</properties:Characters>
  <properties:Lines>49</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2017-07-20T08:15:00Z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St-267/2016-30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