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00cd" w14:paraId="e8200cd" w:rsidRDefault="00C82BA1" w:rsidP="00C82BA1" w:rsidR="00A9627C" w:rsidRPr="00FA65A6">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t xml:space="preserve">            </w:t>
      </w:r>
      <w:r w:rsidRPr="00FA65A6">
        <w:t>Posl</w:t>
      </w:r>
      <w:r w:rsidR="00FA65A6" w:rsidRPr="00FA65A6">
        <w:t>ovni</w:t>
      </w:r>
      <w:r w:rsidRPr="00FA65A6">
        <w:t xml:space="preserve"> br</w:t>
      </w:r>
      <w:r w:rsidR="00FA65A6" w:rsidRPr="00FA65A6">
        <w:t>oj:</w:t>
      </w:r>
      <w:r w:rsidRPr="00FA65A6">
        <w:t xml:space="preserve"> 12. St-</w:t>
      </w:r>
      <w:r w:rsidR="00060676" w:rsidRPr="00FA65A6">
        <w:t>467</w:t>
      </w:r>
      <w:r w:rsidR="00B77D24" w:rsidRPr="00FA65A6">
        <w:t>/2018</w:t>
      </w:r>
      <w:r w:rsidR="00FA65A6" w:rsidRPr="00FA65A6">
        <w:t>-4</w:t>
      </w:r>
    </w:p>
    <w:p w:rsidRDefault="00C82BA1" w:rsidR="00C82BA1" w:rsidRPr="00FA65A6">
      <w:pPr>
        <w:rPr>
          <w:szCs w:val="24"/>
        </w:rPr>
      </w:pPr>
      <w:r w:rsidRPr="00FA65A6">
        <w:rPr>
          <w:szCs w:val="24"/>
        </w:rPr>
        <w:t>REPUBLIKA HRVATSKA</w:t>
      </w:r>
    </w:p>
    <w:p w:rsidRDefault="00C82BA1" w:rsidR="00C82BA1" w:rsidRPr="00FA65A6">
      <w:pPr>
        <w:rPr>
          <w:szCs w:val="24"/>
        </w:rPr>
      </w:pPr>
      <w:r w:rsidRPr="00FA65A6">
        <w:rPr>
          <w:szCs w:val="24"/>
        </w:rPr>
        <w:t>TRGOVAČKI SUD U SPLITU</w:t>
      </w:r>
    </w:p>
    <w:p w:rsidRDefault="00C82BA1" w:rsidR="00C82BA1" w:rsidRPr="00FA65A6">
      <w:pPr>
        <w:rPr>
          <w:szCs w:val="24"/>
        </w:rPr>
      </w:pPr>
      <w:r w:rsidRPr="00FA65A6">
        <w:rPr>
          <w:szCs w:val="24"/>
        </w:rPr>
        <w:t>Split, Sukoišanska br. 6</w:t>
      </w:r>
    </w:p>
    <w:p w:rsidRDefault="00C82BA1" w:rsidP="00C82BA1" w:rsidR="00C82BA1" w:rsidRPr="00FA65A6"/>
    <w:p w:rsidRDefault="00C82BA1" w:rsidP="00C82BA1" w:rsidR="00C82BA1" w:rsidRPr="00FA65A6">
      <w:pPr>
        <w:jc w:val="center"/>
      </w:pPr>
      <w:r w:rsidRPr="00FA65A6">
        <w:t>R E P U B L I K A    H R V A T S K A</w:t>
      </w:r>
    </w:p>
    <w:p w:rsidRDefault="00C82BA1" w:rsidP="00C82BA1" w:rsidR="00C82BA1" w:rsidRPr="00FA65A6">
      <w:pPr>
        <w:jc w:val="center"/>
      </w:pPr>
    </w:p>
    <w:p w:rsidRDefault="00C82BA1" w:rsidP="00C82BA1" w:rsidR="00C82BA1" w:rsidRPr="00FA65A6">
      <w:pPr>
        <w:jc w:val="center"/>
      </w:pPr>
      <w:r w:rsidRPr="00FA65A6">
        <w:t>R J E Š E N J E</w:t>
      </w:r>
    </w:p>
    <w:p w:rsidRDefault="00C82BA1" w:rsidP="00C82BA1" w:rsidR="00C82BA1" w:rsidRPr="00FA65A6">
      <w:pPr>
        <w:jc w:val="cente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060676">
        <w:t>AMADEUS d.o.o. Split, Žnjanska 4</w:t>
      </w:r>
      <w:r w:rsidR="00485943">
        <w:t xml:space="preserve">, </w:t>
      </w:r>
      <w:r w:rsidR="0007716B">
        <w:t xml:space="preserve">OIB: </w:t>
      </w:r>
      <w:r w:rsidR="00060676">
        <w:t>23923774034</w:t>
      </w:r>
      <w:r w:rsidR="00C90DFA">
        <w:t xml:space="preserve">, </w:t>
      </w:r>
      <w:r w:rsidR="001D6E87">
        <w:t>26. rujna</w:t>
      </w:r>
      <w:r w:rsidR="00D826C9">
        <w:t xml:space="preserve"> </w:t>
      </w:r>
      <w:r w:rsidR="00B73222">
        <w:t>201</w:t>
      </w:r>
      <w:r w:rsidR="00C10B40">
        <w:t>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060676">
        <w:t>AMADEUS d.o.o. Split, Žnjanska 4, OIB: 23923774034</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1D6E87">
        <w:t xml:space="preserve">25. listopada </w:t>
      </w:r>
      <w:r w:rsidR="00B73222">
        <w:t>201</w:t>
      </w:r>
      <w:r w:rsidR="00276AFE">
        <w:t>8</w:t>
      </w:r>
      <w:r w:rsidR="00C82BA1">
        <w:t xml:space="preserve">. </w:t>
      </w:r>
      <w:r w:rsidR="00B73222">
        <w:t xml:space="preserve">u </w:t>
      </w:r>
      <w:r w:rsidR="001D6E87">
        <w:t>9,00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III</w:t>
      </w:r>
      <w:r w:rsidR="0007716B">
        <w:t>. Na zakazano ročište se pozivaju</w:t>
      </w:r>
      <w:r>
        <w:t xml:space="preserve"> predstavnik predlagatelja </w:t>
      </w:r>
      <w:r>
        <w:rPr>
          <w:szCs w:val="24"/>
        </w:rPr>
        <w:t>Financijske agencije, Regionalni centar Split te osob</w:t>
      </w:r>
      <w:r w:rsidR="0041132A">
        <w:rPr>
          <w:szCs w:val="24"/>
        </w:rPr>
        <w:t>a</w:t>
      </w:r>
      <w:r w:rsidR="0007716B">
        <w:rPr>
          <w:szCs w:val="24"/>
        </w:rPr>
        <w:t xml:space="preserve"> </w:t>
      </w:r>
      <w:r w:rsidR="00D826C9">
        <w:rPr>
          <w:szCs w:val="24"/>
        </w:rPr>
        <w:t>ovlašten</w:t>
      </w:r>
      <w:r w:rsidR="0041132A">
        <w:rPr>
          <w:szCs w:val="24"/>
        </w:rPr>
        <w:t>a</w:t>
      </w:r>
      <w:r>
        <w:rPr>
          <w:szCs w:val="24"/>
        </w:rPr>
        <w:t xml:space="preserve"> za zastupanje dužnika </w:t>
      </w:r>
      <w:r w:rsidR="00060676">
        <w:t>Damir Bubalo iz Splita, Žnjanska 4</w:t>
      </w:r>
      <w:r w:rsidR="005E35C8">
        <w:t xml:space="preserve">, </w:t>
      </w:r>
      <w:r w:rsidR="005454BB">
        <w:t xml:space="preserve">OIB: </w:t>
      </w:r>
      <w:r w:rsidR="00060676">
        <w:t>73872760515</w:t>
      </w:r>
      <w:r w:rsidR="00BE3E3F">
        <w:t>.</w:t>
      </w:r>
      <w:r>
        <w:t xml:space="preserve"> </w:t>
      </w:r>
    </w:p>
    <w:p w:rsidRDefault="00B73222" w:rsidP="00B73222" w:rsidR="00B73222">
      <w:pPr>
        <w:jc w:val="both"/>
      </w:pPr>
    </w:p>
    <w:p w:rsidRDefault="00E43008" w:rsidP="00E43008" w:rsidR="00B73222">
      <w:pPr>
        <w:ind w:left="360"/>
        <w:jc w:val="both"/>
      </w:pPr>
      <w:r>
        <w:t xml:space="preserve">IV. Nalaže se </w:t>
      </w:r>
      <w:r w:rsidR="0041132A">
        <w:t xml:space="preserve">osobi ovlaštenoj </w:t>
      </w:r>
      <w:r w:rsidR="00B73222">
        <w:t xml:space="preserve">za zastupanje dužnika </w:t>
      </w:r>
      <w:r w:rsidR="00060676">
        <w:t>Damiru Bubalu</w:t>
      </w:r>
      <w:r w:rsidR="00276AFE">
        <w:t xml:space="preserve">, </w:t>
      </w:r>
      <w:r w:rsidR="00D826C9">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w:t>
      </w:r>
      <w:r w:rsidR="001D6E87">
        <w:t>anka</w:t>
      </w:r>
      <w:r>
        <w:t xml:space="preserve">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w:t>
      </w:r>
      <w:r w:rsidR="001D6E87">
        <w:rPr>
          <w:szCs w:val="24"/>
        </w:rPr>
        <w:t>članka</w:t>
      </w:r>
      <w:r>
        <w:rPr>
          <w:szCs w:val="24"/>
        </w:rPr>
        <w:t xml:space="preserve"> 6. st</w:t>
      </w:r>
      <w:r w:rsidR="001D6E87">
        <w:rPr>
          <w:szCs w:val="24"/>
        </w:rPr>
        <w:t>avak</w:t>
      </w:r>
      <w:r>
        <w:rPr>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VI. Poziva se Fina</w:t>
      </w:r>
      <w:r w:rsidR="00766ACC">
        <w:rPr>
          <w:szCs w:val="24"/>
        </w:rPr>
        <w:t>ncijska agencija, u roku iz točke</w:t>
      </w:r>
      <w:r>
        <w:rPr>
          <w:szCs w:val="24"/>
        </w:rPr>
        <w:t xml:space="preserve">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060676">
        <w:rPr>
          <w:szCs w:val="24"/>
        </w:rPr>
        <w:t>27</w:t>
      </w:r>
      <w:r w:rsidR="00703F9F">
        <w:rPr>
          <w:szCs w:val="24"/>
        </w:rPr>
        <w:t>. li</w:t>
      </w:r>
      <w:r w:rsidR="0041132A">
        <w:rPr>
          <w:szCs w:val="24"/>
        </w:rPr>
        <w:t>pnja</w:t>
      </w:r>
      <w:r w:rsidR="0007716B">
        <w:rPr>
          <w:szCs w:val="24"/>
        </w:rPr>
        <w:t xml:space="preserve"> </w:t>
      </w:r>
      <w:r w:rsidR="00B77D24">
        <w:rPr>
          <w:szCs w:val="24"/>
        </w:rPr>
        <w:t>2018</w:t>
      </w:r>
      <w:r>
        <w:rPr>
          <w:szCs w:val="24"/>
        </w:rPr>
        <w:t xml:space="preserve">. god. prijedlog za otvaranje stečajnog postupka nad dužnikom </w:t>
      </w:r>
      <w:r w:rsidR="00060676">
        <w:t>AMADEUS d.o.o. Split</w:t>
      </w:r>
      <w:r w:rsidR="002A70CF">
        <w:t xml:space="preserve">, a sve sukladno odredbama </w:t>
      </w:r>
      <w:r w:rsidR="001D6E87">
        <w:rPr>
          <w:szCs w:val="24"/>
        </w:rPr>
        <w:t xml:space="preserve">članka </w:t>
      </w:r>
      <w:r w:rsidR="002A70CF">
        <w:t>110. st</w:t>
      </w:r>
      <w:r w:rsidR="001D6E87">
        <w:t>avak</w:t>
      </w:r>
      <w:r w:rsidR="002A70CF">
        <w:t xml:space="preserve">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703F9F" w:rsidR="0028268A">
      <w:pPr>
        <w:ind w:firstLine="708"/>
        <w:jc w:val="both"/>
      </w:pPr>
      <w:r>
        <w:t xml:space="preserve">U podnesenom prijedlogu u bitnome se navodi da dužnik na dan </w:t>
      </w:r>
      <w:r w:rsidR="00060676">
        <w:t>19</w:t>
      </w:r>
      <w:r w:rsidR="00703F9F">
        <w:t>. lipnja</w:t>
      </w:r>
      <w:r w:rsidR="00B77D24">
        <w:t xml:space="preserve"> 2018</w:t>
      </w:r>
      <w:r>
        <w:t xml:space="preserve">. godine, u Očevidniku redoslijeda osnova za plaćanje, ima evidentirane neizvršene osnove za plaćanje u neprekinutom razdoblju od </w:t>
      </w:r>
      <w:r w:rsidR="00E43008">
        <w:t>120</w:t>
      </w:r>
      <w:r>
        <w:t xml:space="preserve"> dana, u ukupnom iznosu od </w:t>
      </w:r>
      <w:r w:rsidR="00060676">
        <w:t>36.988,47</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41132A">
        <w:t>1</w:t>
      </w:r>
      <w:r w:rsidR="00254B18">
        <w:t xml:space="preserve"> zaposle</w:t>
      </w:r>
      <w:r w:rsidR="0007716B">
        <w:t>n</w:t>
      </w:r>
      <w:r w:rsidR="0041132A">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 xml:space="preserve">Sukladno </w:t>
      </w:r>
      <w:r w:rsidR="001D6E87">
        <w:rPr>
          <w:szCs w:val="24"/>
        </w:rPr>
        <w:t>članku</w:t>
      </w:r>
      <w:r>
        <w:t xml:space="preserve"> 110.</w:t>
      </w:r>
      <w:r w:rsidR="000A7295">
        <w:t xml:space="preserve"> st</w:t>
      </w:r>
      <w:r w:rsidR="001D6E87">
        <w:t>avak</w:t>
      </w:r>
      <w:r w:rsidR="000A7295">
        <w:t xml:space="preserve">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w:t>
      </w:r>
      <w:r w:rsidR="001D6E87">
        <w:rPr>
          <w:szCs w:val="24"/>
        </w:rPr>
        <w:t>članka 115. stavak</w:t>
      </w:r>
      <w:r>
        <w:rPr>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1D6E87" w:rsidP="001D6E87" w:rsidR="001D6E87">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w:t>
      </w:r>
      <w:r>
        <w:t>članka</w:t>
      </w:r>
      <w:r>
        <w:rPr>
          <w:b/>
        </w:rPr>
        <w:t xml:space="preserve"> </w:t>
      </w:r>
      <w:r>
        <w:rPr>
          <w:szCs w:val="24"/>
        </w:rPr>
        <w:t xml:space="preserve">428. SZ-a za provedbu skraćenog stečajnog postupka, ovaj sud je radi utvrđenja stvarnog stanja stvari, odnosno radi utvrđenja postoje li uvjeti za otvaranje i provođenje stečajnog postupka odlučio u skladu s odredbama </w:t>
      </w:r>
      <w:r>
        <w:t xml:space="preserve">članka </w:t>
      </w:r>
      <w:r>
        <w:rPr>
          <w:szCs w:val="24"/>
        </w:rPr>
        <w:t xml:space="preserve">115. stavak 1. SZ-a pokrenuti prethodni postupak te je isto tako, temeljem odredbi </w:t>
      </w:r>
      <w:r>
        <w:t xml:space="preserve">članka </w:t>
      </w:r>
      <w:r>
        <w:rPr>
          <w:szCs w:val="24"/>
        </w:rPr>
        <w:t xml:space="preserve">123. stavak 1. SZ-a, zakazano ročište radi očitovanja o podnesenom prijedlogu za otvaranje stečajnog postupka. Nadalje, a sukladno odredbama </w:t>
      </w:r>
      <w:r>
        <w:t>članka</w:t>
      </w:r>
      <w:r>
        <w:rPr>
          <w:szCs w:val="24"/>
        </w:rPr>
        <w:t xml:space="preserve"> 117. te </w:t>
      </w:r>
      <w:r>
        <w:t>članka</w:t>
      </w:r>
      <w:r>
        <w:rPr>
          <w:szCs w:val="24"/>
        </w:rPr>
        <w:t xml:space="preserve"> 16. stavak 2. i 3. i </w:t>
      </w:r>
      <w:r>
        <w:t xml:space="preserve">članka </w:t>
      </w:r>
      <w:r>
        <w:rPr>
          <w:szCs w:val="24"/>
        </w:rPr>
        <w:t xml:space="preserve">17. SZ-a, naloženo je osobama ovlaštenim za zastupanje dužnika pružiti sudu sve potrebne podatke i obavijesti, odnosno dostaviti pisano izvješće o financijsko-gospodarskom stanju dužnika te dostaviti popis imovine i obveza dužnika. Sukladno odredbama </w:t>
      </w:r>
      <w:r>
        <w:t xml:space="preserve">članka </w:t>
      </w:r>
      <w:r>
        <w:rPr>
          <w:szCs w:val="24"/>
        </w:rPr>
        <w:t xml:space="preserve">6. stavak 2. i 4. SZ-a te </w:t>
      </w:r>
      <w:r>
        <w:t>članka</w:t>
      </w:r>
      <w:r>
        <w:rPr>
          <w:szCs w:val="24"/>
        </w:rPr>
        <w:t xml:space="preserve"> 112. stavak 5. SZ-a, od Financijske agencije je zatražena dostava potvrde o evidentiranim neizvršenim osnovama za plaćanje dužnika, kao i dostava obavijesti o osiguranju sredstava za namirenje troškova stečajnog postupka. </w:t>
      </w:r>
    </w:p>
    <w:p w:rsidRDefault="001D6E87" w:rsidP="001D6E87" w:rsidR="001D6E87">
      <w:pPr>
        <w:ind w:firstLine="708"/>
        <w:jc w:val="both"/>
        <w:rPr>
          <w:szCs w:val="24"/>
        </w:rPr>
      </w:pPr>
    </w:p>
    <w:p w:rsidRDefault="001D6E87" w:rsidP="001D6E87" w:rsidR="001D6E87">
      <w:pPr>
        <w:ind w:firstLine="708"/>
        <w:jc w:val="both"/>
        <w:rPr>
          <w:szCs w:val="24"/>
        </w:rPr>
      </w:pPr>
      <w:r>
        <w:rPr>
          <w:szCs w:val="24"/>
        </w:rPr>
        <w:t xml:space="preserve">Slijedom naprijed navedenog, odlučeno je kao u točkama I. – VI. izreke ovog rješenja. </w:t>
      </w:r>
    </w:p>
    <w:p w:rsidRDefault="001D6E87" w:rsidP="001D6E87" w:rsidR="001D6E87">
      <w:pPr>
        <w:jc w:val="both"/>
        <w:rPr>
          <w:szCs w:val="24"/>
        </w:rPr>
      </w:pPr>
    </w:p>
    <w:p w:rsidRDefault="001D6E87" w:rsidP="001D6E87" w:rsidR="001D6E87">
      <w:pPr>
        <w:jc w:val="center"/>
        <w:rPr>
          <w:szCs w:val="24"/>
        </w:rPr>
      </w:pPr>
      <w:r>
        <w:rPr>
          <w:szCs w:val="24"/>
        </w:rPr>
        <w:t xml:space="preserve">U Splitu, 26. rujna 2018. </w:t>
      </w:r>
    </w:p>
    <w:p w:rsidRDefault="001D6E87" w:rsidP="001D6E87" w:rsidR="001D6E87">
      <w:pPr>
        <w:ind w:firstLine="708"/>
        <w:jc w:val="both"/>
        <w:rPr>
          <w:szCs w:val="24"/>
        </w:rPr>
      </w:pPr>
    </w:p>
    <w:p w:rsidRDefault="008D721B" w:rsidP="00F53C8F" w:rsidR="008D721B">
      <w:pPr>
        <w:ind w:left="4956"/>
        <w:jc w:val="center"/>
        <w:rPr>
          <w:szCs w:val="24"/>
        </w:rPr>
      </w:pPr>
      <w:r w:rsidRPr="00F049A9">
        <w:rPr>
          <w:szCs w:val="24"/>
        </w:rPr>
        <w:t>Sudac</w:t>
      </w:r>
    </w:p>
    <w:p w:rsidRDefault="008D721B" w:rsidP="00F53C8F" w:rsidR="008D721B" w:rsidRPr="00EF31D7">
      <w:pPr>
        <w:ind w:left="4956"/>
        <w:jc w:val="center"/>
        <w:rPr>
          <w:sz w:val="28"/>
          <w:szCs w:val="28"/>
        </w:rPr>
      </w:pPr>
    </w:p>
    <w:p w:rsidRDefault="008D721B" w:rsidP="00F53C8F" w:rsidR="008D721B" w:rsidRPr="00F049A9">
      <w:pPr>
        <w:ind w:left="4956"/>
        <w:jc w:val="center"/>
        <w:rPr>
          <w:szCs w:val="24"/>
        </w:rPr>
      </w:pPr>
      <w:r w:rsidRPr="00F049A9">
        <w:rPr>
          <w:szCs w:val="24"/>
        </w:rPr>
        <w:t>Paško Bačić</w:t>
      </w:r>
      <w:r>
        <w:t>, v.r.</w:t>
      </w:r>
    </w:p>
    <w:p w:rsidRDefault="008D721B" w:rsidP="00F53C8F" w:rsidR="008D721B" w:rsidRPr="00F049A9">
      <w:pPr>
        <w:ind w:left="4956"/>
        <w:jc w:val="center"/>
        <w:rPr>
          <w:szCs w:val="24"/>
        </w:rPr>
      </w:pPr>
      <w:r w:rsidRPr="00F049A9">
        <w:rPr>
          <w:szCs w:val="24"/>
        </w:rPr>
        <w:t>za točnost otpravka</w:t>
      </w:r>
      <w:r>
        <w:t>-</w:t>
      </w:r>
      <w:r w:rsidRPr="00F049A9">
        <w:rPr>
          <w:szCs w:val="24"/>
        </w:rPr>
        <w:t>ovlašteni službenik</w:t>
      </w:r>
    </w:p>
    <w:p w:rsidRDefault="008D721B" w:rsidP="00F53C8F" w:rsidR="008D721B">
      <w:pPr>
        <w:ind w:firstLine="708" w:left="5664"/>
      </w:pPr>
      <w:r>
        <w:rPr>
          <w:szCs w:val="24"/>
        </w:rPr>
        <w:t xml:space="preserve"> </w:t>
      </w:r>
      <w:r w:rsidRPr="00F049A9">
        <w:rPr>
          <w:szCs w:val="24"/>
        </w:rPr>
        <w:t>Katarina Raos</w:t>
      </w:r>
    </w:p>
    <w:p w:rsidRDefault="001D6E87" w:rsidP="001D6E87" w:rsidR="001D6E87">
      <w:pPr>
        <w:ind w:firstLine="708" w:left="7080"/>
      </w:pPr>
    </w:p>
    <w:p w:rsidRDefault="001D6E87" w:rsidP="001D6E87" w:rsidR="001D6E87"/>
    <w:p w:rsidRDefault="001D6E87" w:rsidP="001D6E87" w:rsidR="001D6E87"/>
    <w:p w:rsidRDefault="001D6E87" w:rsidP="001D6E87" w:rsidR="001D6E87"/>
    <w:p w:rsidRDefault="001D6E87" w:rsidP="001D6E87" w:rsidR="001D6E87">
      <w:r>
        <w:t>Pouka o pravnom lijeku:</w:t>
      </w:r>
    </w:p>
    <w:p w:rsidRDefault="001D6E87" w:rsidP="001D6E87" w:rsidR="001D6E87">
      <w:r>
        <w:t>Protiv ovog rješenja nije dopuštena posebna žalba (članak 115. stavak 1. SZ-a)</w:t>
      </w:r>
      <w:r w:rsidR="00766ACC">
        <w:t>.</w:t>
      </w: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6CDB"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w:t>
    </w:r>
    <w:r w:rsidR="00FA65A6">
      <w:t xml:space="preserve">Poslovni broj: </w:t>
    </w:r>
    <w:r w:rsidR="0001635B">
      <w:t>12. St-</w:t>
    </w:r>
    <w:r w:rsidR="00060676">
      <w:t>467</w:t>
    </w:r>
    <w:r w:rsidR="00B77D24">
      <w:t>/2018</w:t>
    </w:r>
    <w:r w:rsidR="00FA65A6">
      <w:t>-4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60676"/>
    <w:rsid w:val="0007716B"/>
    <w:rsid w:val="000A7295"/>
    <w:rsid w:val="00177E89"/>
    <w:rsid w:val="00191535"/>
    <w:rsid w:val="001A183A"/>
    <w:rsid w:val="001B0F4D"/>
    <w:rsid w:val="001D6E87"/>
    <w:rsid w:val="00254B18"/>
    <w:rsid w:val="002702AA"/>
    <w:rsid w:val="00276AFE"/>
    <w:rsid w:val="0028268A"/>
    <w:rsid w:val="002A70CF"/>
    <w:rsid w:val="002C6DE6"/>
    <w:rsid w:val="003A2582"/>
    <w:rsid w:val="003A72B4"/>
    <w:rsid w:val="003B1E94"/>
    <w:rsid w:val="003F2B87"/>
    <w:rsid w:val="003F7634"/>
    <w:rsid w:val="0041132A"/>
    <w:rsid w:val="004745EB"/>
    <w:rsid w:val="00483EB3"/>
    <w:rsid w:val="00485943"/>
    <w:rsid w:val="00491A25"/>
    <w:rsid w:val="004F303D"/>
    <w:rsid w:val="0051181C"/>
    <w:rsid w:val="0051417A"/>
    <w:rsid w:val="00535B87"/>
    <w:rsid w:val="005454BB"/>
    <w:rsid w:val="005C7833"/>
    <w:rsid w:val="005E35C8"/>
    <w:rsid w:val="006434FD"/>
    <w:rsid w:val="00703F9F"/>
    <w:rsid w:val="00757C72"/>
    <w:rsid w:val="00766ACC"/>
    <w:rsid w:val="0077435B"/>
    <w:rsid w:val="0078713E"/>
    <w:rsid w:val="007873C2"/>
    <w:rsid w:val="007A1D83"/>
    <w:rsid w:val="007B479D"/>
    <w:rsid w:val="00855DD8"/>
    <w:rsid w:val="00886FD5"/>
    <w:rsid w:val="008D721B"/>
    <w:rsid w:val="008E4A02"/>
    <w:rsid w:val="00962D88"/>
    <w:rsid w:val="0097384B"/>
    <w:rsid w:val="00996CDB"/>
    <w:rsid w:val="00A160C7"/>
    <w:rsid w:val="00A65088"/>
    <w:rsid w:val="00A86E8D"/>
    <w:rsid w:val="00A9627C"/>
    <w:rsid w:val="00AB79F0"/>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43008"/>
    <w:rsid w:val="00ED56B4"/>
    <w:rsid w:val="00F65F98"/>
    <w:rsid w:val="00F804D3"/>
    <w:rsid w:val="00F81322"/>
    <w:rsid w:val="00FA65A6"/>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96CDB"/>
    <w:rPr>
      <w:color w:val="808080"/>
      <w:bdr w:space="0" w:sz="0" w:color="auto" w:val="none"/>
      <w:shd w:fill="auto" w:color="auto" w:val="clear"/>
    </w:rPr>
  </w:style>
  <w:style w:customStyle="true" w:styleId="eSPISCCParagraphDefaultFont" w:type="character">
    <w:name w:val="eSPIS_CC_Paragraph Default Font"/>
    <w:basedOn w:val="Zadanifontodlomka"/>
    <w:rsid w:val="00996C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6CDB"/>
    <w:rPr>
      <w:bdr w:space="0" w:sz="0" w:color="auto" w:val="none"/>
      <w:shd w:fill="FFFFCC" w:color="auto" w:val="clear"/>
      <w:lang w:val="hr-HR"/>
    </w:rPr>
  </w:style>
  <w:style w:customStyle="true" w:styleId="PozadinaSvijetloCrvena" w:type="character">
    <w:name w:val="Pozadina_SvijetloCrvena"/>
    <w:basedOn w:val="eSPISCCParagraphDefaultFont"/>
    <w:rsid w:val="00996C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6C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96CDB"/>
    <w:rPr>
      <w:color w:val="808080"/>
      <w:bdr w:color="auto" w:space="0" w:sz="0" w:val="none"/>
      <w:shd w:color="auto" w:fill="auto" w:val="clear"/>
    </w:rPr>
  </w:style>
  <w:style w:customStyle="1" w:styleId="eSPISCCParagraphDefaultFont" w:type="character">
    <w:name w:val="eSPIS_CC_Paragraph Default Font"/>
    <w:basedOn w:val="Zadanifontodlomka"/>
    <w:rsid w:val="00996C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6CDB"/>
    <w:rPr>
      <w:bdr w:color="auto" w:space="0" w:sz="0" w:val="none"/>
      <w:shd w:color="auto" w:fill="FFFFCC" w:val="clear"/>
      <w:lang w:val="hr-HR"/>
    </w:rPr>
  </w:style>
  <w:style w:customStyle="1" w:styleId="PozadinaSvijetloCrvena" w:type="character">
    <w:name w:val="Pozadina_SvijetloCrvena"/>
    <w:basedOn w:val="eSPISCCParagraphDefaultFont"/>
    <w:rsid w:val="00996C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6C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zvorni_sadrzaj>
    <derivirana_varijabla naziv="DomainObject.Predmet.Opis_1">Prijedlog za otvaranje stečajnog postupka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St-467/2018</izvorni_sadrzaj>
    <derivirana_varijabla naziv="DomainObject.Predmet.OznakaBroj_1">St-467/2018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AMADEUS d.o.o. za trgovinu i usluge</izvorni_sadrzaj>
    <derivirana_varijabla naziv="DomainObject.Predmet.ProtustrankaFormated_1">  AMADEUS d.o.o. za trgovinu i usluge</derivirana_varijabla>
  </DomainObject.Predmet.ProtustrankaFormated>
  <DomainObject.Predmet.ProtustrankaFormatedOIB>
    <izvorni_sadrzaj>  AMADEUS d.o.o. za trgovinu i usluge, OIB 23923774034</izvorni_sadrzaj>
    <derivirana_varijabla naziv="DomainObject.Predmet.ProtustrankaFormatedOIB_1">  AMADEUS d.o.o. za trgovinu i usluge, OIB 23923774034</derivirana_varijabla>
  </DomainObject.Predmet.ProtustrankaFormatedOIB>
  <DomainObject.Predmet.ProtustrankaFormatedWithAdress>
    <izvorni_sadrzaj> AMADEUS d.o.o. za trgovinu i usluge, Žnjanska 4, 21000 Split</izvorni_sadrzaj>
    <derivirana_varijabla naziv="DomainObject.Predmet.ProtustrankaFormatedWithAdress_1"> AMADEUS d.o.o. za trgovinu i usluge, Žnjanska 4, 21000 Split</derivirana_varijabla>
  </DomainObject.Predmet.ProtustrankaFormatedWithAdress>
  <DomainObject.Predmet.ProtustrankaFormatedWithAdressOIB>
    <izvorni_sadrzaj> AMADEUS d.o.o. za trgovinu i usluge, OIB 23923774034, Žnjanska 4, 21000 Split</izvorni_sadrzaj>
    <derivirana_varijabla naziv="DomainObject.Predmet.ProtustrankaFormatedWithAdressOIB_1"> AMADEUS d.o.o. za trgovinu i usluge, OIB 23923774034, Žnjanska 4, 21000 Split</derivirana_varijabla>
  </DomainObject.Predmet.ProtustrankaFormatedWithAdressOIB>
  <DomainObject.Predmet.ProtustrankaWithAdress>
    <izvorni_sadrzaj>AMADEUS d.o.o. za trgovinu i usluge Žnjanska 4, 21000 Split</izvorni_sadrzaj>
    <derivirana_varijabla naziv="DomainObject.Predmet.ProtustrankaWithAdress_1">AMADEUS d.o.o. za trgovinu i usluge Žnjanska 4, 21000 Split</derivirana_varijabla>
  </DomainObject.Predmet.ProtustrankaWithAdress>
  <DomainObject.Predmet.ProtustrankaWithAdressOIB>
    <izvorni_sadrzaj>AMADEUS d.o.o. za trgovinu i usluge, OIB 23923774034, Žnjanska 4, 21000 Split</izvorni_sadrzaj>
    <derivirana_varijabla naziv="DomainObject.Predmet.ProtustrankaWithAdressOIB_1">AMADEUS d.o.o. za trgovinu i usluge, OIB 23923774034, Žnjanska 4, 21000 Split</derivirana_varijabla>
  </DomainObject.Predmet.ProtustrankaWithAdressOIB>
  <DomainObject.Predmet.ProtustrankaNazivFormated>
    <izvorni_sadrzaj>AMADEUS d.o.o. za trgovinu i usluge</izvorni_sadrzaj>
    <derivirana_varijabla naziv="DomainObject.Predmet.ProtustrankaNazivFormated_1">AMADEUS d.o.o. za trgovinu i usluge</derivirana_varijabla>
  </DomainObject.Predmet.ProtustrankaNazivFormated>
  <DomainObject.Predmet.ProtustrankaNazivFormatedOIB>
    <izvorni_sadrzaj>AMADEUS d.o.o. za trgovinu i usluge, OIB 23923774034</izvorni_sadrzaj>
    <derivirana_varijabla naziv="DomainObject.Predmet.ProtustrankaNazivFormatedOIB_1">AMADEUS d.o.o. za trgovinu i usluge, OIB 23923774034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36988.47</izvorni_sadrzaj>
    <derivirana_varijabla naziv="DomainObject.Predmet.TrenutnaVrijednost_1">36988.47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AMADEUS d.o.o. za trgovinu i usluge</item>
    </izvorni_sadrzaj>
    <derivirana_varijabla naziv="DomainObject.Predmet.ProtuStrankaListFormated_1">
      <item>AMADEUS d.o.o. za trgovinu i usluge</item>
    </derivirana_varijabla>
  </DomainObject.Predmet.ProtuStrankaListFormated>
  <DomainObject.Predmet.ProtuStrankaListFormatedOIB>
    <izvorni_sadrzaj>
      <item>AMADEUS d.o.o. za trgovinu i usluge, OIB 23923774034</item>
    </izvorni_sadrzaj>
    <derivirana_varijabla naziv="DomainObject.Predmet.ProtuStrankaListFormatedOIB_1">
      <item>AMADEUS d.o.o. za trgovinu i usluge, OIB 23923774034</item>
    </derivirana_varijabla>
  </DomainObject.Predmet.ProtuStrankaListFormatedOIB>
  <DomainObject.Predmet.ProtuStrankaListFormatedWithAdress>
    <izvorni_sadrzaj>
      <item>AMADEUS d.o.o. za trgovinu i usluge, Žnjanska 4, 21000 Split</item>
    </izvorni_sadrzaj>
    <derivirana_varijabla naziv="DomainObject.Predmet.ProtuStrankaListFormatedWithAdress_1">
      <item>AMADEUS d.o.o. za trgovinu i usluge, Žnjanska 4, 21000 Split</item>
    </derivirana_varijabla>
  </DomainObject.Predmet.ProtuStrankaListFormatedWithAdress>
  <DomainObject.Predmet.ProtuStrankaListFormatedWithAdressOIB>
    <izvorni_sadrzaj>
      <item>AMADEUS d.o.o. za trgovinu i usluge, OIB 23923774034, Žnjanska 4, 21000 Split</item>
    </izvorni_sadrzaj>
    <derivirana_varijabla naziv="DomainObject.Predmet.ProtuStrankaListFormatedWithAdressOIB_1">
      <item>AMADEUS d.o.o. za trgovinu i usluge, OIB 23923774034, Žnjanska 4, 21000 Split</item>
    </derivirana_varijabla>
  </DomainObject.Predmet.ProtuStrankaListFormatedWithAdressOIB>
  <DomainObject.Predmet.ProtuStrankaListNazivFormated>
    <izvorni_sadrzaj>
      <item>AMADEUS d.o.o. za trgovinu i usluge</item>
    </izvorni_sadrzaj>
    <derivirana_varijabla naziv="DomainObject.Predmet.ProtuStrankaListNazivFormated_1">
      <item>AMADEUS d.o.o. za trgovinu i usluge</item>
    </derivirana_varijabla>
  </DomainObject.Predmet.ProtuStrankaListNazivFormated>
  <DomainObject.Predmet.ProtuStrankaListNazivFormatedOIB>
    <izvorni_sadrzaj>
      <item>AMADEUS d.o.o. za trgovinu i usluge, OIB 23923774034</item>
    </izvorni_sadrzaj>
    <derivirana_varijabla naziv="DomainObject.Predmet.ProtuStrankaListNazivFormatedOIB_1">
      <item>AMADEUS d.o.o. za trgovinu i usluge, OIB 23923774034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AMADEUS d.o.o. za trgovinu i usluge</izvorni_sadrzaj>
    <derivirana_varijabla naziv="DomainObject.Predmet.ProtustrankaIDrugi_1">AMADEUS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AMADEUS d.o.o. za trgovinu i usluge, OIB 23923774034, Žnjanska 4, 21000 Split</izvorni_sadrzaj>
    <derivirana_varijabla naziv="DomainObject.Predmet.ProtustrankaIDrugiAdressOIB_1">AMADEUS d.o.o. za trgovinu i usluge, OIB 23923774034, Žnjanska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AMADEUS d.o.o. za trgovinu i usluge</item>
      <item>FINANCIJSKA AGENCIJA, RC SPLIT</item>
    </izvorni_sadrzaj>
    <derivirana_varijabla naziv="DomainObject.Predmet.SudioniciListNaziv_1">
      <item>AMADEUS d.o.o. za trgovinu i usluge</item>
      <item>FINANCIJSKA AGENCIJA, RC SPLIT</item>
    </derivirana_varijabla>
  </DomainObject.Predmet.SudioniciListNaziv>
  <DomainObject.Predmet.SudioniciListAdressOIB>
    <izvorni_sadrzaj>
      <item>AMADEUS d.o.o. za trgovinu i usluge, OIB 23923774034, Žnjanska 4,21000 Split</item>
      <item>FINANCIJSKA AGENCIJA, RC SPLIT, OIB 85821130368, Mažuranićevo šetalište 24 b,21000 Split</item>
    </izvorni_sadrzaj>
    <derivirana_varijabla naziv="DomainObject.Predmet.SudioniciListAdressOIB_1">
      <item>AMADEUS d.o.o. za trgovinu i usluge, OIB 23923774034, Žnjanska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23923774034</item>
      <item>, OIB 85821130368</item>
    </izvorni_sadrzaj>
    <derivirana_varijabla naziv="DomainObject.Predmet.SudioniciListNazivOIB_1">
      <item>, OIB 23923774034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987</properties:Words>
  <properties:Characters>5470</properties:Characters>
  <properties:Lines>128</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2018-09-26T07:34:00Z</dcterms:created>
  <dc:creator>Paško Bačić</dc:creator>
  <cp:lastModifiedBy>Paško Bačić</cp:lastModifiedBy>
  <cp:lastPrinted>2018-09-26T06:52:00Z</cp:lastPrinted>
  <dcterms:modified xmlns:xsi="http://www.w3.org/2001/XMLSchema-instance" xsi:type="dcterms:W3CDTF">2018-09-26T07:35:00Z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(1-icms.docx)</vt:lpwstr>
  </prop:property>
  <prop:property name="CC_coloring" pid="4" fmtid="{D5CDD505-2E9C-101B-9397-08002B2CF9AE}">
    <vt:bool>false</vt:bool>
  </prop:property>
  <prop:property name="BrojStranica" pid="5" fmtid="{D5CDD505-2E9C-101B-9397-08002B2CF9AE}">
    <vt:i4>3</vt:i4>
  </prop:property>
</prop:Properties>
</file>