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9578" w14:paraId="6bc9578" w:rsidRDefault="00AA5237" w:rsidP="004C7981" w:rsidR="004C7981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D632CA">
        <w:t>25/16-7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604B0" w:rsidP="005440C2" w:rsidR="00B604B0" w:rsidRPr="008C3132"/>
    <w:p w:rsidRDefault="00AB42D5" w:rsidP="00AA7F9A" w:rsidR="00B604B0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AA7F9A">
        <w:t>, OIB 85821130368</w:t>
      </w:r>
      <w:r w:rsidR="00745C8F">
        <w:t xml:space="preserve"> od </w:t>
      </w:r>
      <w:r w:rsidR="00D632CA">
        <w:t>7. siječnja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D632CA">
        <w:t>LOVAČKA UDRUGA "PREPELICA" PAKOŠTANE, Pakoštane, Kraljice Jelene 78., OIB 05128636307</w:t>
      </w:r>
      <w:r w:rsidR="002A6E5F" w:rsidRPr="00AB42D5">
        <w:t xml:space="preserve">, </w:t>
      </w:r>
      <w:r w:rsidR="00AA5237" w:rsidRPr="008C3132">
        <w:t xml:space="preserve">dana </w:t>
      </w:r>
      <w:r w:rsidR="0024446C">
        <w:t>8</w:t>
      </w:r>
      <w:r w:rsidR="00253501">
        <w:t>. travnja</w:t>
      </w:r>
      <w:r w:rsidR="00CD7763">
        <w:t xml:space="preserve"> 2016.</w:t>
      </w:r>
    </w:p>
    <w:p w:rsidRDefault="00AA7F9A" w:rsidP="00AA7F9A" w:rsidR="00AA7F9A" w:rsidRPr="008C3132">
      <w:pPr>
        <w:ind w:firstLine="705"/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AA7F9A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D632CA">
        <w:t>LOVAČKA UDRUGA "PREPELICA" PAKOŠTANE, Pakoštane, Kraljice Jelene 78., OIB 05128636307</w:t>
      </w:r>
      <w:r w:rsidR="00785AF4">
        <w:t xml:space="preserve"> </w:t>
      </w:r>
      <w:r w:rsidR="00AB42D5">
        <w:t xml:space="preserve">s danom </w:t>
      </w:r>
      <w:r w:rsidR="0024446C">
        <w:t>8</w:t>
      </w:r>
      <w:r w:rsidR="00253501">
        <w:t>. travnja</w:t>
      </w:r>
      <w:r w:rsidR="00AB42D5">
        <w:t xml:space="preserve"> 2016. u </w:t>
      </w:r>
      <w:r w:rsidR="0024446C">
        <w:t>9,</w:t>
      </w:r>
      <w:r w:rsidR="00D632CA">
        <w:t>10</w:t>
      </w:r>
      <w:r w:rsidR="00AB42D5">
        <w:t xml:space="preserve"> 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E41244" w:rsidR="00E41244">
      <w:pPr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AE6A0E">
        <w:t>Jelenko Lehki iz Zagreba, Pavla Hatza 10., OIB 96068307857</w:t>
      </w:r>
      <w:r w:rsidR="00AA7F9A">
        <w:t>.</w:t>
      </w:r>
    </w:p>
    <w:p w:rsidRDefault="00670F33" w:rsidP="00E41244" w:rsidR="00670F33" w:rsidRPr="002B5AAE">
      <w:pPr>
        <w:ind w:hanging="705" w:left="705"/>
        <w:jc w:val="both"/>
      </w:pP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D632CA">
        <w:t>LOVAČKA UDRUGA "PREPELICA" PAKOŠTANE, Pakoštane, Kraljice Jelene 78., OIB 05128636307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AA7F9A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>
      <w:pPr>
        <w:ind w:hanging="705" w:left="705"/>
        <w:jc w:val="both"/>
      </w:pPr>
    </w:p>
    <w:p w:rsidRDefault="00287005" w:rsidP="00927608" w:rsidR="00287005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D632CA">
        <w:t>7. siječnja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AE6A0E">
        <w:t>1</w:t>
      </w:r>
      <w:r w:rsidRPr="00B604B0">
        <w:t>.</w:t>
      </w:r>
      <w:r w:rsidR="005158F5">
        <w:t xml:space="preserve"> rujna 2015.</w:t>
      </w:r>
      <w:r w:rsidRPr="00B604B0">
        <w:t xml:space="preserve"> dužnik u Očevidniku redoslijeda osnova za plaćanje ima evidentirane neizvršene osnove za plaćanje u neprekinutom razdoblju od</w:t>
      </w:r>
      <w:r w:rsidR="003B51BB">
        <w:t xml:space="preserve"> </w:t>
      </w:r>
      <w:r w:rsidR="00D632CA">
        <w:t>324</w:t>
      </w:r>
      <w:r w:rsidR="00C45A25">
        <w:t xml:space="preserve"> </w:t>
      </w:r>
      <w:r w:rsidRPr="00B604B0">
        <w:t xml:space="preserve">dana u ukupnom iznosu od </w:t>
      </w:r>
      <w:r w:rsidR="00D632CA">
        <w:t>53.257,17</w:t>
      </w:r>
      <w:r w:rsidR="00C45A25">
        <w:t xml:space="preserve"> </w:t>
      </w:r>
      <w:r w:rsidRPr="00B604B0">
        <w:t>kuna, da nema zaposlenih,</w:t>
      </w:r>
      <w:r w:rsidR="00D632CA">
        <w:t xml:space="preserve"> ima otvoren račun kod Partner banke d.d.,</w:t>
      </w:r>
      <w:r w:rsidRPr="00B604B0">
        <w:t xml:space="preserve"> 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 xml:space="preserve">ovaj sud je </w:t>
      </w:r>
      <w:r w:rsidR="0024446C">
        <w:t>11. veljače</w:t>
      </w:r>
      <w:r>
        <w:t xml:space="preserve">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434812">
        <w:t xml:space="preserve">dana </w:t>
      </w:r>
      <w:r w:rsidR="0024446C">
        <w:t>8</w:t>
      </w:r>
      <w:r w:rsidR="00253501">
        <w:t>. travnja</w:t>
      </w:r>
      <w:r>
        <w:t xml:space="preserve">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  <w:t xml:space="preserve">              </w:t>
      </w:r>
    </w:p>
    <w:p w:rsidRDefault="009819D7" w:rsidP="009819D7" w:rsidR="009819D7">
      <w:pPr>
        <w:jc w:val="both"/>
      </w:pPr>
      <w:r>
        <w:t>POUKA O PRAVNOM LIJEKU</w:t>
      </w:r>
    </w:p>
    <w:p w:rsidRDefault="009819D7" w:rsidP="009819D7" w:rsidR="009819D7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9819D7" w:rsidP="009819D7" w:rsidR="009819D7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9819D7" w:rsidP="009819D7" w:rsidR="009819D7"/>
    <w:p w:rsidRDefault="000E3B4A" w:rsidP="000E3B4A" w:rsidR="000E3B4A"/>
    <w:p w:rsidRDefault="000E3B4A" w:rsidP="000E3B4A" w:rsidR="000E3B4A">
      <w:pPr>
        <w:jc w:val="both"/>
      </w:pPr>
    </w:p>
    <w:p w:rsidRDefault="00AA7F9A" w:rsidP="000E3B4A" w:rsidR="00AA7F9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upravitelju uz potvrdu</w:t>
      </w:r>
      <w:r w:rsidR="00AA7F9A">
        <w:t xml:space="preserve"> i izjavu</w:t>
      </w:r>
      <w:r w:rsidRPr="00240F6B">
        <w:t xml:space="preserve"> 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</w:t>
      </w:r>
      <w:r w:rsidR="00AA7F9A">
        <w:t>adi provedbe točke V</w:t>
      </w:r>
      <w:r>
        <w:t>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D71" w:rsidR="00C31D71">
      <w:r>
        <w:separator/>
      </w:r>
    </w:p>
  </w:endnote>
  <w:endnote w:id="0" w:type="continuationSeparator">
    <w:p w:rsidRDefault="00C31D71" w:rsidR="00C31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D71" w:rsidR="00C31D71">
      <w:r>
        <w:separator/>
      </w:r>
    </w:p>
  </w:footnote>
  <w:footnote w:id="0" w:type="continuationSeparator">
    <w:p w:rsidRDefault="00C31D71" w:rsidR="00C31D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06F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46263C" w:rsidR="0046263C" w:rsidRPr="00AB42D5">
    <w:pPr>
      <w:jc w:val="right"/>
    </w:pPr>
    <w:r w:rsidRPr="00BE1154">
      <w:t xml:space="preserve">                                                                                                   </w:t>
    </w:r>
    <w:r w:rsidR="00B06A37" w:rsidRPr="00AB42D5">
      <w:t>Poslovni broj: 5</w:t>
    </w:r>
    <w:r w:rsidR="00B06A37">
      <w:t xml:space="preserve"> St-</w:t>
    </w:r>
    <w:r w:rsidR="00D632CA">
      <w:t>25/16</w:t>
    </w:r>
    <w:r w:rsidR="00B06A37">
      <w:t>-7</w:t>
    </w:r>
  </w:p>
  <w:p w:rsidRDefault="00AA5237" w:rsidP="008C3132" w:rsidR="00AA5237" w:rsidRPr="00BE11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17BA9"/>
    <w:rsid w:val="00024FE0"/>
    <w:rsid w:val="000712D6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24558"/>
    <w:rsid w:val="001357C2"/>
    <w:rsid w:val="001371D6"/>
    <w:rsid w:val="00147DE6"/>
    <w:rsid w:val="0015425E"/>
    <w:rsid w:val="00157784"/>
    <w:rsid w:val="00171FB9"/>
    <w:rsid w:val="001742EE"/>
    <w:rsid w:val="00177BF1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1F2E34"/>
    <w:rsid w:val="00200A63"/>
    <w:rsid w:val="00204309"/>
    <w:rsid w:val="00213FC6"/>
    <w:rsid w:val="0021518B"/>
    <w:rsid w:val="00220212"/>
    <w:rsid w:val="00236C6A"/>
    <w:rsid w:val="0024446C"/>
    <w:rsid w:val="002449C5"/>
    <w:rsid w:val="00251DB9"/>
    <w:rsid w:val="00253501"/>
    <w:rsid w:val="00254DBF"/>
    <w:rsid w:val="002765A5"/>
    <w:rsid w:val="0028700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23F8"/>
    <w:rsid w:val="0031644E"/>
    <w:rsid w:val="00316882"/>
    <w:rsid w:val="00331E00"/>
    <w:rsid w:val="003325F1"/>
    <w:rsid w:val="003441DB"/>
    <w:rsid w:val="0038575A"/>
    <w:rsid w:val="00393A5F"/>
    <w:rsid w:val="003B1717"/>
    <w:rsid w:val="003B17EE"/>
    <w:rsid w:val="003B51BB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63C"/>
    <w:rsid w:val="004647EF"/>
    <w:rsid w:val="004926D6"/>
    <w:rsid w:val="0049523C"/>
    <w:rsid w:val="004A5D4D"/>
    <w:rsid w:val="004B703D"/>
    <w:rsid w:val="004C2509"/>
    <w:rsid w:val="004C4B52"/>
    <w:rsid w:val="004C7182"/>
    <w:rsid w:val="004C72D2"/>
    <w:rsid w:val="004C7981"/>
    <w:rsid w:val="004E45AE"/>
    <w:rsid w:val="004E498B"/>
    <w:rsid w:val="00506311"/>
    <w:rsid w:val="005158F5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E6FD0"/>
    <w:rsid w:val="005F005F"/>
    <w:rsid w:val="005F46A2"/>
    <w:rsid w:val="00614882"/>
    <w:rsid w:val="00624EE7"/>
    <w:rsid w:val="00630229"/>
    <w:rsid w:val="00635E90"/>
    <w:rsid w:val="00651C48"/>
    <w:rsid w:val="0066155F"/>
    <w:rsid w:val="00670B34"/>
    <w:rsid w:val="00670F33"/>
    <w:rsid w:val="00672754"/>
    <w:rsid w:val="00681B49"/>
    <w:rsid w:val="00685B9B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85AF4"/>
    <w:rsid w:val="007967FC"/>
    <w:rsid w:val="007A0BC1"/>
    <w:rsid w:val="007C0700"/>
    <w:rsid w:val="007D6501"/>
    <w:rsid w:val="007D76E3"/>
    <w:rsid w:val="00821286"/>
    <w:rsid w:val="008276F1"/>
    <w:rsid w:val="008455B6"/>
    <w:rsid w:val="008503D7"/>
    <w:rsid w:val="00862CC5"/>
    <w:rsid w:val="0088334D"/>
    <w:rsid w:val="008B5890"/>
    <w:rsid w:val="008C078D"/>
    <w:rsid w:val="008C3132"/>
    <w:rsid w:val="008D06F4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19D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0272"/>
    <w:rsid w:val="00A91121"/>
    <w:rsid w:val="00A95955"/>
    <w:rsid w:val="00AA5237"/>
    <w:rsid w:val="00AA7F9A"/>
    <w:rsid w:val="00AB0BE2"/>
    <w:rsid w:val="00AB42D5"/>
    <w:rsid w:val="00AC3E5E"/>
    <w:rsid w:val="00AC6312"/>
    <w:rsid w:val="00AC7F62"/>
    <w:rsid w:val="00AD561D"/>
    <w:rsid w:val="00AE466F"/>
    <w:rsid w:val="00AE6A0E"/>
    <w:rsid w:val="00B002EE"/>
    <w:rsid w:val="00B00B3A"/>
    <w:rsid w:val="00B03ACB"/>
    <w:rsid w:val="00B06A37"/>
    <w:rsid w:val="00B40D38"/>
    <w:rsid w:val="00B41A83"/>
    <w:rsid w:val="00B541D9"/>
    <w:rsid w:val="00B56745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31D71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CE3FDA"/>
    <w:rsid w:val="00CE730F"/>
    <w:rsid w:val="00D10636"/>
    <w:rsid w:val="00D21637"/>
    <w:rsid w:val="00D23BBC"/>
    <w:rsid w:val="00D30751"/>
    <w:rsid w:val="00D3138D"/>
    <w:rsid w:val="00D36588"/>
    <w:rsid w:val="00D514E5"/>
    <w:rsid w:val="00D51E7B"/>
    <w:rsid w:val="00D632CA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E459B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0302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B2684"/>
    <w:rsid w:val="00EC6F99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909A4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06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06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6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6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6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06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06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6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6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6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St-25/2016</izvorni_sadrzaj>
    <derivirana_varijabla naziv="DomainObject.Predmet.OznakaBroj_1">St-25/2016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LOVAČKA UDRUGA "PREPELICA", Pakoštane</izvorni_sadrzaj>
    <derivirana_varijabla naziv="DomainObject.Predmet.ProtustrankaFormated_1">  LOVAČKA UDRUGA "PREPELICA", Pakoštane</derivirana_varijabla>
  </DomainObject.Predmet.ProtustrankaFormated>
  <DomainObject.Predmet.ProtustrankaFormatedOIB>
    <izvorni_sadrzaj>  LOVAČKA UDRUGA "PREPELICA", Pakoštane, OIB 05128636307</izvorni_sadrzaj>
    <derivirana_varijabla naziv="DomainObject.Predmet.ProtustrankaFormatedOIB_1">  LOVAČKA UDRUGA "PREPELICA", Pakoštane, OIB 05128636307</derivirana_varijabla>
  </DomainObject.Predmet.ProtustrankaFormatedOIB>
  <DomainObject.Predmet.ProtustrankaFormatedWithAdress>
    <izvorni_sadrzaj> LOVAČKA UDRUGA "PREPELICA", Pakoštane</izvorni_sadrzaj>
    <derivirana_varijabla naziv="DomainObject.Predmet.ProtustrankaFormatedWithAdress_1"> LOVAČKA UDRUGA "PREPELICA", Pakoštane</derivirana_varijabla>
  </DomainObject.Predmet.ProtustrankaFormatedWithAdress>
  <DomainObject.Predmet.ProtustrankaFormatedWithAdressOIB>
    <izvorni_sadrzaj> LOVAČKA UDRUGA "PREPELICA", Pakoštane, OIB 05128636307</izvorni_sadrzaj>
    <derivirana_varijabla naziv="DomainObject.Predmet.ProtustrankaFormatedWithAdressOIB_1"> LOVAČKA UDRUGA "PREPELICA", Pakoštane, OIB 05128636307</derivirana_varijabla>
  </DomainObject.Predmet.ProtustrankaFormatedWithAdressOIB>
  <DomainObject.Predmet.ProtustrankaWithAdress>
    <izvorni_sadrzaj>LOVAČKA UDRUGA "PREPELICA", Pakoštane </izvorni_sadrzaj>
    <derivirana_varijabla naziv="DomainObject.Predmet.ProtustrankaWithAdress_1">LOVAČKA UDRUGA "PREPELICA", Pakoštane </derivirana_varijabla>
  </DomainObject.Predmet.ProtustrankaWithAdress>
  <DomainObject.Predmet.ProtustrankaWithAdressOIB>
    <izvorni_sadrzaj>LOVAČKA UDRUGA "PREPELICA", Pakoštane, OIB 05128636307</izvorni_sadrzaj>
    <derivirana_varijabla naziv="DomainObject.Predmet.ProtustrankaWithAdressOIB_1">LOVAČKA UDRUGA "PREPELICA", Pakoštane, OIB 05128636307</derivirana_varijabla>
  </DomainObject.Predmet.ProtustrankaWithAdressOIB>
  <DomainObject.Predmet.ProtustrankaNazivFormated>
    <izvorni_sadrzaj>LOVAČKA UDRUGA "PREPELICA", Pakoštane</izvorni_sadrzaj>
    <derivirana_varijabla naziv="DomainObject.Predmet.ProtustrankaNazivFormated_1">LOVAČKA UDRUGA "PREPELICA", Pakoštane</derivirana_varijabla>
  </DomainObject.Predmet.ProtustrankaNazivFormated>
  <DomainObject.Predmet.ProtustrankaNazivFormatedOIB>
    <izvorni_sadrzaj>LOVAČKA UDRUGA "PREPELICA", Pakoštane, OIB 05128636307</izvorni_sadrzaj>
    <derivirana_varijabla naziv="DomainObject.Predmet.ProtustrankaNazivFormatedOIB_1">LOVAČKA UDRUGA "PREPELICA", Pakoštane, OIB 05128636307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53257.17</izvorni_sadrzaj>
    <derivirana_varijabla naziv="DomainObject.Predmet.TrenutnaVrijednost_1">53257.17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LOVAČKA UDRUGA "PREPELICA", Pakoštane</item>
    </izvorni_sadrzaj>
    <derivirana_varijabla naziv="DomainObject.Predmet.ProtuStrankaListFormated_1">
      <item>LOVAČKA UDRUGA "PREPELICA", Pakoštane</item>
    </derivirana_varijabla>
  </DomainObject.Predmet.ProtuStrankaListFormated>
  <DomainObject.Predmet.ProtuStrankaListFormatedOIB>
    <izvorni_sadrzaj>
      <item>LOVAČKA UDRUGA "PREPELICA", Pakoštane, OIB 05128636307</item>
    </izvorni_sadrzaj>
    <derivirana_varijabla naziv="DomainObject.Predmet.ProtuStrankaListFormatedOIB_1">
      <item>LOVAČKA UDRUGA "PREPELICA", Pakoštane, OIB 05128636307</item>
    </derivirana_varijabla>
  </DomainObject.Predmet.ProtuStrankaListFormatedOIB>
  <DomainObject.Predmet.ProtuStrankaListFormatedWithAdress>
    <izvorni_sadrzaj>
      <item>LOVAČKA UDRUGA "PREPELICA", Pakoštane</item>
    </izvorni_sadrzaj>
    <derivirana_varijabla naziv="DomainObject.Predmet.ProtuStrankaListFormatedWithAdress_1">
      <item>LOVAČKA UDRUGA "PREPELICA", Pakoštane</item>
    </derivirana_varijabla>
  </DomainObject.Predmet.ProtuStrankaListFormatedWithAdress>
  <DomainObject.Predmet.ProtuStrankaListFormatedWithAdressOIB>
    <izvorni_sadrzaj>
      <item>LOVAČKA UDRUGA "PREPELICA", Pakoštane, OIB 05128636307</item>
    </izvorni_sadrzaj>
    <derivirana_varijabla naziv="DomainObject.Predmet.ProtuStrankaListFormatedWithAdressOIB_1">
      <item>LOVAČKA UDRUGA "PREPELICA", Pakoštane, OIB 05128636307</item>
    </derivirana_varijabla>
  </DomainObject.Predmet.ProtuStrankaListFormatedWithAdressOIB>
  <DomainObject.Predmet.ProtuStrankaListNazivFormated>
    <izvorni_sadrzaj>
      <item>LOVAČKA UDRUGA "PREPELICA", Pakoštane</item>
    </izvorni_sadrzaj>
    <derivirana_varijabla naziv="DomainObject.Predmet.ProtuStrankaListNazivFormated_1">
      <item>LOVAČKA UDRUGA "PREPELICA", Pakoštane</item>
    </derivirana_varijabla>
  </DomainObject.Predmet.ProtuStrankaListNazivFormated>
  <DomainObject.Predmet.ProtuStrankaListNazivFormatedOIB>
    <izvorni_sadrzaj>
      <item>LOVAČKA UDRUGA "PREPELICA", Pakoštane, OIB 05128636307</item>
    </izvorni_sadrzaj>
    <derivirana_varijabla naziv="DomainObject.Predmet.ProtuStrankaListNazivFormatedOIB_1">
      <item>LOVAČKA UDRUGA "PREPELICA", Pakoštane, OIB 05128636307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LOVAČKA UDRUGA "PREPELICA", Pakoštane</izvorni_sadrzaj>
    <derivirana_varijabla naziv="DomainObject.Predmet.ProtustrankaIDrugi_1">LOVAČKA UDRUGA "PREPELICA", Pakoštane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LOVAČKA UDRUGA "PREPELICA", Pakoštane, OIB 05128636307</izvorni_sadrzaj>
    <derivirana_varijabla naziv="DomainObject.Predmet.ProtustrankaIDrugiAdressOIB_1">LOVAČKA UDRUGA "PREPELICA", Pakoštane, OIB 05128636307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LOVAČKA UDRUGA "PREPELICA", Pakoštane</item>
    </izvorni_sadrzaj>
    <derivirana_varijabla naziv="DomainObject.Predmet.SudioniciListNaziv_1">
      <item>FINA</item>
      <item>LOVAČKA UDRUGA "PREPELICA", Pakoštane</item>
    </derivirana_varijabla>
  </DomainObject.Predmet.SudioniciListNaziv>
  <DomainObject.Predmet.SudioniciListAdressOIB>
    <izvorni_sadrzaj>
      <item>FINA, OIB 85821130368</item>
      <item>LOVAČKA UDRUGA "PREPELICA", Pakoštane, OIB 05128636307</item>
    </izvorni_sadrzaj>
    <derivirana_varijabla naziv="DomainObject.Predmet.SudioniciListAdressOIB_1">
      <item>FINA, OIB 85821130368</item>
      <item>LOVAČKA UDRUGA "PREPELICA", Pakoštane, OIB 05128636307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05128636307</item>
    </izvorni_sadrzaj>
    <derivirana_varijabla naziv="DomainObject.Predmet.SudioniciListNazivOIB_1">
      <item>, OIB 85821130368</item>
      <item>, OIB 05128636307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867</properties:Words>
  <properties:Characters>4755</properties:Characters>
  <properties:Lines>124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2016-04-06T11:58:00Z</dcterms:created>
  <dc:creator>Administrator</dc:creator>
  <cp:lastModifiedBy>Vedrana Raspović</cp:lastModifiedBy>
  <cp:lastPrinted>2016-04-06T11:57:00Z</cp:lastPrinted>
  <dcterms:modified xmlns:xsi="http://www.w3.org/2001/XMLSchema-instance" xsi:type="dcterms:W3CDTF">2016-04-08T07:04:00Z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