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97ac" w14:paraId="93697ac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C57CFA">
        <w:t>7026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C57CFA">
        <w:rPr>
          <w:rFonts w:cs="Times New Roman" w:eastAsia="Times New Roman"/>
          <w:szCs w:val="24"/>
          <w:lang w:eastAsia="hr-HR"/>
        </w:rPr>
        <w:t>KATANIĆ d.o.o., OIB 58385527501, MBS 080804600, iz Zagreba, Bukovačka cesta 75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F94707">
        <w:t>21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C57CFA">
        <w:rPr>
          <w:rFonts w:cs="Times New Roman" w:eastAsia="Times New Roman"/>
          <w:szCs w:val="24"/>
          <w:lang w:eastAsia="hr-HR"/>
        </w:rPr>
        <w:t>KATANIĆ d.o.o., OIB 58385527501, MBS 080804600, iz Zagreba, Bukovačka cesta 75</w:t>
      </w:r>
      <w:r w:rsidR="005158DD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C57CFA">
        <w:rPr>
          <w:rFonts w:cs="Times New Roman" w:eastAsia="Times New Roman"/>
          <w:szCs w:val="24"/>
          <w:lang w:eastAsia="hr-HR"/>
        </w:rPr>
        <w:t>KATANIĆ d.o.o., OIB 58385527501, MBS 080804600, iz Zagreba, Bukovačka cesta 75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BE6907">
        <w:t>21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E3BFA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C57CFA">
          <w:t>7026</w:t>
        </w:r>
        <w:r w:rsidR="00AD55BB">
          <w:t>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5FF5"/>
    <w:rsid w:val="00047AF6"/>
    <w:rsid w:val="000912A5"/>
    <w:rsid w:val="000E383D"/>
    <w:rsid w:val="000F4DF6"/>
    <w:rsid w:val="001027B1"/>
    <w:rsid w:val="00115EB7"/>
    <w:rsid w:val="00124F0E"/>
    <w:rsid w:val="001C1086"/>
    <w:rsid w:val="002130AB"/>
    <w:rsid w:val="00236046"/>
    <w:rsid w:val="00254CEC"/>
    <w:rsid w:val="002745FF"/>
    <w:rsid w:val="00277125"/>
    <w:rsid w:val="002F4E4F"/>
    <w:rsid w:val="003054CA"/>
    <w:rsid w:val="00345C9C"/>
    <w:rsid w:val="003471E0"/>
    <w:rsid w:val="00395A3F"/>
    <w:rsid w:val="003A1FB9"/>
    <w:rsid w:val="004145E7"/>
    <w:rsid w:val="0045323B"/>
    <w:rsid w:val="004A58E7"/>
    <w:rsid w:val="004D33E2"/>
    <w:rsid w:val="00505AE7"/>
    <w:rsid w:val="005158DD"/>
    <w:rsid w:val="00561B14"/>
    <w:rsid w:val="0062520A"/>
    <w:rsid w:val="00687E54"/>
    <w:rsid w:val="006C6AD0"/>
    <w:rsid w:val="006C7A37"/>
    <w:rsid w:val="006E1039"/>
    <w:rsid w:val="006E4E2E"/>
    <w:rsid w:val="00792852"/>
    <w:rsid w:val="007C052C"/>
    <w:rsid w:val="008E3BFA"/>
    <w:rsid w:val="0092290B"/>
    <w:rsid w:val="009A46E9"/>
    <w:rsid w:val="009C1F6F"/>
    <w:rsid w:val="00A01C56"/>
    <w:rsid w:val="00A167C6"/>
    <w:rsid w:val="00A47B7E"/>
    <w:rsid w:val="00A62139"/>
    <w:rsid w:val="00AD32C2"/>
    <w:rsid w:val="00AD55BB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57CFA"/>
    <w:rsid w:val="00C600A2"/>
    <w:rsid w:val="00C6620D"/>
    <w:rsid w:val="00C92070"/>
    <w:rsid w:val="00CB1328"/>
    <w:rsid w:val="00D52F94"/>
    <w:rsid w:val="00D574B1"/>
    <w:rsid w:val="00DE2C63"/>
    <w:rsid w:val="00DF43CB"/>
    <w:rsid w:val="00DF68D4"/>
    <w:rsid w:val="00EC159D"/>
    <w:rsid w:val="00F40808"/>
    <w:rsid w:val="00F42B58"/>
    <w:rsid w:val="00F92056"/>
    <w:rsid w:val="00F94707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E3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B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B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B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E3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B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B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B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B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7026</izvorni_sadrzaj>
    <derivirana_varijabla naziv="DomainObject.Predmet.Broj_1">7026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St-7026/2016</izvorni_sadrzaj>
    <derivirana_varijabla naziv="DomainObject.Predmet.OznakaBroj_1">St-7026/2016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KATANIĆ d.o.o.</izvorni_sadrzaj>
    <derivirana_varijabla naziv="DomainObject.Predmet.ProtustrankaFormated_1">  KATANIĆ d.o.o.</derivirana_varijabla>
  </DomainObject.Predmet.ProtustrankaFormated>
  <DomainObject.Predmet.ProtustrankaFormatedOIB>
    <izvorni_sadrzaj>  KATANIĆ d.o.o., OIB 58385527501</izvorni_sadrzaj>
    <derivirana_varijabla naziv="DomainObject.Predmet.ProtustrankaFormatedOIB_1">  KATANIĆ d.o.o., OIB 58385527501</derivirana_varijabla>
  </DomainObject.Predmet.ProtustrankaFormatedOIB>
  <DomainObject.Predmet.ProtustrankaFormatedWithAdress>
    <izvorni_sadrzaj> KATANIĆ d.o.o., Bukovačka cesta 75, 10000 Zagreb</izvorni_sadrzaj>
    <derivirana_varijabla naziv="DomainObject.Predmet.ProtustrankaFormatedWithAdress_1"> KATANIĆ d.o.o., Bukovačka cesta 75, 10000 Zagreb</derivirana_varijabla>
  </DomainObject.Predmet.ProtustrankaFormatedWithAdress>
  <DomainObject.Predmet.ProtustrankaFormatedWithAdressOIB>
    <izvorni_sadrzaj> KATANIĆ d.o.o., OIB 58385527501, Bukovačka cesta 75, 10000 Zagreb</izvorni_sadrzaj>
    <derivirana_varijabla naziv="DomainObject.Predmet.ProtustrankaFormatedWithAdressOIB_1"> KATANIĆ d.o.o., OIB 58385527501, Bukovačka cesta 75, 10000 Zagreb</derivirana_varijabla>
  </DomainObject.Predmet.ProtustrankaFormatedWithAdressOIB>
  <DomainObject.Predmet.ProtustrankaWithAdress>
    <izvorni_sadrzaj>KATANIĆ d.o.o. Bukovačka cesta 75, 10000 Zagreb</izvorni_sadrzaj>
    <derivirana_varijabla naziv="DomainObject.Predmet.ProtustrankaWithAdress_1">KATANIĆ d.o.o. Bukovačka cesta 75, 10000 Zagreb</derivirana_varijabla>
  </DomainObject.Predmet.ProtustrankaWithAdress>
  <DomainObject.Predmet.ProtustrankaWithAdressOIB>
    <izvorni_sadrzaj>KATANIĆ d.o.o., OIB 58385527501, Bukovačka cesta 75, 10000 Zagreb</izvorni_sadrzaj>
    <derivirana_varijabla naziv="DomainObject.Predmet.ProtustrankaWithAdressOIB_1">KATANIĆ d.o.o., OIB 58385527501, Bukovačka cesta 75, 10000 Zagreb</derivirana_varijabla>
  </DomainObject.Predmet.ProtustrankaWithAdressOIB>
  <DomainObject.Predmet.ProtustrankaNazivFormated>
    <izvorni_sadrzaj>KATANIĆ d.o.o.</izvorni_sadrzaj>
    <derivirana_varijabla naziv="DomainObject.Predmet.ProtustrankaNazivFormated_1">KATANIĆ d.o.o.</derivirana_varijabla>
  </DomainObject.Predmet.ProtustrankaNazivFormated>
  <DomainObject.Predmet.ProtustrankaNazivFormatedOIB>
    <izvorni_sadrzaj>KATANIĆ d.o.o., OIB 58385527501</izvorni_sadrzaj>
    <derivirana_varijabla naziv="DomainObject.Predmet.ProtustrankaNazivFormatedOIB_1">KATANIĆ d.o.o., OIB 58385527501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KATANIĆ d.o.o.</item>
    </izvorni_sadrzaj>
    <derivirana_varijabla naziv="DomainObject.Predmet.ProtuStrankaListFormated_1">
      <item>KATANIĆ d.o.o.</item>
    </derivirana_varijabla>
  </DomainObject.Predmet.ProtuStrankaListFormated>
  <DomainObject.Predmet.ProtuStrankaListFormatedOIB>
    <izvorni_sadrzaj>
      <item>KATANIĆ d.o.o., OIB 58385527501</item>
    </izvorni_sadrzaj>
    <derivirana_varijabla naziv="DomainObject.Predmet.ProtuStrankaListFormatedOIB_1">
      <item>KATANIĆ d.o.o., OIB 58385527501</item>
    </derivirana_varijabla>
  </DomainObject.Predmet.ProtuStrankaListFormatedOIB>
  <DomainObject.Predmet.ProtuStrankaListFormatedWithAdress>
    <izvorni_sadrzaj>
      <item>KATANIĆ d.o.o., Bukovačka cesta 75, 10000 Zagreb</item>
    </izvorni_sadrzaj>
    <derivirana_varijabla naziv="DomainObject.Predmet.ProtuStrankaListFormatedWithAdress_1">
      <item>KATANIĆ d.o.o., Bukovačka cesta 75, 10000 Zagreb</item>
    </derivirana_varijabla>
  </DomainObject.Predmet.ProtuStrankaListFormatedWithAdress>
  <DomainObject.Predmet.ProtuStrankaListFormatedWithAdressOIB>
    <izvorni_sadrzaj>
      <item>KATANIĆ d.o.o., OIB 58385527501, Bukovačka cesta 75, 10000 Zagreb</item>
    </izvorni_sadrzaj>
    <derivirana_varijabla naziv="DomainObject.Predmet.ProtuStrankaListFormatedWithAdressOIB_1">
      <item>KATANIĆ d.o.o., OIB 58385527501, Bukovačka cesta 75, 10000 Zagreb</item>
    </derivirana_varijabla>
  </DomainObject.Predmet.ProtuStrankaListFormatedWithAdressOIB>
  <DomainObject.Predmet.ProtuStrankaListNazivFormated>
    <izvorni_sadrzaj>
      <item>KATANIĆ d.o.o.</item>
    </izvorni_sadrzaj>
    <derivirana_varijabla naziv="DomainObject.Predmet.ProtuStrankaListNazivFormated_1">
      <item>KATANIĆ d.o.o.</item>
    </derivirana_varijabla>
  </DomainObject.Predmet.ProtuStrankaListNazivFormated>
  <DomainObject.Predmet.ProtuStrankaListNazivFormatedOIB>
    <izvorni_sadrzaj>
      <item>KATANIĆ d.o.o., OIB 58385527501</item>
    </izvorni_sadrzaj>
    <derivirana_varijabla naziv="DomainObject.Predmet.ProtuStrankaListNazivFormatedOIB_1">
      <item>KATANIĆ d.o.o., OIB 58385527501</item>
    </derivirana_varijabla>
  </DomainObject.Predmet.ProtuStrankaListNazivFormatedOIB>
  <DomainObject.Predmet.OstaliListFormated>
    <izvorni_sadrzaj>
      <item>Filip Katanić</item>
    </izvorni_sadrzaj>
    <derivirana_varijabla naziv="DomainObject.Predmet.OstaliListFormated_1">
      <item>Filip Katanić</item>
    </derivirana_varijabla>
  </DomainObject.Predmet.OstaliListFormated>
  <DomainObject.Predmet.OstaliListFormatedOIB>
    <izvorni_sadrzaj>
      <item>Filip Katanić, OIB 91738686774</item>
    </izvorni_sadrzaj>
    <derivirana_varijabla naziv="DomainObject.Predmet.OstaliListFormatedOIB_1">
      <item>Filip Katanić, OIB 91738686774</item>
    </derivirana_varijabla>
  </DomainObject.Predmet.OstaliListFormatedOIB>
  <DomainObject.Predmet.OstaliListFormatedWithAdress>
    <izvorni_sadrzaj>
      <item>Filip Katanić, Bukovačka cesta 75, 10000 Zagreb</item>
    </izvorni_sadrzaj>
    <derivirana_varijabla naziv="DomainObject.Predmet.OstaliListFormatedWithAdress_1">
      <item>Filip Katanić, Bukovačka cesta 75, 10000 Zagreb</item>
    </derivirana_varijabla>
  </DomainObject.Predmet.OstaliListFormatedWithAdress>
  <DomainObject.Predmet.OstaliListFormatedWithAdressOIB>
    <izvorni_sadrzaj>
      <item>Filip Katanić, OIB 91738686774, Bukovačka cesta 75, 10000 Zagreb</item>
    </izvorni_sadrzaj>
    <derivirana_varijabla naziv="DomainObject.Predmet.OstaliListFormatedWithAdressOIB_1">
      <item>Filip Katanić, OIB 91738686774, Bukovačka cesta 75, 10000 Zagreb</item>
    </derivirana_varijabla>
  </DomainObject.Predmet.OstaliListFormatedWithAdressOIB>
  <DomainObject.Predmet.OstaliListNazivFormated>
    <izvorni_sadrzaj>
      <item>Filip Katanić</item>
    </izvorni_sadrzaj>
    <derivirana_varijabla naziv="DomainObject.Predmet.OstaliListNazivFormated_1">
      <item>Filip Katanić</item>
    </derivirana_varijabla>
  </DomainObject.Predmet.OstaliListNazivFormated>
  <DomainObject.Predmet.OstaliListNazivFormatedOIB>
    <izvorni_sadrzaj>
      <item>Filip Katanić, OIB 91738686774</item>
    </izvorni_sadrzaj>
    <derivirana_varijabla naziv="DomainObject.Predmet.OstaliListNazivFormatedOIB_1">
      <item>Filip Katanić, OIB 91738686774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KATANIĆ d.o.o.</izvorni_sadrzaj>
    <derivirana_varijabla naziv="DomainObject.Predmet.ProtustrankaIDrugi_1">KATANIĆ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KATANIĆ d.o.o., OIB 58385527501, Bukovačka cesta 75, 10000 Zagreb</izvorni_sadrzaj>
    <derivirana_varijabla naziv="DomainObject.Predmet.ProtustrankaIDrugiAdressOIB_1">KATANIĆ d.o.o., OIB 58385527501, Bukovačka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KATANIĆ d.o.o.</item>
      <item>Filip Katanić</item>
    </izvorni_sadrzaj>
    <derivirana_varijabla naziv="DomainObject.Predmet.SudioniciListNaziv_1">
      <item>FINA Regionalni centar Zagreb</item>
      <item>KATANIĆ d.o.o.</item>
      <item>Filip Katanić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KATANIĆ d.o.o., OIB 58385527501, Bukovačka cesta 75,10000 Zagreb</item>
      <item>Filip Katanić, OIB 91738686774, Bukovačka cesta 75,10000 Zagreb</item>
    </izvorni_sadrzaj>
    <derivirana_varijabla naziv="DomainObject.Predmet.SudioniciListAdressOIB_1">
      <item>FINA Regionalni centar Zagreb, OIB 85821130368, Trg svibanjskih žrtava 1995. 1,10000 Zagreb</item>
      <item>KATANIĆ d.o.o., OIB 58385527501, Bukovačka cesta 75,10000 Zagreb</item>
      <item>Filip Katanić, OIB 91738686774, Bukovačka cesta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58385527501</item>
      <item>, OIB 91738686774</item>
    </izvorni_sadrzaj>
    <derivirana_varijabla naziv="DomainObject.Predmet.SudioniciListNazivOIB_1">
      <item>, OIB 85821130368</item>
      <item>, OIB 58385527501</item>
      <item>, OIB 91738686774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1745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2017-03-21T10:35:00Z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2017-03-21T10:36:00Z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