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5918" w14:paraId="630591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D6A9C">
        <w:t>5</w:t>
      </w:r>
      <w:r w:rsidR="006F5948">
        <w:t>8</w:t>
      </w:r>
      <w:r w:rsidR="00CD6A9C">
        <w:t>4</w:t>
      </w:r>
      <w:r w:rsidRPr="00151FF0">
        <w:t>/1</w:t>
      </w:r>
      <w:r w:rsidR="00CD6A9C">
        <w:t>6</w:t>
      </w:r>
      <w:r w:rsidRPr="00151FF0">
        <w:t>-</w:t>
      </w:r>
      <w:r w:rsidR="009502E3">
        <w:t>2</w:t>
      </w:r>
      <w:r w:rsidR="00CD6A9C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CD6A9C" w:rsidRPr="00CD6A9C">
        <w:t>JINGLE društvo s ograničenom odgovornošću za reklamu, promidžbu i oglašavanje, Osijek, Crkvena Ulica 50, MBS 030058350, OIB 25838013997</w:t>
      </w:r>
      <w:r w:rsidRPr="00655274">
        <w:t xml:space="preserve">, dana </w:t>
      </w:r>
      <w:r w:rsidR="00CD6A9C">
        <w:t>18</w:t>
      </w:r>
      <w:r w:rsidRPr="00655274">
        <w:t xml:space="preserve">. </w:t>
      </w:r>
      <w:r w:rsidR="00CD6A9C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79526C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79526C" w:rsidRPr="00C3267C">
        <w:t>Zoran</w:t>
      </w:r>
      <w:r w:rsidR="0079526C">
        <w:t>u</w:t>
      </w:r>
      <w:r w:rsidR="0079526C" w:rsidRPr="00C3267C">
        <w:t xml:space="preserve"> Subotić, Beli Manastir, Kralja Tomislava 51A, OIB 09071761803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9526C" w:rsidRPr="0079526C">
        <w:t>JINGLE društvo s ograničenom odgovornošću za reklamu, promidžbu i oglašavanje, Osijek, Crkvena Ulica 50, MBS 030058350, OIB 25838013997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>broj HR</w:t>
      </w:r>
      <w:r w:rsidR="000010AB">
        <w:t>40</w:t>
      </w:r>
      <w:r w:rsidR="00BC068F">
        <w:t xml:space="preserve"> </w:t>
      </w:r>
      <w:r w:rsidR="000010AB">
        <w:t>2340 0093 1001 7305 3</w:t>
      </w:r>
      <w:r w:rsidR="00D51D7D">
        <w:t xml:space="preserve"> kod </w:t>
      </w:r>
      <w:r w:rsidR="000010AB">
        <w:t xml:space="preserve">PRIVREDNE BANKE ZAGREB </w:t>
      </w:r>
      <w:r w:rsidR="00D51D7D">
        <w:t>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4176F9">
        <w:t>5</w:t>
      </w:r>
      <w:r w:rsidR="00B7486B">
        <w:t>8</w:t>
      </w:r>
      <w:r w:rsidR="004176F9">
        <w:t>4</w:t>
      </w:r>
      <w:r w:rsidR="009B0F1B">
        <w:t>/</w:t>
      </w:r>
      <w:r w:rsidR="00FE5A6E">
        <w:t>1</w:t>
      </w:r>
      <w:r w:rsidR="004176F9">
        <w:t>6</w:t>
      </w:r>
      <w:r w:rsidR="009B0F1B">
        <w:t>-</w:t>
      </w:r>
      <w:r w:rsidR="00764FCC">
        <w:t>1</w:t>
      </w:r>
      <w:r w:rsidR="004176F9">
        <w:t>1</w:t>
      </w:r>
      <w:r w:rsidR="009B0F1B">
        <w:t xml:space="preserve"> od </w:t>
      </w:r>
      <w:r w:rsidR="00EC3792">
        <w:t>2</w:t>
      </w:r>
      <w:r w:rsidR="009B0F1B">
        <w:t>.</w:t>
      </w:r>
      <w:r w:rsidR="00D3098C">
        <w:t>0</w:t>
      </w:r>
      <w:r w:rsidR="004176F9">
        <w:t>5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4176F9">
        <w:t>Zoran Subotić</w:t>
      </w:r>
      <w:r w:rsidR="005606B3">
        <w:t xml:space="preserve"> iz </w:t>
      </w:r>
      <w:r w:rsidR="004176F9">
        <w:t>Belog Manastira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F176BE">
        <w:t>8</w:t>
      </w:r>
      <w:r w:rsidR="00D23353">
        <w:t>.0</w:t>
      </w:r>
      <w:r w:rsidR="00F176BE">
        <w:t>7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176BE">
        <w:t>18</w:t>
      </w:r>
      <w:r w:rsidRPr="008D4802">
        <w:t xml:space="preserve">. </w:t>
      </w:r>
      <w:r w:rsidR="00F176BE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E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6A9C" w:rsidRPr="00CD6A9C">
      <w:t>14 St-584/16-22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10AB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52E3E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6F9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9526C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D6A9C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176BE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E3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E3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E3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E3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E3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E3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E3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E3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JINGLE društvo s ograničenom odgovornošću za reklamu, promidžbu i oglašavanje</izvorni_sadrzaj>
    <derivirana_varijabla naziv="DomainObject.Predmet.ProtustrankaFormated_1">  JINGLE društvo s ograničenom odgovornošću za reklamu, promidžbu i oglašavanje</derivirana_varijabla>
  </DomainObject.Predmet.ProtustrankaFormated>
  <DomainObject.Predmet.ProtustrankaFormatedOIB>
    <izvorni_sadrzaj>  JINGLE društvo s ograničenom odgovornošću za reklamu, promidžbu i oglašavanje, OIB 25838013997</izvorni_sadrzaj>
    <derivirana_varijabla naziv="DomainObject.Predmet.ProtustrankaFormatedOIB_1">  JINGLE društvo s ograničenom odgovornošću za reklamu, promidžbu i oglašavanje, OIB 25838013997</derivirana_varijabla>
  </DomainObject.Predmet.ProtustrankaFormatedOIB>
  <DomainObject.Predmet.ProtustrankaFormatedWithAdress>
    <izvorni_sadrzaj> JINGLE društvo s ograničenom odgovornošću za reklamu, promidžbu i oglašavanje, Crkvena Ulica 50, 31000 Osijek</izvorni_sadrzaj>
    <derivirana_varijabla naziv="DomainObject.Predmet.ProtustrankaFormatedWithAdress_1"> JINGLE društvo s ograničenom odgovornošću za reklamu, promidžbu i oglašavanje, Crkvena Ulica 50, 31000 Osijek</derivirana_varijabla>
  </DomainObject.Predmet.ProtustrankaFormatedWithAdress>
  <DomainObject.Predmet.ProtustrankaFormatedWithAdressOIB>
    <izvorni_sadrzaj> JINGLE društvo s ograničenom odgovornošću za reklamu, promidžbu i oglašavanje, OIB 25838013997, Crkvena Ulica 50, 31000 Osijek</izvorni_sadrzaj>
    <derivirana_varijabla naziv="DomainObject.Predmet.ProtustrankaFormatedWithAdressOIB_1"> JINGLE društvo s ograničenom odgovornošću za reklamu, promidžbu i oglašavanje, OIB 25838013997, Crkvena Ulica 50, 31000 Osijek</derivirana_varijabla>
  </DomainObject.Predmet.ProtustrankaFormatedWithAdressOIB>
  <DomainObject.Predmet.ProtustrankaWithAdress>
    <izvorni_sadrzaj>JINGLE društvo s ograničenom odgovornošću za reklamu, promidžbu i oglašavanje Crkvena Ulica 50, 31000 Osijek</izvorni_sadrzaj>
    <derivirana_varijabla naziv="DomainObject.Predmet.ProtustrankaWithAdress_1">JINGLE društvo s ograničenom odgovornošću za reklamu, promidžbu i oglašavanje Crkvena Ulica 50, 31000 Osijek</derivirana_varijabla>
  </DomainObject.Predmet.ProtustrankaWithAdress>
  <DomainObject.Predmet.ProtustrankaWithAdressOIB>
    <izvorni_sadrzaj>JINGLE društvo s ograničenom odgovornošću za reklamu, promidžbu i oglašavanje, OIB 25838013997, Crkvena Ulica 50, 31000 Osijek</izvorni_sadrzaj>
    <derivirana_varijabla naziv="DomainObject.Predmet.ProtustrankaWithAdressOIB_1">JINGLE društvo s ograničenom odgovornošću za reklamu, promidžbu i oglašavanje, OIB 25838013997, Crkvena Ulica 50, 31000 Osijek</derivirana_varijabla>
  </DomainObject.Predmet.ProtustrankaWithAdressOIB>
  <DomainObject.Predmet.ProtustrankaNazivFormated>
    <izvorni_sadrzaj>JINGLE društvo s ograničenom odgovornošću za reklamu, promidžbu i oglašavanje</izvorni_sadrzaj>
    <derivirana_varijabla naziv="DomainObject.Predmet.ProtustrankaNazivFormated_1">JINGLE društvo s ograničenom odgovornošću za reklamu, promidžbu i oglašavanje</derivirana_varijabla>
  </DomainObject.Predmet.ProtustrankaNazivFormated>
  <DomainObject.Predmet.ProtustrankaNazivFormatedOIB>
    <izvorni_sadrzaj>JINGLE društvo s ograničenom odgovornošću za reklamu, promidžbu i oglašavanje, OIB 25838013997</izvorni_sadrzaj>
    <derivirana_varijabla naziv="DomainObject.Predmet.ProtustrankaNazivFormatedOIB_1">JINGLE društvo s ograničenom odgovornošću za reklamu, promidžbu i oglašavanje, OIB 25838013997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JINGLE društvo s ograničenom odgovornošću za reklamu, promidžbu i oglašavanje</item>
    </izvorni_sadrzaj>
    <derivirana_varijabla naziv="DomainObject.Predmet.ProtuStrankaListFormated_1">
      <item>JINGLE društvo s ograničenom odgovornošću za reklamu, promidžbu i oglašavanje</item>
    </derivirana_varijabla>
  </DomainObject.Predmet.ProtuStrankaListFormated>
  <DomainObject.Predmet.ProtuStrankaListFormatedOIB>
    <izvorni_sadrzaj>
      <item>JINGLE društvo s ograničenom odgovornošću za reklamu, promidžbu i oglašavanje, OIB 25838013997</item>
    </izvorni_sadrzaj>
    <derivirana_varijabla naziv="DomainObject.Predmet.ProtuStrankaListFormatedOIB_1">
      <item>JINGLE društvo s ograničenom odgovornošću za reklamu, promidžbu i oglašavanje, OIB 25838013997</item>
    </derivirana_varijabla>
  </DomainObject.Predmet.ProtuStrankaListFormatedOIB>
  <DomainObject.Predmet.ProtuStrankaListFormatedWithAdress>
    <izvorni_sadrzaj>
      <item>JINGLE društvo s ograničenom odgovornošću za reklamu, promidžbu i oglašavanje, Crkvena Ulica 50, 31000 Osijek</item>
    </izvorni_sadrzaj>
    <derivirana_varijabla naziv="DomainObject.Predmet.ProtuStrankaListFormatedWithAdress_1">
      <item>JINGLE društvo s ograničenom odgovornošću za reklamu, promidžbu i oglašavanje, Crkvena Ulica 50, 31000 Osijek</item>
    </derivirana_varijabla>
  </DomainObject.Predmet.ProtuStrankaListFormatedWithAdress>
  <DomainObject.Predmet.ProtuStrankaListFormatedWithAdressOIB>
    <izvorni_sadrzaj>
      <item>JINGLE društvo s ograničenom odgovornošću za reklamu, promidžbu i oglašavanje, OIB 25838013997, Crkvena Ulica 50, 31000 Osijek</item>
    </izvorni_sadrzaj>
    <derivirana_varijabla naziv="DomainObject.Predmet.ProtuStrankaListFormatedWithAdressOIB_1">
      <item>JINGLE društvo s ograničenom odgovornošću za reklamu, promidžbu i oglašavanje, OIB 25838013997, Crkvena Ulica 50, 31000 Osijek</item>
    </derivirana_varijabla>
  </DomainObject.Predmet.ProtuStrankaListFormatedWithAdressOIB>
  <DomainObject.Predmet.ProtuStrankaListNazivFormated>
    <izvorni_sadrzaj>
      <item>JINGLE društvo s ograničenom odgovornošću za reklamu, promidžbu i oglašavanje</item>
    </izvorni_sadrzaj>
    <derivirana_varijabla naziv="DomainObject.Predmet.ProtuStrankaListNazivFormated_1">
      <item>JINGLE društvo s ograničenom odgovornošću za reklamu, promidžbu i oglašavanje</item>
    </derivirana_varijabla>
  </DomainObject.Predmet.ProtuStrankaListNazivFormated>
  <DomainObject.Predmet.ProtuStrankaListNazivFormatedOIB>
    <izvorni_sadrzaj>
      <item>JINGLE društvo s ograničenom odgovornošću za reklamu, promidžbu i oglašavanje, OIB 25838013997</item>
    </izvorni_sadrzaj>
    <derivirana_varijabla naziv="DomainObject.Predmet.ProtuStrankaListNazivFormatedOIB_1">
      <item>JINGLE društvo s ograničenom odgovornošću za reklamu, promidžbu i oglašavanje, OIB 25838013997</item>
    </derivirana_varijabla>
  </DomainObject.Predmet.ProtuStrankaListNazivFormatedOIB>
  <DomainObject.Predmet.OstaliListFormated>
    <izvorni_sadrzaj>
      <item>ŽDO GUO Osijek</item>
      <item>Zoran Subotić</item>
      <item>Tihomir Slivka</item>
    </izvorni_sadrzaj>
    <derivirana_varijabla naziv="DomainObject.Predmet.OstaliListFormated_1">
      <item>ŽDO GUO Osijek</item>
      <item>Zoran Subotić</item>
      <item>Tihomir Slivka</item>
    </derivirana_varijabla>
  </DomainObject.Predmet.OstaliListFormated>
  <DomainObject.Predmet.OstaliListFormatedOIB>
    <izvorni_sadrzaj>
      <item>ŽDO GUO Osijek</item>
      <item>Zoran Subotić, OIB 09071761803</item>
      <item>Tihomir Slivka, OIB 56286638643</item>
    </izvorni_sadrzaj>
    <derivirana_varijabla naziv="DomainObject.Predmet.OstaliListFormatedOIB_1">
      <item>ŽDO GUO Osijek</item>
      <item>Zoran Subotić, OIB 09071761803</item>
      <item>Tihomir Slivka, OIB 56286638643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Tihomir Slivka, Otokara Keršovanija 1, 31000 Osijek</item>
    </izvorni_sadrzaj>
    <derivirana_varijabla naziv="DomainObject.Predmet.OstaliListFormatedWithAdress_1">
      <item>ŽDO GUO Osijek</item>
      <item>Zoran Subotić, Kralja Tomislava 51A, 31300 Beli Manastir</item>
      <item>Tihomir Slivka, Otokara Keršovanija 1, 31000 Osijek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Tihomir Slivka, OIB 56286638643, Otokara Keršovanija 1, 31000 Osijek</item>
    </izvorni_sadrzaj>
    <derivirana_varijabla naziv="DomainObject.Predmet.OstaliListFormatedWithAdressOIB_1">
      <item>ŽDO GUO Osijek</item>
      <item>Zoran Subotić, OIB 09071761803, Kralja Tomislava 51A, 31300 Beli Manastir</item>
      <item>Tihomir Slivka, OIB 56286638643, Otokara Keršovanija 1, 31000 Osijek</item>
    </derivirana_varijabla>
  </DomainObject.Predmet.OstaliListFormatedWithAdressOIB>
  <DomainObject.Predmet.OstaliListNazivFormated>
    <izvorni_sadrzaj>
      <item>ŽDO GUO Osijek</item>
      <item>Zoran Subotić</item>
      <item>Tihomir Slivka</item>
    </izvorni_sadrzaj>
    <derivirana_varijabla naziv="DomainObject.Predmet.OstaliListNazivFormated_1">
      <item>ŽDO GUO Osijek</item>
      <item>Zoran Subotić</item>
      <item>Tihomir Slivka</item>
    </derivirana_varijabla>
  </DomainObject.Predmet.OstaliListNazivFormated>
  <DomainObject.Predmet.OstaliListNazivFormatedOIB>
    <izvorni_sadrzaj>
      <item>ŽDO GUO Osijek</item>
      <item>Zoran Subotić, OIB 09071761803</item>
      <item>Tihomir Slivka, OIB 56286638643</item>
    </izvorni_sadrzaj>
    <derivirana_varijabla naziv="DomainObject.Predmet.OstaliListNazivFormatedOIB_1">
      <item>ŽDO GUO Osijek</item>
      <item>Zoran Subotić, OIB 09071761803</item>
      <item>Tihomir Slivka, OIB 56286638643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JINGLE društvo s ograničenom odgovornošću za reklamu, promidžbu i oglašavanje</izvorni_sadrzaj>
    <derivirana_varijabla naziv="DomainObject.Predmet.ProtustrankaIDrugi_1">JINGLE društvo s ograničenom odgovornošću za reklamu, promidžbu i oglašavanje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JINGLE društvo s ograničenom odgovornošću za reklamu, promidžbu i oglašavanje, OIB 25838013997, Crkvena Ulica 50, 31000 Osijek</izvorni_sadrzaj>
    <derivirana_varijabla naziv="DomainObject.Predmet.ProtustrankaIDrugiAdressOIB_1">JINGLE društvo s ograničenom odgovornošću za reklamu, promidžbu i oglašavanje, OIB 25838013997, Crkvena Ulica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JINGLE društvo s ograničenom odgovornošću za reklamu, promidžbu i oglašavanje</item>
      <item>ŽDO GUO Osijek</item>
      <item>Zoran Subotić</item>
      <item>Tihomir Slivka</item>
    </izvorni_sadrzaj>
    <derivirana_varijabla naziv="DomainObject.Predmet.SudioniciListNaziv_1">
      <item>FINA RC OSIJEK</item>
      <item>JINGLE društvo s ograničenom odgovornošću za reklamu, promidžbu i oglašavanje</item>
      <item>ŽDO GUO Osijek</item>
      <item>Zoran Subotić</item>
      <item>Tihomir Slivka</item>
    </derivirana_varijabla>
  </DomainObject.Predmet.SudioniciListNaziv>
  <DomainObject.Predmet.SudioniciListAdressOIB>
    <izvorni_sadrzaj>
      <item>FINA RC OSIJEK, OIB 85821130368</item>
      <item>JINGLE društvo s ograničenom odgovornošću za reklamu, promidžbu i oglašavanje, OIB 25838013997, Crkvena Ulica 50,31000 Osijek</item>
      <item>ŽDO GUO Osijek</item>
      <item>Zoran Subotić, OIB 09071761803, Kralja Tomislava 51A,31300 Beli Manastir</item>
      <item>Tihomir Slivka, OIB 56286638643, Otokara Keršovanija 1,31000 Osijek</item>
    </izvorni_sadrzaj>
    <derivirana_varijabla naziv="DomainObject.Predmet.SudioniciListAdressOIB_1">
      <item>FINA RC OSIJEK, OIB 85821130368</item>
      <item>JINGLE društvo s ograničenom odgovornošću za reklamu, promidžbu i oglašavanje, OIB 25838013997, Crkvena Ulica 50,31000 Osijek</item>
      <item>ŽDO GUO Osijek</item>
      <item>Zoran Subotić, OIB 09071761803, Kralja Tomislava 51A,31300 Beli Manastir</item>
      <item>Tihomir Slivka, OIB 56286638643, Otokara Keršovanija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25838013997</item>
      <item>, OIB null</item>
      <item>, OIB 09071761803</item>
      <item>, OIB 56286638643</item>
    </izvorni_sadrzaj>
    <derivirana_varijabla naziv="DomainObject.Predmet.SudioniciListNazivOIB_1">
      <item>, OIB 85821130368</item>
      <item>, OIB 25838013997</item>
      <item>, OIB null</item>
      <item>, OIB 09071761803</item>
      <item>, OIB 56286638643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445</properties:Words>
  <properties:Characters>2499</properties:Characters>
  <properties:Lines>75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2016-07-18T07:18:00Z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