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9bb4" w14:paraId="0c19bb4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7B08A9">
        <w:rPr>
          <w:szCs w:val="24"/>
          <w:lang w:val="hr-HR"/>
        </w:rPr>
        <w:t>281</w:t>
      </w:r>
      <w:r w:rsidR="00B73A06" w:rsidRPr="00FE7FBF">
        <w:rPr>
          <w:szCs w:val="24"/>
          <w:lang w:val="hr-HR"/>
        </w:rPr>
        <w:t>/2015-</w:t>
      </w:r>
      <w:r w:rsidR="007B08A9">
        <w:rPr>
          <w:szCs w:val="24"/>
          <w:lang w:val="hr-HR"/>
        </w:rPr>
        <w:t>4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7B08A9">
        <w:rPr>
          <w:lang w:val="hr-HR"/>
        </w:rPr>
        <w:t>MAVRIN GARDEN društvo s ograničenom odgovornošću za trgovinu, proizvodnju i usluge, Slovinska Kovačica, Slovinska Kovačica 39, MBS: 01008409, OIB: 08650112577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7B08A9">
        <w:rPr>
          <w:lang w:val="hr-HR"/>
        </w:rPr>
        <w:t>22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7B08A9">
        <w:rPr>
          <w:lang w:val="hr-HR"/>
        </w:rPr>
        <w:t>MAVRIN GARDEN društvo s ograničenom odgovornošću za trgovinu, proizvodnju i usluge, Slovinska Kovačica, Slovinska Kovačica 39, MBS: 01008409, OIB: 08650112577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DAŠA PANJAKOVIĆ SENJIĆ</w:t>
      </w:r>
      <w:r w:rsidR="00A214A4">
        <w:rPr>
          <w:szCs w:val="24"/>
          <w:lang w:val="hr-HR"/>
        </w:rPr>
        <w:t xml:space="preserve">, </w:t>
      </w:r>
      <w:r w:rsidR="007B08A9">
        <w:rPr>
          <w:szCs w:val="24"/>
          <w:lang w:val="hr-HR"/>
        </w:rPr>
        <w:t>Osijek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Gornjodravska ovbala 89a</w:t>
      </w:r>
      <w:r w:rsidR="009A63A6">
        <w:rPr>
          <w:szCs w:val="24"/>
          <w:lang w:val="hr-HR"/>
        </w:rPr>
        <w:t xml:space="preserve">, </w:t>
      </w:r>
      <w:r w:rsidR="00460391">
        <w:rPr>
          <w:szCs w:val="24"/>
          <w:lang w:val="hr-HR"/>
        </w:rPr>
        <w:t>OIB:</w:t>
      </w:r>
      <w:r w:rsidR="007B08A9">
        <w:rPr>
          <w:szCs w:val="24"/>
          <w:lang w:val="hr-HR"/>
        </w:rPr>
        <w:t>39849053592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7B08A9">
        <w:rPr>
          <w:lang w:val="hr-HR"/>
        </w:rPr>
        <w:t>MAVRIN GARDEN društvo s ograničenom odgovornošću za trgovinu, proizvodnju i usluge, Slovinska Kovačica, Slovinska Kovačica 39, MBS: 01008409, OIB: 08650112577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7B08A9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7B08A9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B08A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7B08A9">
        <w:rPr>
          <w:szCs w:val="24"/>
          <w:lang w:val="hr-HR"/>
        </w:rPr>
        <w:t>281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 xml:space="preserve">,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A63A6">
        <w:rPr>
          <w:szCs w:val="24"/>
          <w:lang w:val="hr-HR"/>
        </w:rPr>
        <w:t>1</w:t>
      </w:r>
      <w:r w:rsidR="007B08A9">
        <w:rPr>
          <w:szCs w:val="24"/>
          <w:lang w:val="hr-HR"/>
        </w:rPr>
        <w:t>8</w:t>
      </w:r>
      <w:r w:rsidR="00230207">
        <w:rPr>
          <w:szCs w:val="24"/>
          <w:lang w:val="hr-HR"/>
        </w:rPr>
        <w:t xml:space="preserve">. </w:t>
      </w:r>
      <w:r w:rsidR="00C77810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9A63A6" w:rsidP="00CA6F86" w:rsidR="009A63A6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18F4" w:rsidR="00B218F4">
      <w:r>
        <w:separator/>
      </w:r>
    </w:p>
  </w:endnote>
  <w:endnote w:id="0" w:type="continuationSeparator">
    <w:p w:rsidRDefault="00B218F4" w:rsidR="00B21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18F4" w:rsidR="00B218F4">
      <w:r>
        <w:separator/>
      </w:r>
    </w:p>
  </w:footnote>
  <w:footnote w:id="0" w:type="continuationSeparator">
    <w:p w:rsidRDefault="00B218F4" w:rsidR="00B218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50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7B08A9">
      <w:t>281</w:t>
    </w:r>
    <w:r w:rsidR="00864F33">
      <w:t>/2015-</w:t>
    </w:r>
    <w:r w:rsidR="007B08A9">
      <w:t>4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0AA0"/>
    <w:rsid w:val="007441A3"/>
    <w:rsid w:val="0076259E"/>
    <w:rsid w:val="0079539B"/>
    <w:rsid w:val="007A0BFE"/>
    <w:rsid w:val="007B08A9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218F4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09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5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0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09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0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0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5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0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09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0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0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St-281/2015-4</izvorni_sadrzaj>
    <derivirana_varijabla naziv="DomainObject.Oznaka_1">St-281/2015-4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St-281/2015</izvorni_sadrzaj>
    <derivirana_varijabla naziv="DomainObject.Predmet.OznakaBroj_1">St-281/2015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MAVRIN GARDEN društvo s ograničenom odgovornošću za trgovinu, proizvodnju i usluge, Slovinska Kovačica zastupanog po punomoćniku Dubravka Mavrin</izvorni_sadrzaj>
    <derivirana_varijabla naziv="DomainObject.Predmet.ProtustrankaFormated_1">  MAVRIN GARDEN društvo s ograničenom odgovornošću za trgovinu, proizvodnju i usluge, Slovinska Kovačica zastupanog po punomoćniku Dubravka Mavrin</derivirana_varijabla>
  </DomainObject.Predmet.ProtustrankaFormated>
  <DomainObject.Predmet.ProtustrankaFormatedOIB>
    <izvorni_sadrzaj>  MAVRIN GARDEN društvo s ograničenom odgovornošću za trgovinu, proizvodnju i usluge, Slovinska Kovačica, OIB 08650112577 zastupanog po punomoćniku Dubravka Mavrin</izvorni_sadrzaj>
    <derivirana_varijabla naziv="DomainObject.Predmet.ProtustrankaFormatedOIB_1">  MAVRIN GARDEN društvo s ograničenom odgovornošću za trgovinu, proizvodnju i usluge, Slovinska Kovačica, OIB 08650112577 zastupanog po punomoćniku Dubravka Mavrin</derivirana_varijabla>
  </DomainObject.Predmet.ProtustrankaFormatedOIB>
  <DomainObject.Predmet.ProtustrankaFormatedWithAdress>
    <izvorni_sadrzaj> MAVRIN GARDEN društvo s ograničenom odgovornošću za trgovinu, proizvodnju i usluge, Slovinska Kovačica, Slovinska Kovačica 39, 43270 Slovinska Kovačica zastupanog po punomoćniku Dubravka Mavrin</izvorni_sadrzaj>
    <derivirana_varijabla naziv="DomainObject.Predmet.ProtustrankaFormatedWithAdress_1"> MAVRIN GARDEN društvo s ograničenom odgovornošću za trgovinu, proizvodnju i usluge, Slovinska Kovačica, Slovinska Kovačica 39, 43270 Slovinska Kovačica zastupanog po punomoćniku Dubravka Mavrin</derivirana_varijabla>
  </DomainObject.Predmet.ProtustrankaFormatedWithAdress>
  <DomainObject.Predmet.ProtustrankaFormatedWithAdressOIB>
    <izvorni_sadrzaj> MAVRIN GARDEN društvo s ograničenom odgovornošću za trgovinu, proizvodnju i usluge, Slovinska Kovačica, OIB 08650112577, Slovinska Kovačica 39, 43270 Slovinska Kovačica zastupanog po punomoćniku Dubravka Mavrin</izvorni_sadrzaj>
    <derivirana_varijabla naziv="DomainObject.Predmet.ProtustrankaFormatedWithAdressOIB_1"> MAVRIN GARDEN društvo s ograničenom odgovornošću za trgovinu, proizvodnju i usluge, Slovinska Kovačica, OIB 08650112577, Slovinska Kovačica 39, 43270 Slovinska Kovačica zastupanog po punomoćniku Dubravka Mavrin</derivirana_varijabla>
  </DomainObject.Predmet.ProtustrankaFormatedWithAdressOIB>
  <DomainObject.Predmet.ProtustrankaWithAdress>
    <izvorni_sadrzaj>MAVRIN GARDEN društvo s ograničenom odgovornošću za trgovinu, proizvodnju i usluge, Slovinska Kovačica Slovinska Kovačica 39, 43270 Slovinska Kovačica</izvorni_sadrzaj>
    <derivirana_varijabla naziv="DomainObject.Predmet.ProtustrankaWithAdress_1">MAVRIN GARDEN društvo s ograničenom odgovornošću za trgovinu, proizvodnju i usluge, Slovinska Kovačica Slovinska Kovačica 39, 43270 Slovinska Kovačica</derivirana_varijabla>
  </DomainObject.Predmet.ProtustrankaWithAdress>
  <DomainObject.Predmet.ProtustrankaWithAdressOIB>
    <izvorni_sadrzaj>MAVRIN GARDEN društvo s ograničenom odgovornošću za trgovinu, proizvodnju i usluge, Slovinska Kovačica, OIB 08650112577, Slovinska Kovačica 39, 43270 Slovinska Kovačica</izvorni_sadrzaj>
    <derivirana_varijabla naziv="DomainObject.Predmet.ProtustrankaWithAdressOIB_1">MAVRIN GARDEN društvo s ograničenom odgovornošću za trgovinu, proizvodnju i usluge, Slovinska Kovačica, OIB 08650112577, Slovinska Kovačica 39, 43270 Slovinska Kovačica</derivirana_varijabla>
  </DomainObject.Predmet.ProtustrankaWithAdressOIB>
  <DomainObject.Predmet.ProtustrankaNazivFormated>
    <izvorni_sadrzaj>MAVRIN GARDEN društvo s ograničenom odgovornošću za trgovinu, proizvodnju i usluge, Slovinska Kovačica</izvorni_sadrzaj>
    <derivirana_varijabla naziv="DomainObject.Predmet.ProtustrankaNazivFormated_1">MAVRIN GARDEN društvo s ograničenom odgovornošću za trgovinu, proizvodnju i usluge, Slovinska Kovačica</derivirana_varijabla>
  </DomainObject.Predmet.ProtustrankaNazivFormated>
  <DomainObject.Predmet.ProtustrankaNazivFormatedOIB>
    <izvorni_sadrzaj>MAVRIN GARDEN društvo s ograničenom odgovornošću za trgovinu, proizvodnju i usluge, Slovinska Kovačica, OIB 08650112577</izvorni_sadrzaj>
    <derivirana_varijabla naziv="DomainObject.Predmet.ProtustrankaNazivFormatedOIB_1">MAVRIN GARDEN društvo s ograničenom odgovornošću za trgovinu, proizvodnju i usluge, Slovinska Kovačica, OIB 08650112577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MAVRIN GARDEN društvo s ograničenom odgovornošću za trgovinu, proizvodnju i usluge, Slovinska Kovačica zastupanog po punomoćniku Dubravka Mavrin</item>
    </izvorni_sadrzaj>
    <derivirana_varijabla naziv="DomainObject.Predmet.ProtuStrankaListFormated_1">
      <item>MAVRIN GARDEN društvo s ograničenom odgovornošću za trgovinu, proizvodnju i usluge, Slovinska Kovačica zastupanog po punomoćniku Dubravka Mavrin</item>
    </derivirana_varijabla>
  </DomainObject.Predmet.ProtuStrankaListFormated>
  <DomainObject.Predmet.ProtuStrankaListFormatedOIB>
    <izvorni_sadrzaj>
      <item>MAVRIN GARDEN društvo s ograničenom odgovornošću za trgovinu, proizvodnju i usluge, Slovinska Kovačica, OIB 08650112577 zastupanog po punomoćniku Dubravka Mavrin</item>
    </izvorni_sadrzaj>
    <derivirana_varijabla naziv="DomainObject.Predmet.ProtuStrankaListFormatedOIB_1">
      <item>MAVRIN GARDEN društvo s ograničenom odgovornošću za trgovinu, proizvodnju i usluge, Slovinska Kovačica, OIB 08650112577 zastupanog po punomoćniku Dubravka Mavrin</item>
    </derivirana_varijabla>
  </DomainObject.Predmet.ProtuStrankaListFormatedOIB>
  <DomainObject.Predmet.ProtuStrankaListFormatedWithAdress>
    <izvorni_sadrzaj>
      <item>MAVRIN GARDEN društvo s ograničenom odgovornošću za trgovinu, proizvodnju i usluge, Slovinska Kovačica, Slovinska Kovačica 39, 43270 Slovinska Kovačica zastupanog po punomoćniku Dubravka Mavrin</item>
    </izvorni_sadrzaj>
    <derivirana_varijabla naziv="DomainObject.Predmet.ProtuStrankaListFormatedWithAdress_1">
      <item>MAVRIN GARDEN društvo s ograničenom odgovornošću za trgovinu, proizvodnju i usluge, Slovinska Kovačica, Slovinska Kovačica 39, 43270 Slovinska Kovačica zastupanog po punomoćniku Dubravka Mavrin</item>
    </derivirana_varijabla>
  </DomainObject.Predmet.ProtuStrankaListFormatedWithAdress>
  <DomainObject.Predmet.ProtuStrankaListFormatedWithAdressOIB>
    <izvorni_sadrzaj>
      <item>MAVRIN GARDEN društvo s ograničenom odgovornošću za trgovinu, proizvodnju i usluge, Slovinska Kovačica, OIB 08650112577, Slovinska Kovačica 39, 43270 Slovinska Kovačica zastupanog po punomoćniku Dubravka Mavrin</item>
    </izvorni_sadrzaj>
    <derivirana_varijabla naziv="DomainObject.Predmet.ProtuStrankaListFormatedWithAdressOIB_1">
      <item>MAVRIN GARDEN društvo s ograničenom odgovornošću za trgovinu, proizvodnju i usluge, Slovinska Kovačica, OIB 08650112577, Slovinska Kovačica 39, 43270 Slovinska Kovačica zastupanog po punomoćniku Dubravka Mavrin</item>
    </derivirana_varijabla>
  </DomainObject.Predmet.ProtuStrankaListFormatedWithAdressOIB>
  <DomainObject.Predmet.ProtuStrankaListNazivFormated>
    <izvorni_sadrzaj>
      <item>MAVRIN GARDEN društvo s ograničenom odgovornošću za trgovinu, proizvodnju i usluge, Slovinska Kovačica</item>
    </izvorni_sadrzaj>
    <derivirana_varijabla naziv="DomainObject.Predmet.ProtuStrankaListNazivFormated_1">
      <item>MAVRIN GARDEN društvo s ograničenom odgovornošću za trgovinu, proizvodnju i usluge, Slovinska Kovačica</item>
    </derivirana_varijabla>
  </DomainObject.Predmet.ProtuStrankaListNazivFormated>
  <DomainObject.Predmet.ProtuStrankaListNazivFormatedOIB>
    <izvorni_sadrzaj>
      <item>MAVRIN GARDEN društvo s ograničenom odgovornošću za trgovinu, proizvodnju i usluge, Slovinska Kovačica, OIB 08650112577</item>
    </izvorni_sadrzaj>
    <derivirana_varijabla naziv="DomainObject.Predmet.ProtuStrankaListNazivFormatedOIB_1">
      <item>MAVRIN GARDEN društvo s ograničenom odgovornošću za trgovinu, proizvodnju i usluge, Slovinska Kovačica, OIB 08650112577</item>
    </derivirana_varijabla>
  </DomainObject.Predmet.ProtuStrankaListNazivFormatedOIB>
  <DomainObject.Predmet.OstaliListFormated>
    <izvorni_sadrzaj>
      <item>Dubravka Mavrin punomoćnik sudionika u postupku MAVRIN GARDEN društvo s ograničenom odgovornošću za trgovinu, proizvodnju i usluge, Slovinska Kovačica</item>
    </izvorni_sadrzaj>
    <derivirana_varijabla naziv="DomainObject.Predmet.OstaliListFormated_1">
      <item>Dubravka Mavrin punomoćnik sudionika u postupku MAVRIN GARDEN društvo s ograničenom odgovornošću za trgovinu, proizvodnju i usluge, Slovinska Kovačica</item>
    </derivirana_varijabla>
  </DomainObject.Predmet.OstaliListFormated>
  <DomainObject.Predmet.OstaliListFormatedOIB>
    <izvorni_sadrzaj>
      <item>Dubravka Mavrin, OIB 84428287869 punomoćnik sudionika u postupku MAVRIN GARDEN društvo s ograničenom odgovornošću za trgovinu, proizvodnju i usluge, Slovinska Kovačica</item>
    </izvorni_sadrzaj>
    <derivirana_varijabla naziv="DomainObject.Predmet.OstaliListFormatedOIB_1">
      <item>Dubravka Mavrin, OIB 84428287869 punomoćnik sudionika u postupku MAVRIN GARDEN društvo s ograničenom odgovornošću za trgovinu, proizvodnju i usluge, Slovinska Kovačica</item>
    </derivirana_varijabla>
  </DomainObject.Predmet.OstaliListFormatedOIB>
  <DomainObject.Predmet.OstaliListFormatedWithAdress>
    <izvorni_sadrzaj>
      <item>Dubravka Mavrin, Kamenska ulica 3, 10000 Zagreb punomoćnik sudionika u postupku MAVRIN GARDEN društvo s ograničenom odgovornošću za trgovinu, proizvodnju i usluge, Slovinska Kovačica</item>
    </izvorni_sadrzaj>
    <derivirana_varijabla naziv="DomainObject.Predmet.OstaliListFormatedWithAdress_1">
      <item>Dubravka Mavrin, Kamenska ulica 3, 10000 Zagreb punomoćnik sudionika u postupku MAVRIN GARDEN društvo s ograničenom odgovornošću za trgovinu, proizvodnju i usluge, Slovinska Kovačica</item>
    </derivirana_varijabla>
  </DomainObject.Predmet.OstaliListFormatedWithAdress>
  <DomainObject.Predmet.OstaliListFormatedWithAdressOIB>
    <izvorni_sadrzaj>
      <item>Dubravka Mavrin, OIB 84428287869, Kamenska ulica 3, 10000 Zagreb punomoćnik sudionika u postupku MAVRIN GARDEN društvo s ograničenom odgovornošću za trgovinu, proizvodnju i usluge, Slovinska Kovačica</item>
    </izvorni_sadrzaj>
    <derivirana_varijabla naziv="DomainObject.Predmet.OstaliListFormatedWithAdressOIB_1">
      <item>Dubravka Mavrin, OIB 84428287869, Kamenska ulica 3, 10000 Zagreb punomoćnik sudionika u postupku MAVRIN GARDEN društvo s ograničenom odgovornošću za trgovinu, proizvodnju i usluge, Slovinska Kovačica</item>
    </derivirana_varijabla>
  </DomainObject.Predmet.OstaliListFormatedWithAdressOIB>
  <DomainObject.Predmet.OstaliListNazivFormated>
    <izvorni_sadrzaj>
      <item>Dubravka Mavrin</item>
    </izvorni_sadrzaj>
    <derivirana_varijabla naziv="DomainObject.Predmet.OstaliListNazivFormated_1">
      <item>Dubravka Mavrin</item>
    </derivirana_varijabla>
  </DomainObject.Predmet.OstaliListNazivFormated>
  <DomainObject.Predmet.OstaliListNazivFormatedOIB>
    <izvorni_sadrzaj>
      <item>Dubravka Mavrin, OIB 84428287869</item>
    </izvorni_sadrzaj>
    <derivirana_varijabla naziv="DomainObject.Predmet.OstaliListNazivFormatedOIB_1">
      <item>Dubravka Mavrin, OIB 84428287869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St-281/2015-4</izvorni_sadrzaj>
    <derivirana_varijabla naziv="DomainObject.PoslovniBrojDokumenta_1">St-281/2015-4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MAVRIN GARDEN društvo s ograničenom odgovornošću za trgovinu, proizvodnju i usluge, Slovinska Kovačica</izvorni_sadrzaj>
    <derivirana_varijabla naziv="DomainObject.Predmet.ProtustrankaIDrugi_1">MAVRIN GARDEN društvo s ograničenom odgovornošću za trgovinu, proizvodnju i usluge, Slovinska Kovačica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MAVRIN GARDEN društvo s ograničenom odgovornošću za trgovinu, proizvodnju i usluge, Slovinska Kovačica, OIB 08650112577, Slovinska Kovačica 39, 43270 Slovinska Kovačica</izvorni_sadrzaj>
    <derivirana_varijabla naziv="DomainObject.Predmet.ProtustrankaIDrugiAdressOIB_1">MAVRIN GARDEN društvo s ograničenom odgovornošću za trgovinu, proizvodnju i usluge, Slovinska Kovačica, OIB 08650112577, Slovinska Kovačica 39, 43270 Slovinska Kovačica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MAVRIN GARDEN društvo s ograničenom odgovornošću za trgovinu, proizvodnju i usluge, Slovinska Kovačica</item>
      <item>Dubravka Mavrin</item>
    </izvorni_sadrzaj>
    <derivirana_varijabla naziv="DomainObject.Predmet.SudioniciListNaziv_1">
      <item>FINA, RC ZAGREB, Podružnica Bjelovar</item>
      <item>MAVRIN GARDEN društvo s ograničenom odgovornošću za trgovinu, proizvodnju i usluge, Slovinska Kovačica</item>
      <item>Dubravka Mavrin</item>
    </derivirana_varijabla>
  </DomainObject.Predmet.SudioniciListNaziv>
  <DomainObject.Predmet.SudioniciListAdressOIB>
    <izvorni_sadrzaj>
      <item>FINA, RC ZAGREB, Podružnica Bjelovar, OIB 85821130368, F. Supila 4,43000 Bjelovar</item>
      <item>MAVRIN GARDEN društvo s ograničenom odgovornošću za trgovinu, proizvodnju i usluge, Slovinska Kovačica, OIB 08650112577, Slovinska Kovačica 39,43270 Slovinska Kovačica</item>
      <item>Dubravka Mavrin, OIB 84428287869, Kamenska ulica 3,10000 Zagreb</item>
    </izvorni_sadrzaj>
    <derivirana_varijabla naziv="DomainObject.Predmet.SudioniciListAdressOIB_1">
      <item>FINA, RC ZAGREB, Podružnica Bjelovar, OIB 85821130368, F. Supila 4,43000 Bjelovar</item>
      <item>MAVRIN GARDEN društvo s ograničenom odgovornošću za trgovinu, proizvodnju i usluge, Slovinska Kovačica, OIB 08650112577, Slovinska Kovačica 39,43270 Slovinska Kovačica</item>
      <item>Dubravka Mavrin, OIB 84428287869, Kamenska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08650112577</item>
      <item>, OIB 84428287869</item>
    </izvorni_sadrzaj>
    <derivirana_varijabla naziv="DomainObject.Predmet.SudioniciListNazivOIB_1">
      <item>, OIB 85821130368</item>
      <item>, OIB 08650112577</item>
      <item>, OIB 84428287869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C5B5E-BF1B-41E5-9DA9-9F561BE12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732</properties:Words>
  <properties:Characters>3994</properties:Characters>
  <properties:Lines>114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2016-02-22T07:38:00Z</dcterms:created>
  <dc:creator>553y7k3</dc:creator>
  <cp:lastModifiedBy>Miroslav Lovreković</cp:lastModifiedBy>
  <cp:lastPrinted>2016-02-15T12:02:00Z</cp:lastPrinted>
  <dcterms:modified xmlns:xsi="http://www.w3.org/2001/XMLSchema-instance" xsi:type="dcterms:W3CDTF">2016-02-22T07:41:00Z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St-281/2015-4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