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5712" w14:paraId="c105712" w:rsidRDefault="0024170D" w:rsidP="00325398" w:rsidR="00325398">
      <w:pPr>
        <w15:collapsed w:val="false"/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7206">
        <w:t>1521</w:t>
      </w:r>
      <w:r w:rsidR="00B920F1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246183">
        <w:t>1.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077206">
        <w:t>DIMPI DVA j.d.o.o., Sesvete, Savska 2a, OIB: 11485098713, MBS: 081023259.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77206">
        <w:t>85.575,26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46183">
        <w:t>1.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E41105">
        <w:t>,v.r.</w:t>
      </w:r>
      <w:bookmarkStart w:name="_GoBack" w:id="0"/>
      <w:bookmarkEnd w:id="0"/>
    </w:p>
    <w:p w:rsidRDefault="00E41105" w:rsidP="00572798" w:rsidR="00E41105">
      <w:pPr>
        <w:jc w:val="right"/>
      </w:pPr>
    </w:p>
    <w:p w:rsidRDefault="00F60614" w:rsidP="00E4110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E41105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E41105" w:rsidR="00572798">
      <w:pPr>
        <w:jc w:val="right"/>
      </w:pPr>
      <w:r>
        <w:t xml:space="preserve"> </w:t>
      </w:r>
    </w:p>
    <w:p w:rsidRDefault="00200BC5" w:rsidP="00200BC5" w:rsidR="00200BC5" w:rsidRPr="00E41105">
      <w:pPr>
        <w:rPr>
          <w:color w:themeColor="background1" w:val="FFFFFF"/>
        </w:rPr>
      </w:pPr>
      <w:r w:rsidRPr="00E41105">
        <w:rPr>
          <w:color w:themeColor="background1" w:val="FFFFFF"/>
        </w:rPr>
        <w:t>DNA</w:t>
      </w:r>
    </w:p>
    <w:p w:rsidRDefault="00200BC5" w:rsidP="00200BC5" w:rsidR="00200BC5" w:rsidRPr="00E41105">
      <w:pPr>
        <w:rPr>
          <w:color w:themeColor="background1" w:val="FFFFFF"/>
        </w:rPr>
      </w:pPr>
      <w:proofErr w:type="spellStart"/>
      <w:r w:rsidRPr="00E41105">
        <w:rPr>
          <w:color w:themeColor="background1" w:val="FFFFFF"/>
        </w:rPr>
        <w:t>zz</w:t>
      </w:r>
      <w:proofErr w:type="spellEnd"/>
      <w:r w:rsidRPr="00E41105">
        <w:rPr>
          <w:color w:themeColor="background1" w:val="FFFFFF"/>
        </w:rPr>
        <w:t xml:space="preserve"> dužnika na e-oglasnu ploču suda 15+8 dana </w:t>
      </w:r>
    </w:p>
    <w:p w:rsidRDefault="00200BC5" w:rsidP="00200BC5" w:rsidR="00200BC5" w:rsidRPr="00E41105">
      <w:pPr>
        <w:rPr>
          <w:color w:themeColor="background1" w:val="FFFFFF"/>
        </w:rPr>
      </w:pPr>
      <w:r w:rsidRPr="00E41105">
        <w:rPr>
          <w:color w:themeColor="background1" w:val="FFFFFF"/>
        </w:rPr>
        <w:t>dužniku na e-oglasnu ploču suda 45+8 dana</w:t>
      </w:r>
    </w:p>
    <w:p w:rsidRDefault="00200BC5" w:rsidP="00200BC5" w:rsidR="00200BC5" w:rsidRPr="00E41105">
      <w:pPr>
        <w:rPr>
          <w:color w:themeColor="background1" w:val="FFFFFF"/>
        </w:rPr>
      </w:pPr>
      <w:r w:rsidRPr="00E41105">
        <w:rPr>
          <w:color w:themeColor="background1" w:val="FFFFFF"/>
        </w:rPr>
        <w:t>za javnost na e-oglasnu ploču suda 45+8 dana</w:t>
      </w:r>
    </w:p>
    <w:sectPr w:rsidSect="00200BC5" w:rsidR="00200BC5" w:rsidRPr="00E411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77206">
      <w:t>1521</w:t>
    </w:r>
    <w:r w:rsidR="00B920F1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7206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1105"/>
    <w:rsid w:val="00E4712F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1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1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11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1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St-1521/2018</izvorni_sadrzaj>
    <derivirana_varijabla naziv="DomainObject.Predmet.OznakaBroj_1">St-1521/2018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DIMPI DVA j.d.o.o. za trgovinu i usluge zastupanog po punomoćniku Ivan Zirdum</izvorni_sadrzaj>
    <derivirana_varijabla naziv="DomainObject.Predmet.ProtustrankaFormated_1">  DIMPI DVA j.d.o.o. za trgovinu i usluge zastupanog po punomoćniku Ivan Zirdum</derivirana_varijabla>
  </DomainObject.Predmet.ProtustrankaFormated>
  <DomainObject.Predmet.ProtustrankaFormatedOIB>
    <izvorni_sadrzaj>  DIMPI DVA j.d.o.o. za trgovinu i usluge, OIB 11485098713 zastupanog po punomoćniku Ivan Zirdum</izvorni_sadrzaj>
    <derivirana_varijabla naziv="DomainObject.Predmet.ProtustrankaFormatedOIB_1">  DIMPI DVA j.d.o.o. za trgovinu i usluge, OIB 11485098713 zastupanog po punomoćniku Ivan Zirdum</derivirana_varijabla>
  </DomainObject.Predmet.ProtustrankaFormatedOIB>
  <DomainObject.Predmet.ProtustrankaFormatedWithAdress>
    <izvorni_sadrzaj> DIMPI DVA j.d.o.o. za trgovinu i usluge, Savska 2a, 10360 Sesvete zastupanog po punomoćniku Ivan Zirdum</izvorni_sadrzaj>
    <derivirana_varijabla naziv="DomainObject.Predmet.ProtustrankaFormatedWithAdress_1"> DIMPI DVA j.d.o.o. za trgovinu i usluge, Savska 2a, 10360 Sesvete zastupanog po punomoćniku Ivan Zirdum</derivirana_varijabla>
  </DomainObject.Predmet.ProtustrankaFormatedWithAdress>
  <DomainObject.Predmet.ProtustrankaFormatedWithAdressOIB>
    <izvorni_sadrzaj> DIMPI DVA j.d.o.o. za trgovinu i usluge, OIB 11485098713, Savska 2a, 10360 Sesvete zastupanog po punomoćniku Ivan Zirdum</izvorni_sadrzaj>
    <derivirana_varijabla naziv="DomainObject.Predmet.ProtustrankaFormatedWithAdressOIB_1"> DIMPI DVA j.d.o.o. za trgovinu i usluge, OIB 11485098713, Savska 2a, 10360 Sesvete zastupanog po punomoćniku Ivan Zirdum</derivirana_varijabla>
  </DomainObject.Predmet.ProtustrankaFormatedWithAdressOIB>
  <DomainObject.Predmet.ProtustrankaWithAdress>
    <izvorni_sadrzaj>DIMPI DVA j.d.o.o. za trgovinu i usluge Savska 2a, 10360 Sesvete</izvorni_sadrzaj>
    <derivirana_varijabla naziv="DomainObject.Predmet.ProtustrankaWithAdress_1">DIMPI DVA j.d.o.o. za trgovinu i usluge Savska 2a, 10360 Sesvete</derivirana_varijabla>
  </DomainObject.Predmet.ProtustrankaWithAdress>
  <DomainObject.Predmet.ProtustrankaWithAdressOIB>
    <izvorni_sadrzaj>DIMPI DVA j.d.o.o. za trgovinu i usluge, OIB 11485098713, Savska 2a, 10360 Sesvete</izvorni_sadrzaj>
    <derivirana_varijabla naziv="DomainObject.Predmet.ProtustrankaWithAdressOIB_1">DIMPI DVA j.d.o.o. za trgovinu i usluge, OIB 11485098713, Savska 2a, 10360 Sesvete</derivirana_varijabla>
  </DomainObject.Predmet.ProtustrankaWithAdressOIB>
  <DomainObject.Predmet.ProtustrankaNazivFormated>
    <izvorni_sadrzaj>DIMPI DVA j.d.o.o. za trgovinu i usluge</izvorni_sadrzaj>
    <derivirana_varijabla naziv="DomainObject.Predmet.ProtustrankaNazivFormated_1">DIMPI DVA j.d.o.o. za trgovinu i usluge</derivirana_varijabla>
  </DomainObject.Predmet.ProtustrankaNazivFormated>
  <DomainObject.Predmet.ProtustrankaNazivFormatedOIB>
    <izvorni_sadrzaj>DIMPI DVA j.d.o.o. za trgovinu i usluge, OIB 11485098713</izvorni_sadrzaj>
    <derivirana_varijabla naziv="DomainObject.Predmet.ProtustrankaNazivFormatedOIB_1">DIMPI DVA j.d.o.o. za trgovinu i usluge, OIB 11485098713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DIMPI DVA j.d.o.o. za trgovinu i usluge zastupanog po punomoćniku Ivan Zirdum</item>
    </izvorni_sadrzaj>
    <derivirana_varijabla naziv="DomainObject.Predmet.ProtuStrankaListFormated_1">
      <item>DIMPI DVA j.d.o.o. za trgovinu i usluge zastupanog po punomoćniku Ivan Zirdum</item>
    </derivirana_varijabla>
  </DomainObject.Predmet.ProtuStrankaListFormated>
  <DomainObject.Predmet.ProtuStrankaListFormatedOIB>
    <izvorni_sadrzaj>
      <item>DIMPI DVA j.d.o.o. za trgovinu i usluge, OIB 11485098713 zastupanog po punomoćniku Ivan Zirdum</item>
    </izvorni_sadrzaj>
    <derivirana_varijabla naziv="DomainObject.Predmet.ProtuStrankaListFormatedOIB_1">
      <item>DIMPI DVA j.d.o.o. za trgovinu i usluge, OIB 11485098713 zastupanog po punomoćniku Ivan Zirdum</item>
    </derivirana_varijabla>
  </DomainObject.Predmet.ProtuStrankaListFormatedOIB>
  <DomainObject.Predmet.ProtuStrankaListFormatedWithAdress>
    <izvorni_sadrzaj>
      <item>DIMPI DVA j.d.o.o. za trgovinu i usluge, Savska 2a, 10360 Sesvete zastupanog po punomoćniku Ivan Zirdum</item>
    </izvorni_sadrzaj>
    <derivirana_varijabla naziv="DomainObject.Predmet.ProtuStrankaListFormatedWithAdress_1">
      <item>DIMPI DVA j.d.o.o. za trgovinu i usluge, Savska 2a, 10360 Sesvete zastupanog po punomoćniku Ivan Zirdum</item>
    </derivirana_varijabla>
  </DomainObject.Predmet.ProtuStrankaListFormatedWithAdress>
  <DomainObject.Predmet.ProtuStrankaListFormatedWithAdressOIB>
    <izvorni_sadrzaj>
      <item>DIMPI DVA j.d.o.o. za trgovinu i usluge, OIB 11485098713, Savska 2a, 10360 Sesvete zastupanog po punomoćniku Ivan Zirdum</item>
    </izvorni_sadrzaj>
    <derivirana_varijabla naziv="DomainObject.Predmet.ProtuStrankaListFormatedWithAdressOIB_1">
      <item>DIMPI DVA j.d.o.o. za trgovinu i usluge, OIB 11485098713, Savska 2a, 10360 Sesvete zastupanog po punomoćniku Ivan Zirdum</item>
    </derivirana_varijabla>
  </DomainObject.Predmet.ProtuStrankaListFormatedWithAdressOIB>
  <DomainObject.Predmet.ProtuStrankaListNazivFormated>
    <izvorni_sadrzaj>
      <item>DIMPI DVA j.d.o.o. za trgovinu i usluge</item>
    </izvorni_sadrzaj>
    <derivirana_varijabla naziv="DomainObject.Predmet.ProtuStrankaListNazivFormated_1">
      <item>DIMPI DVA j.d.o.o. za trgovinu i usluge</item>
    </derivirana_varijabla>
  </DomainObject.Predmet.ProtuStrankaListNazivFormated>
  <DomainObject.Predmet.ProtuStrankaListNazivFormatedOIB>
    <izvorni_sadrzaj>
      <item>DIMPI DVA j.d.o.o. za trgovinu i usluge, OIB 11485098713</item>
    </izvorni_sadrzaj>
    <derivirana_varijabla naziv="DomainObject.Predmet.ProtuStrankaListNazivFormatedOIB_1">
      <item>DIMPI DVA j.d.o.o. za trgovinu i usluge, OIB 11485098713</item>
    </derivirana_varijabla>
  </DomainObject.Predmet.ProtuStrankaListNazivFormatedOIB>
  <DomainObject.Predmet.OstaliListFormated>
    <izvorni_sadrzaj>
      <item>Ivan Zirdum punomoćnik sudionika u postupku DIMPI DVA j.d.o.o. za trgovinu i usluge</item>
    </izvorni_sadrzaj>
    <derivirana_varijabla naziv="DomainObject.Predmet.OstaliListFormated_1">
      <item>Ivan Zirdum punomoćnik sudionika u postupku DIMPI DVA j.d.o.o. za trgovinu i usluge</item>
    </derivirana_varijabla>
  </DomainObject.Predmet.OstaliListFormated>
  <DomainObject.Predmet.OstaliListFormatedOIB>
    <izvorni_sadrzaj>
      <item>Ivan Zirdum, OIB 99930221515 punomoćnik sudionika u postupku DIMPI DVA j.d.o.o. za trgovinu i usluge</item>
    </izvorni_sadrzaj>
    <derivirana_varijabla naziv="DomainObject.Predmet.OstaliListFormatedOIB_1">
      <item>Ivan Zirdum, OIB 99930221515 punomoćnik sudionika u postupku DIMPI DVA j.d.o.o. za trgovinu i usluge</item>
    </derivirana_varijabla>
  </DomainObject.Predmet.OstaliListFormatedOIB>
  <DomainObject.Predmet.OstaliListFormatedWithAdress>
    <izvorni_sadrzaj>
      <item>Ivan Zirdum, Anke Krizmanić 6a, 10360 Sesvete punomoćnik sudionika u postupku DIMPI DVA j.d.o.o. za trgovinu i usluge</item>
    </izvorni_sadrzaj>
    <derivirana_varijabla naziv="DomainObject.Predmet.OstaliListFormatedWithAdress_1">
      <item>Ivan Zirdum, Anke Krizmanić 6a, 10360 Sesvete punomoćnik sudionika u postupku DIMPI DVA j.d.o.o. za trgovinu i usluge</item>
    </derivirana_varijabla>
  </DomainObject.Predmet.OstaliListFormatedWithAdress>
  <DomainObject.Predmet.OstaliListFormatedWithAdressOIB>
    <izvorni_sadrzaj>
      <item>Ivan Zirdum, OIB 99930221515, Anke Krizmanić 6a, 10360 Sesvete punomoćnik sudionika u postupku DIMPI DVA j.d.o.o. za trgovinu i usluge</item>
    </izvorni_sadrzaj>
    <derivirana_varijabla naziv="DomainObject.Predmet.OstaliListFormatedWithAdressOIB_1">
      <item>Ivan Zirdum, OIB 99930221515, Anke Krizmanić 6a, 10360 Sesvete punomoćnik sudionika u postupku DIMPI DVA j.d.o.o. za trgovinu i usluge</item>
    </derivirana_varijabla>
  </DomainObject.Predmet.OstaliListFormatedWithAdressOIB>
  <DomainObject.Predmet.OstaliListNazivFormated>
    <izvorni_sadrzaj>
      <item>Ivan Zirdum</item>
    </izvorni_sadrzaj>
    <derivirana_varijabla naziv="DomainObject.Predmet.OstaliListNazivFormated_1">
      <item>Ivan Zirdum</item>
    </derivirana_varijabla>
  </DomainObject.Predmet.OstaliListNazivFormated>
  <DomainObject.Predmet.OstaliListNazivFormatedOIB>
    <izvorni_sadrzaj>
      <item>Ivan Zirdum, OIB 99930221515</item>
    </izvorni_sadrzaj>
    <derivirana_varijabla naziv="DomainObject.Predmet.OstaliListNazivFormatedOIB_1">
      <item>Ivan Zirdum, OIB 99930221515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DIMPI DVA j.d.o.o. za trgovinu i usluge</izvorni_sadrzaj>
    <derivirana_varijabla naziv="DomainObject.Predmet.ProtustrankaIDrugi_1">DIMPI DVA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DIMPI DVA j.d.o.o. za trgovinu i usluge, OIB 11485098713, Savska 2a, 10360 Sesvete</izvorni_sadrzaj>
    <derivirana_varijabla naziv="DomainObject.Predmet.ProtustrankaIDrugiAdressOIB_1">DIMPI DVA j.d.o.o. za trgovinu i usluge, OIB 11485098713, Savska 2a,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DIMPI DVA j.d.o.o. za trgovinu i usluge</item>
      <item>Ivan Zirdum</item>
    </izvorni_sadrzaj>
    <derivirana_varijabla naziv="DomainObject.Predmet.SudioniciListNaziv_1">
      <item>FINA Regionalni centar Zagreb</item>
      <item>DIMPI DVA j.d.o.o. za trgovinu i usluge</item>
      <item>Ivan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DIMPI DVA j.d.o.o. za trgovinu i usluge, OIB 11485098713, Savska 2a,10360 Sesvete</item>
      <item>Ivan Zirdum, OIB 99930221515, Anke Krizmanić 6a,10360 Sesvete</item>
    </izvorni_sadrzaj>
    <derivirana_varijabla naziv="DomainObject.Predmet.SudioniciListAdressOIB_1">
      <item>FINA Regionalni centar Zagreb, OIB 85821130368, Trg svibanjskih žrtava 1995. 1,10000 Zagreb</item>
      <item>DIMPI DVA j.d.o.o. za trgovinu i usluge, OIB 11485098713, Savska 2a,10360 Sesvete</item>
      <item>Ivan Zirdum, OIB 99930221515, Anke Krizmanić 6a,10360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11485098713</item>
      <item>, OIB 99930221515</item>
    </izvorni_sadrzaj>
    <derivirana_varijabla naziv="DomainObject.Predmet.SudioniciListNazivOIB_1">
      <item>, OIB 85821130368</item>
      <item>, OIB 11485098713</item>
      <item>, OIB 99930221515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4D7D6C-ADCF-49CC-8F97-377CFD1FA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1467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2018-09-28T11:43:00Z</dcterms:created>
  <dc:creator>ilukac</dc:creator>
  <cp:lastModifiedBy>Mirela Šantek</cp:lastModifiedBy>
  <cp:lastPrinted>2018-09-28T11:44:00Z</cp:lastPrinted>
  <dcterms:modified xmlns:xsi="http://www.w3.org/2001/XMLSchema-instance" xsi:type="dcterms:W3CDTF">2018-10-01T12:23:00Z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1521 2018 skraćeni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