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ed655" w14:paraId="0eed655" w:rsidRDefault="006218FF" w:rsidP="006218FF" w:rsidR="006218FF">
      <w:pPr>
        <w15:collapsed w:val="false"/>
      </w:pPr>
      <w:bookmarkStart w:name="_GoBack" w:id="0"/>
      <w:bookmarkEnd w:id="0"/>
    </w:p>
    <w:p w:rsidRDefault="006218FF" w:rsidP="006218FF" w:rsidR="006218FF"/>
    <w:p w:rsidRDefault="006218FF" w:rsidP="006218FF" w:rsidR="006218FF">
      <w:pPr>
        <w:jc w:val="both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7620" r="8890" t="0" l="0"/>
            <wp:wrapSquare wrapText="right"/>
            <wp:docPr descr="Description: Description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Description: Description: 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6218FF" w:rsidP="006218FF" w:rsidR="006218FF">
      <w:pPr>
        <w:jc w:val="both"/>
      </w:pPr>
    </w:p>
    <w:p w:rsidRDefault="006218FF" w:rsidP="006218FF" w:rsidR="006218FF">
      <w:pPr>
        <w:jc w:val="both"/>
      </w:pPr>
    </w:p>
    <w:p w:rsidRDefault="006218FF" w:rsidP="006218FF" w:rsidR="006218FF">
      <w:pPr>
        <w:jc w:val="both"/>
      </w:pPr>
    </w:p>
    <w:p w:rsidRDefault="006218FF" w:rsidP="006218FF" w:rsidR="006218FF">
      <w:pPr>
        <w:jc w:val="both"/>
      </w:pPr>
    </w:p>
    <w:p w:rsidRDefault="006218FF" w:rsidP="006218FF" w:rsidR="006218FF">
      <w:r>
        <w:t>REPUBLIKA HRVATSKA</w:t>
      </w:r>
    </w:p>
    <w:p w:rsidRDefault="006218FF" w:rsidP="006218FF" w:rsidR="006218FF">
      <w:r>
        <w:t>TRGOVAČKI SUD U OSIJEKU</w:t>
      </w:r>
      <w:r>
        <w:br/>
        <w:t>STALNA SLUŽBA U SLAVONSKOM BRODU</w:t>
      </w:r>
    </w:p>
    <w:p w:rsidRDefault="006218FF" w:rsidP="006218FF" w:rsidR="006218FF">
      <w:r>
        <w:t>Trg Pobjede 13</w:t>
      </w:r>
    </w:p>
    <w:p w:rsidRDefault="006218FF" w:rsidP="006218FF" w:rsidR="006218FF">
      <w:r>
        <w:t>35000 Slavonski Brod                                                        </w:t>
      </w:r>
      <w:r w:rsidR="00E53794">
        <w:t xml:space="preserve">               </w:t>
      </w:r>
      <w:r>
        <w:t xml:space="preserve"> Broj:St-</w:t>
      </w:r>
      <w:r w:rsidR="009E6CA7">
        <w:t>20</w:t>
      </w:r>
      <w:r w:rsidR="006D4C81">
        <w:t>39</w:t>
      </w:r>
      <w:r w:rsidR="00E53794">
        <w:t>/2016-</w:t>
      </w:r>
      <w:r w:rsidR="006D4C81">
        <w:t>3</w:t>
      </w:r>
    </w:p>
    <w:p w:rsidRDefault="006218FF" w:rsidP="006218FF" w:rsidR="006218FF"/>
    <w:p w:rsidRDefault="006218FF" w:rsidP="006218FF" w:rsidR="006218FF"/>
    <w:p w:rsidRDefault="006218FF" w:rsidP="006218FF" w:rsidR="006218FF">
      <w:pPr>
        <w:jc w:val="center"/>
      </w:pPr>
      <w:r>
        <w:t>U  I M E   R E P U B L I K E   H R V A T S K E</w:t>
      </w:r>
    </w:p>
    <w:p w:rsidRDefault="006218FF" w:rsidP="006218FF" w:rsidR="006218FF">
      <w:pPr>
        <w:jc w:val="center"/>
      </w:pPr>
    </w:p>
    <w:p w:rsidRDefault="006218FF" w:rsidP="006218FF" w:rsidR="006218FF">
      <w:pPr>
        <w:jc w:val="center"/>
      </w:pPr>
      <w:r>
        <w:t>R J E Š E N J E</w:t>
      </w:r>
    </w:p>
    <w:p w:rsidRDefault="006218FF" w:rsidP="006218FF" w:rsidR="006218FF">
      <w:pPr>
        <w:jc w:val="center"/>
      </w:pPr>
    </w:p>
    <w:p w:rsidRDefault="006218FF" w:rsidP="006218FF" w:rsidR="006218FF">
      <w:r>
        <w:t xml:space="preserve">      TRGOVAČKI SUD U OSIJEKU STALNA SLUŽBA TRGOVAČKOG SUDA U SLAVONSKOM BRODU,  po stečajnom sucu Davorinu Pavičić, povodom zahtjeva FINE  Regionalni centar </w:t>
      </w:r>
      <w:r w:rsidR="00E53794">
        <w:t>Osijek</w:t>
      </w:r>
      <w:r>
        <w:t xml:space="preserve">, Podružnica </w:t>
      </w:r>
      <w:r w:rsidR="00E53794">
        <w:t>Slavonski Brod</w:t>
      </w:r>
      <w:r>
        <w:t xml:space="preserve">, za provedbu skraćenog stečajnog postupka po službenoj dužnosti nad dužnikom </w:t>
      </w:r>
      <w:r w:rsidR="006D4C81">
        <w:t>INTERIJER ŽUPAN j.</w:t>
      </w:r>
      <w:r>
        <w:t>d.o.o.</w:t>
      </w:r>
      <w:r w:rsidR="006D4C81">
        <w:t xml:space="preserve"> za proizvodnju i usluge,</w:t>
      </w:r>
      <w:r>
        <w:t xml:space="preserve"> OIB: </w:t>
      </w:r>
      <w:r w:rsidR="006D4C81">
        <w:t>08914343698</w:t>
      </w:r>
      <w:r>
        <w:t xml:space="preserve"> sa sjedištem u </w:t>
      </w:r>
      <w:proofErr w:type="spellStart"/>
      <w:r w:rsidR="006D4C81">
        <w:t>Krivača</w:t>
      </w:r>
      <w:proofErr w:type="spellEnd"/>
      <w:r w:rsidR="006D4C81">
        <w:t xml:space="preserve"> I </w:t>
      </w:r>
      <w:proofErr w:type="spellStart"/>
      <w:r w:rsidR="006D4C81">
        <w:t>bb</w:t>
      </w:r>
      <w:proofErr w:type="spellEnd"/>
      <w:r w:rsidR="00E53794">
        <w:t>, Slavonski Brod</w:t>
      </w:r>
      <w:r>
        <w:t xml:space="preserve">, dana </w:t>
      </w:r>
      <w:r w:rsidR="00E53794">
        <w:t>27</w:t>
      </w:r>
      <w:r>
        <w:t xml:space="preserve">. </w:t>
      </w:r>
      <w:r w:rsidR="00E53794">
        <w:t>rujan</w:t>
      </w:r>
      <w:r>
        <w:t>  2016.</w:t>
      </w:r>
    </w:p>
    <w:p w:rsidRDefault="006218FF" w:rsidP="006218FF" w:rsidR="006218FF">
      <w:pPr>
        <w:jc w:val="center"/>
      </w:pPr>
      <w:r>
        <w:t>r i j e š i o   j e</w:t>
      </w:r>
    </w:p>
    <w:p w:rsidRDefault="006218FF" w:rsidP="006218FF" w:rsidR="006218FF">
      <w:pPr>
        <w:jc w:val="center"/>
      </w:pPr>
    </w:p>
    <w:p w:rsidRDefault="006218FF" w:rsidP="006218FF" w:rsidR="006218FF">
      <w:pPr>
        <w:pStyle w:val="ListParagraph1"/>
        <w:numPr>
          <w:ilvl w:val="0"/>
          <w:numId w:val="1"/>
        </w:numPr>
      </w:pPr>
      <w:r>
        <w:t xml:space="preserve">Otvara se skraćeni stečajni postupak nad dužnikom </w:t>
      </w:r>
      <w:r w:rsidR="006D4C81">
        <w:t xml:space="preserve">INTERIJER ŽUPAN j.d.o.o. za proizvodnju i usluge, OIB: 08914343698 sa sjedištem u </w:t>
      </w:r>
      <w:proofErr w:type="spellStart"/>
      <w:r w:rsidR="006D4C81">
        <w:t>Krivača</w:t>
      </w:r>
      <w:proofErr w:type="spellEnd"/>
      <w:r w:rsidR="006D4C81">
        <w:t xml:space="preserve"> I </w:t>
      </w:r>
      <w:proofErr w:type="spellStart"/>
      <w:r w:rsidR="006D4C81">
        <w:t>bb</w:t>
      </w:r>
      <w:proofErr w:type="spellEnd"/>
      <w:r w:rsidR="006D4C81">
        <w:t>, Slavonski Brod</w:t>
      </w:r>
      <w:r>
        <w:t>.</w:t>
      </w:r>
    </w:p>
    <w:p w:rsidRDefault="006218FF" w:rsidP="006218FF" w:rsidR="006218FF">
      <w:pPr>
        <w:pStyle w:val="ListParagraph1"/>
        <w:ind w:left="360"/>
      </w:pPr>
    </w:p>
    <w:p w:rsidRDefault="006218FF" w:rsidP="006218FF" w:rsidR="006218FF">
      <w:pPr>
        <w:pStyle w:val="ListParagraph1"/>
        <w:numPr>
          <w:ilvl w:val="0"/>
          <w:numId w:val="1"/>
        </w:numPr>
        <w:rPr>
          <w:b/>
          <w:bCs/>
        </w:rPr>
      </w:pPr>
      <w:r>
        <w:t xml:space="preserve">Za stečajnog upravitelja imenuje se </w:t>
      </w:r>
      <w:r w:rsidR="006D4C81">
        <w:t>David Jakovljević</w:t>
      </w:r>
      <w:r>
        <w:t>,</w:t>
      </w:r>
      <w:r w:rsidR="00E53794">
        <w:t xml:space="preserve"> </w:t>
      </w:r>
      <w:proofErr w:type="spellStart"/>
      <w:r w:rsidR="006D4C81">
        <w:t>Kašinska</w:t>
      </w:r>
      <w:proofErr w:type="spellEnd"/>
      <w:r w:rsidR="006D4C81">
        <w:t xml:space="preserve"> 7</w:t>
      </w:r>
      <w:r w:rsidR="00E53794">
        <w:t>,</w:t>
      </w:r>
      <w:r>
        <w:t xml:space="preserve">  </w:t>
      </w:r>
      <w:r w:rsidR="006D4C81">
        <w:t>Sesvete</w:t>
      </w:r>
      <w:r w:rsidR="00E53794">
        <w:t>,</w:t>
      </w:r>
      <w:r>
        <w:t xml:space="preserve">   OIB: </w:t>
      </w:r>
      <w:r w:rsidR="006D4C81">
        <w:t>63014812654</w:t>
      </w:r>
      <w:r>
        <w:rPr>
          <w:b/>
          <w:bCs/>
        </w:rPr>
        <w:t>.</w:t>
      </w:r>
    </w:p>
    <w:p w:rsidRDefault="006218FF" w:rsidP="006218FF" w:rsidR="006218FF">
      <w:pPr>
        <w:pStyle w:val="ListParagraph1"/>
        <w:ind w:left="0"/>
      </w:pPr>
    </w:p>
    <w:p w:rsidRDefault="006218FF" w:rsidP="006218FF" w:rsidR="006218FF">
      <w:pPr>
        <w:pStyle w:val="ListParagraph1"/>
        <w:ind w:left="360"/>
      </w:pPr>
    </w:p>
    <w:p w:rsidRDefault="006218FF" w:rsidP="006218FF" w:rsidR="006218FF">
      <w:pPr>
        <w:pStyle w:val="ListParagraph1"/>
        <w:numPr>
          <w:ilvl w:val="0"/>
          <w:numId w:val="1"/>
        </w:numPr>
      </w:pPr>
      <w:r>
        <w:t xml:space="preserve">Zaključuje se skraćeni stečajni postupak nad dužnikom </w:t>
      </w:r>
      <w:r w:rsidR="006D4C81">
        <w:t xml:space="preserve">INTERIJER ŽUPAN j.d.o.o. za proizvodnju i usluge, OIB: 08914343698 sa sjedištem u </w:t>
      </w:r>
      <w:proofErr w:type="spellStart"/>
      <w:r w:rsidR="006D4C81">
        <w:t>Krivača</w:t>
      </w:r>
      <w:proofErr w:type="spellEnd"/>
      <w:r w:rsidR="006D4C81">
        <w:t xml:space="preserve"> I </w:t>
      </w:r>
      <w:proofErr w:type="spellStart"/>
      <w:r w:rsidR="006D4C81">
        <w:t>bb</w:t>
      </w:r>
      <w:proofErr w:type="spellEnd"/>
      <w:r w:rsidR="006D4C81">
        <w:t>, Slavonski Brod</w:t>
      </w:r>
      <w:r>
        <w:t>.</w:t>
      </w:r>
    </w:p>
    <w:p w:rsidRDefault="006218FF" w:rsidP="006218FF" w:rsidR="006218FF">
      <w:pPr>
        <w:pStyle w:val="ListParagraph1"/>
        <w:ind w:left="360"/>
      </w:pPr>
    </w:p>
    <w:p w:rsidRDefault="006218FF" w:rsidP="006218FF" w:rsidR="006218FF">
      <w:pPr>
        <w:pStyle w:val="ListParagraph1"/>
        <w:numPr>
          <w:ilvl w:val="0"/>
          <w:numId w:val="1"/>
        </w:numPr>
      </w:pPr>
      <w:r>
        <w:t>Ovo rješenje se objavljuje na mrežnoj stranici e- Oglasna ploča sudova, a po pravomoćnosti dostavlja se sudskom registru radi brisanja dužnika , te FINI i banci u kojoj se vodi poslovni račun dužnika, radi zatvaranja računa.</w:t>
      </w:r>
    </w:p>
    <w:p w:rsidRDefault="006218FF" w:rsidP="006218FF" w:rsidR="006218FF">
      <w:pPr>
        <w:pStyle w:val="ListParagraph1"/>
        <w:ind w:left="0"/>
      </w:pPr>
    </w:p>
    <w:p w:rsidRDefault="006218FF" w:rsidP="006218FF" w:rsidR="006218FF">
      <w:pPr>
        <w:pStyle w:val="ListParagraph1"/>
        <w:ind w:left="360"/>
      </w:pPr>
    </w:p>
    <w:p w:rsidRDefault="006218FF" w:rsidP="006218FF" w:rsidR="006218FF">
      <w:pPr>
        <w:pStyle w:val="ListParagraph1"/>
        <w:numPr>
          <w:ilvl w:val="0"/>
          <w:numId w:val="1"/>
        </w:numPr>
      </w:pPr>
      <w:r>
        <w:t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sudski registar , a pri upisu Ministarstvo financija- Porezna uprava će po službenoj dužnosti odrediti i dodijeliti osobni identifikacijski broj stečajnoj masi.</w:t>
      </w:r>
    </w:p>
    <w:p w:rsidRDefault="006218FF" w:rsidP="006218FF" w:rsidR="006218FF">
      <w:pPr>
        <w:pStyle w:val="ListParagraph1"/>
      </w:pPr>
    </w:p>
    <w:p w:rsidRDefault="006218FF" w:rsidP="006218FF" w:rsidR="006218FF">
      <w:pPr>
        <w:pStyle w:val="ListParagraph1"/>
      </w:pPr>
    </w:p>
    <w:p w:rsidRDefault="00E53794" w:rsidP="006218FF" w:rsidR="00E53794">
      <w:pPr>
        <w:pStyle w:val="ListParagraph1"/>
      </w:pPr>
    </w:p>
    <w:p w:rsidRDefault="006218FF" w:rsidP="006218FF" w:rsidR="006218FF">
      <w:pPr>
        <w:pStyle w:val="ListParagraph1"/>
      </w:pPr>
    </w:p>
    <w:p w:rsidRDefault="006218FF" w:rsidP="006218FF" w:rsidR="006218FF">
      <w:pPr>
        <w:pStyle w:val="ListParagraph1"/>
      </w:pPr>
      <w:r>
        <w:t>                                                      - 2 –</w:t>
      </w:r>
    </w:p>
    <w:p w:rsidRDefault="006218FF" w:rsidP="006218FF" w:rsidR="006218FF">
      <w:pPr>
        <w:pStyle w:val="ListParagraph1"/>
      </w:pPr>
    </w:p>
    <w:p w:rsidRDefault="006218FF" w:rsidP="006218FF" w:rsidR="006218FF">
      <w:pPr>
        <w:pStyle w:val="ListParagraph1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6218FF" w:rsidP="006218FF" w:rsidR="006218FF">
      <w:pPr>
        <w:pStyle w:val="ListParagraph1"/>
      </w:pPr>
    </w:p>
    <w:p w:rsidRDefault="006218FF" w:rsidP="006218FF" w:rsidR="006218FF">
      <w:pPr>
        <w:pStyle w:val="ListParagraph1"/>
        <w:numPr>
          <w:ilvl w:val="0"/>
          <w:numId w:val="1"/>
        </w:numPr>
      </w:pPr>
      <w:r>
        <w:t xml:space="preserve">Ako se naknadno pronađe kakva imovina iz koje bi se mogli namiriti stečajni vjerovnici , sud će na prijedlog stečajnog upravitelja , kojega od stečajnih vjerovnika ili po službenoj dužnosti odrediti nastavljanje postupka radi                                                          </w:t>
      </w:r>
    </w:p>
    <w:p w:rsidRDefault="006218FF" w:rsidP="006218FF" w:rsidR="006218FF">
      <w:pPr>
        <w:pStyle w:val="ListParagraph1"/>
        <w:ind w:left="360"/>
        <w:jc w:val="both"/>
      </w:pPr>
      <w:r>
        <w:t>      naknadne diobe, te će vjerovnici biti pozvani na prijavu svojih tražbina, u            skladu s odredbama Stečajnog zakona o prijavama tražbina.</w:t>
      </w:r>
    </w:p>
    <w:p w:rsidRDefault="006218FF" w:rsidP="006218FF" w:rsidR="006218FF"/>
    <w:p w:rsidRDefault="006218FF" w:rsidP="006218FF" w:rsidR="006218FF">
      <w:pPr>
        <w:jc w:val="center"/>
      </w:pPr>
      <w:r>
        <w:t>O b r a z l o ž e n j e</w:t>
      </w:r>
    </w:p>
    <w:p w:rsidRDefault="006218FF" w:rsidP="006218FF" w:rsidR="006218FF"/>
    <w:p w:rsidRDefault="006218FF" w:rsidP="006218FF" w:rsidR="006218FF">
      <w:r>
        <w:t>     FINA Regionalni centar Osijek podnijela je ovom sudu zahtjev za provedbu skraćenog stečajnog postupka temeljem odredbe članka 444 st.1. Stečajnog zakona ( NN br. 71/15 dalje SZ).</w:t>
      </w:r>
    </w:p>
    <w:p w:rsidRDefault="006218FF" w:rsidP="006218FF" w:rsidR="006218FF">
      <w:r>
        <w:t>    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 .</w:t>
      </w:r>
    </w:p>
    <w:p w:rsidRDefault="006218FF" w:rsidP="006218FF" w:rsidR="006218FF">
      <w:r>
        <w:t>     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6218FF" w:rsidP="006218FF" w:rsidR="006218FF">
      <w:r>
        <w:t xml:space="preserve">    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6218FF" w:rsidP="006218FF" w:rsidR="006218FF">
      <w:r>
        <w:t>     U oglasu je upozoreno i o pravnim posljedicama nepodnošenja prijedloga za otvaranje stečajnog postupka iz čl.431.SZ-a.</w:t>
      </w:r>
    </w:p>
    <w:p w:rsidRDefault="006218FF" w:rsidP="006218FF" w:rsidR="006218FF"/>
    <w:p w:rsidRDefault="006218FF" w:rsidP="006218FF" w:rsidR="006218FF">
      <w:r>
        <w:t>     Oglas navedenog sadržaja objavljen na mrežnoj s</w:t>
      </w:r>
      <w:r w:rsidR="00E53794">
        <w:t>tranici e-Oglasna ploča sudova 01</w:t>
      </w:r>
      <w:r>
        <w:t xml:space="preserve">. </w:t>
      </w:r>
      <w:r w:rsidR="00D96FC2">
        <w:t>srpanj</w:t>
      </w:r>
      <w:r>
        <w:t xml:space="preserve"> 2016.,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6218FF" w:rsidP="006218FF" w:rsidR="006218FF"/>
    <w:p w:rsidRDefault="006218FF" w:rsidP="006218FF" w:rsidR="006218FF"/>
    <w:p w:rsidRDefault="00E53794" w:rsidP="006218FF" w:rsidR="00E53794"/>
    <w:p w:rsidRDefault="00E53794" w:rsidP="006218FF" w:rsidR="00E53794"/>
    <w:p w:rsidRDefault="006218FF" w:rsidP="006218FF" w:rsidR="006218FF"/>
    <w:p w:rsidRDefault="006218FF" w:rsidP="006218FF" w:rsidR="006218FF">
      <w:r>
        <w:t>                                                          - 3 -</w:t>
      </w:r>
    </w:p>
    <w:p w:rsidRDefault="006218FF" w:rsidP="006218FF" w:rsidR="006218FF"/>
    <w:p w:rsidRDefault="006218FF" w:rsidP="006218FF" w:rsidR="006218FF">
      <w:r>
        <w:t>     Izbor stečajnog upravitelja obavljen je metodom slučajnog odabira u skladu s odredbom čl.84.st.1.SZ-a.</w:t>
      </w:r>
    </w:p>
    <w:p w:rsidRDefault="006218FF" w:rsidP="006218FF" w:rsidR="006218FF">
      <w:r>
        <w:t>     Slijedom navedenog odlučeno je kao u izreci ovog rješenja na temelju odredbe čl.431. u svezi čl.132 i čl.133,te čl.286 do čl.299 SZ-a.</w:t>
      </w:r>
    </w:p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>
      <w:r>
        <w:t xml:space="preserve">                                    U Slavonskom Brodu, </w:t>
      </w:r>
      <w:r w:rsidR="00E53794">
        <w:t>27</w:t>
      </w:r>
      <w:r>
        <w:t>.</w:t>
      </w:r>
      <w:r w:rsidR="00E53794">
        <w:t>rujan</w:t>
      </w:r>
      <w:r>
        <w:t>  2016.</w:t>
      </w:r>
    </w:p>
    <w:p w:rsidRDefault="006218FF" w:rsidP="006218FF" w:rsidR="006218FF"/>
    <w:p w:rsidRDefault="006218FF" w:rsidP="006218FF" w:rsidR="006218FF"/>
    <w:p w:rsidRDefault="006218FF" w:rsidP="006218FF" w:rsidR="006218FF">
      <w:r>
        <w:t>                                                                                                          Stečajni sudac:</w:t>
      </w:r>
    </w:p>
    <w:p w:rsidRDefault="006218FF" w:rsidP="006218FF" w:rsidR="006218FF"/>
    <w:p w:rsidRDefault="006218FF" w:rsidP="006218FF" w:rsidR="006218FF">
      <w:r>
        <w:t>                                                                                                        Davorin Pavičić</w:t>
      </w:r>
    </w:p>
    <w:p w:rsidRDefault="006218FF" w:rsidP="006218FF" w:rsidR="006218FF"/>
    <w:p w:rsidRDefault="006218FF" w:rsidP="006218FF" w:rsidR="006218FF"/>
    <w:p w:rsidRDefault="006218FF" w:rsidP="006218FF" w:rsidR="006218FF">
      <w:r>
        <w:t>NAPUTAK O PRAVNOM LIJEKU:</w:t>
      </w:r>
    </w:p>
    <w:p w:rsidRDefault="006218FF" w:rsidP="006218FF" w:rsidR="006218FF">
      <w:r>
        <w:t>Na ovo rješenje vjerovnici i zastupnik po zakonu dužnika .</w:t>
      </w:r>
    </w:p>
    <w:p w:rsidRDefault="006218FF" w:rsidP="006218FF" w:rsidR="006218FF">
      <w:r>
        <w:t xml:space="preserve">te imenovani stečajni upravitelj , mogu uložiti žalbu u roku </w:t>
      </w:r>
    </w:p>
    <w:p w:rsidRDefault="006218FF" w:rsidP="006218FF" w:rsidR="006218FF">
      <w:r>
        <w:t>8 dana od isteka osmog dana po objavi ovog rješenja na</w:t>
      </w:r>
    </w:p>
    <w:p w:rsidRDefault="006218FF" w:rsidP="006218FF" w:rsidR="006218FF">
      <w:r>
        <w:t>mrežnoj stranici e-Oglasna ploča suda. Žalba se podnosi ovom</w:t>
      </w:r>
    </w:p>
    <w:p w:rsidRDefault="006218FF" w:rsidP="006218FF" w:rsidR="006218FF">
      <w:r>
        <w:t>sudu u 3 primjerka, o žalbi odlučuje Visoki trgovački sud RH u</w:t>
      </w:r>
    </w:p>
    <w:p w:rsidRDefault="006218FF" w:rsidP="006218FF" w:rsidR="006218FF">
      <w:r>
        <w:t>Zagrebu.</w:t>
      </w:r>
    </w:p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>
      <w:pPr>
        <w:numPr>
          <w:ilvl w:val="0"/>
          <w:numId w:val="2"/>
        </w:numPr>
        <w:rPr>
          <w:rFonts w:eastAsia="Times New Roman"/>
        </w:rPr>
      </w:pPr>
      <w:r>
        <w:rPr>
          <w:rFonts w:eastAsia="Times New Roman"/>
        </w:rPr>
        <w:t>Rješenje  nepravomoćno</w:t>
      </w:r>
    </w:p>
    <w:p w:rsidRDefault="006218FF" w:rsidP="006218FF" w:rsidR="006218FF">
      <w:pPr>
        <w:numPr>
          <w:ilvl w:val="0"/>
          <w:numId w:val="2"/>
        </w:numPr>
        <w:rPr>
          <w:rFonts w:eastAsia="Times New Roman"/>
        </w:rPr>
      </w:pPr>
      <w:r>
        <w:rPr>
          <w:rFonts w:eastAsia="Times New Roman"/>
        </w:rPr>
        <w:t>dostaviti: putem mrežne stranice e-Oglasna ploča</w:t>
      </w:r>
    </w:p>
    <w:p w:rsidRDefault="006218FF" w:rsidP="006218FF" w:rsidR="006218FF"/>
    <w:p w:rsidRDefault="006218FF" w:rsidP="006218FF" w:rsidR="006218FF">
      <w:pPr>
        <w:pStyle w:val="ListParagraph1"/>
        <w:ind w:left="360"/>
      </w:pPr>
    </w:p>
    <w:p w:rsidRDefault="006218FF" w:rsidP="006D4C81" w:rsidR="00B22DD9">
      <w:pPr>
        <w:pStyle w:val="ListParagraph1"/>
        <w:ind w:left="708"/>
      </w:pPr>
      <w:r>
        <w:t xml:space="preserve">- </w:t>
      </w:r>
      <w:r w:rsidR="00E53794">
        <w:t xml:space="preserve">zakonski zastupnik </w:t>
      </w:r>
      <w:r w:rsidR="006D4C81">
        <w:t>Mihael Župan, Naselje Čaplja IV 56, Slavonski Brod</w:t>
      </w:r>
    </w:p>
    <w:p w:rsidRDefault="006218FF" w:rsidP="006218FF" w:rsidR="006218FF">
      <w:pPr>
        <w:pStyle w:val="ListParagraph1"/>
        <w:ind w:left="0"/>
      </w:pPr>
      <w:r>
        <w:t xml:space="preserve">           -  po pravomoćnosti Registru suda , </w:t>
      </w:r>
    </w:p>
    <w:p w:rsidRDefault="006218FF" w:rsidP="006218FF" w:rsidR="006218FF"/>
    <w:p w:rsidRDefault="006218FF" w:rsidP="006218FF" w:rsidR="006218FF">
      <w:pPr>
        <w:jc w:val="both"/>
        <w:rPr>
          <w:b/>
          <w:bCs/>
          <w:sz w:val="22"/>
          <w:szCs w:val="22"/>
        </w:rPr>
      </w:pPr>
    </w:p>
    <w:p w:rsidRDefault="00B22DD9" w:rsidP="006218FF" w:rsidR="006218FF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27</w:t>
      </w:r>
      <w:r w:rsidR="006218FF">
        <w:rPr>
          <w:b/>
          <w:bCs/>
          <w:sz w:val="22"/>
          <w:szCs w:val="22"/>
        </w:rPr>
        <w:t>.</w:t>
      </w:r>
      <w:r>
        <w:rPr>
          <w:b/>
          <w:bCs/>
          <w:sz w:val="22"/>
          <w:szCs w:val="22"/>
        </w:rPr>
        <w:t>9</w:t>
      </w:r>
      <w:r w:rsidR="006218FF">
        <w:rPr>
          <w:b/>
          <w:bCs/>
          <w:sz w:val="22"/>
          <w:szCs w:val="22"/>
        </w:rPr>
        <w:t>.2016.               S u d a c:</w:t>
      </w:r>
    </w:p>
    <w:p w:rsidRDefault="006218FF" w:rsidP="006218FF" w:rsidR="006218FF"/>
    <w:p w:rsidRDefault="006218FF" w:rsidP="006218FF" w:rsidR="006218FF">
      <w:pPr>
        <w:rPr>
          <w:rFonts w:hAnsi="Calibri" w:ascii="Calibri"/>
          <w:sz w:val="22"/>
          <w:szCs w:val="22"/>
        </w:rPr>
      </w:pPr>
    </w:p>
    <w:p w:rsidRDefault="00DB052E" w:rsidR="00DB052E"/>
    <w:sectPr w:rsidR="00DB05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7354280C"/>
    <w:multiLevelType w:val="hybridMultilevel"/>
    <w:tmpl w:val="1C1EFA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9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18FF"/>
    <w:rsid w:val="006218FF"/>
    <w:rsid w:val="006D4C81"/>
    <w:rsid w:val="00714989"/>
    <w:rsid w:val="009E6CA7"/>
    <w:rsid w:val="00B22DD9"/>
    <w:rsid w:val="00D96FC2"/>
    <w:rsid w:val="00DB052E"/>
    <w:rsid w:val="00E53794"/>
    <w:rsid w:val="00E95514"/>
    <w:rsid w:val="00F84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18FF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rsid w:val="006218F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55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5514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42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42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42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42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42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18FF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rsid w:val="006218F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55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5514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42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42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42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42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42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713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2039</izvorni_sadrzaj>
    <derivirana_varijabla naziv="DomainObject.Predmet.Broj_1">2039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12172.22</izvorni_sadrzaj>
    <derivirana_varijabla naziv="DomainObject.Predmet.InicijalnaVrijednost_1">12172.22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Stečajnog zakona</izvorni_sadrzaj>
    <derivirana_varijabla naziv="DomainObject.Predmet.Opis_1">čl. 429. st. 1.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St-2039/2016</izvorni_sadrzaj>
    <derivirana_varijabla naziv="DomainObject.Predmet.OznakaBroj_1">St-2039/2016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INTERIJER ŽUPAN j.d.o.o. za proizvodnju i usluge</izvorni_sadrzaj>
    <derivirana_varijabla naziv="DomainObject.Predmet.ProtustrankaFormated_1">  INTERIJER ŽUPAN j.d.o.o. za proizvodnju i usluge</derivirana_varijabla>
  </DomainObject.Predmet.ProtustrankaFormated>
  <DomainObject.Predmet.ProtustrankaFormatedOIB>
    <izvorni_sadrzaj>  INTERIJER ŽUPAN j.d.o.o. za proizvodnju i usluge, OIB 08914343698</izvorni_sadrzaj>
    <derivirana_varijabla naziv="DomainObject.Predmet.ProtustrankaFormatedOIB_1">  INTERIJER ŽUPAN j.d.o.o. za proizvodnju i usluge, OIB 08914343698</derivirana_varijabla>
  </DomainObject.Predmet.ProtustrankaFormatedOIB>
  <DomainObject.Predmet.ProtustrankaFormatedWithAdress>
    <izvorni_sadrzaj> INTERIJER ŽUPAN j.d.o.o. za proizvodnju i usluge, Krivača I bb , 35000 Slavonski Brod</izvorni_sadrzaj>
    <derivirana_varijabla naziv="DomainObject.Predmet.ProtustrankaFormatedWithAdress_1"> INTERIJER ŽUPAN j.d.o.o. za proizvodnju i usluge, Krivača I bb , 35000 Slavonski Brod</derivirana_varijabla>
  </DomainObject.Predmet.ProtustrankaFormatedWithAdress>
  <DomainObject.Predmet.ProtustrankaFormatedWithAdressOIB>
    <izvorni_sadrzaj> INTERIJER ŽUPAN j.d.o.o. za proizvodnju i usluge, OIB 08914343698, Krivača I bb , 35000 Slavonski Brod</izvorni_sadrzaj>
    <derivirana_varijabla naziv="DomainObject.Predmet.ProtustrankaFormatedWithAdressOIB_1"> INTERIJER ŽUPAN j.d.o.o. za proizvodnju i usluge, OIB 08914343698, Krivača I bb , 35000 Slavonski Brod</derivirana_varijabla>
  </DomainObject.Predmet.ProtustrankaFormatedWithAdressOIB>
  <DomainObject.Predmet.ProtustrankaWithAdress>
    <izvorni_sadrzaj>INTERIJER ŽUPAN j.d.o.o. za proizvodnju i usluge Krivača I bb , 35000 Slavonski Brod</izvorni_sadrzaj>
    <derivirana_varijabla naziv="DomainObject.Predmet.ProtustrankaWithAdress_1">INTERIJER ŽUPAN j.d.o.o. za proizvodnju i usluge Krivača I bb , 35000 Slavonski Brod</derivirana_varijabla>
  </DomainObject.Predmet.ProtustrankaWithAdress>
  <DomainObject.Predmet.ProtustrankaWithAdressOIB>
    <izvorni_sadrzaj>INTERIJER ŽUPAN j.d.o.o. za proizvodnju i usluge, OIB 08914343698, Krivača I bb , 35000 Slavonski Brod</izvorni_sadrzaj>
    <derivirana_varijabla naziv="DomainObject.Predmet.ProtustrankaWithAdressOIB_1">INTERIJER ŽUPAN j.d.o.o. za proizvodnju i usluge, OIB 08914343698, Krivača I bb , 35000 Slavonski Brod</derivirana_varijabla>
  </DomainObject.Predmet.ProtustrankaWithAdressOIB>
  <DomainObject.Predmet.ProtustrankaNazivFormated>
    <izvorni_sadrzaj>INTERIJER ŽUPAN j.d.o.o. za proizvodnju i usluge</izvorni_sadrzaj>
    <derivirana_varijabla naziv="DomainObject.Predmet.ProtustrankaNazivFormated_1">INTERIJER ŽUPAN j.d.o.o. za proizvodnju i usluge</derivirana_varijabla>
  </DomainObject.Predmet.ProtustrankaNazivFormated>
  <DomainObject.Predmet.ProtustrankaNazivFormatedOIB>
    <izvorni_sadrzaj>INTERIJER ŽUPAN j.d.o.o. za proizvodnju i usluge, OIB 08914343698</izvorni_sadrzaj>
    <derivirana_varijabla naziv="DomainObject.Predmet.ProtustrankaNazivFormatedOIB_1">INTERIJER ŽUPAN j.d.o.o. za proizvodnju i usluge, OIB 08914343698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35000 Slavonski Brod</izvorni_sadrzaj>
    <derivirana_varijabla naziv="DomainObject.Predmet.StrankaFormatedWithAdress_1"> Financijska agencija, Ulica Petra Krešimira IV 20, 35000 Slavonski Brod</derivirana_varijabla>
  </DomainObject.Predmet.StrankaFormatedWithAdress>
  <DomainObject.Predmet.StrankaFormatedWithAdressOIB>
    <izvorni_sadrzaj> Financijska agencija, OIB 85821130368, Ulica Petra Krešimira IV 20, 35000 Slavonski Brod</izvorni_sadrzaj>
    <derivirana_varijabla naziv="DomainObject.Predmet.StrankaFormatedWithAdressOIB_1"> Financijska agencija, OIB 85821130368, Ulica Petra Krešimira IV 20, 35000 Slavonski Brod</derivirana_varijabla>
  </DomainObject.Predmet.StrankaFormatedWithAdressOIB>
  <DomainObject.Predmet.StrankaWithAdress>
    <izvorni_sadrzaj>Financijska agencija Ulica Petra Krešimira IV 20,35000 Slavonski Brod</izvorni_sadrzaj>
    <derivirana_varijabla naziv="DomainObject.Predmet.StrankaWithAdress_1">Financijska agencija Ulica Petra Krešimira IV 20,35000 Slavonski Brod</derivirana_varijabla>
  </DomainObject.Predmet.StrankaWithAdress>
  <DomainObject.Predmet.StrankaWithAdressOIB>
    <izvorni_sadrzaj>Financijska agencija, OIB 85821130368, Ulica Petra Krešimira IV 20,35000 Slavonski Brod</izvorni_sadrzaj>
    <derivirana_varijabla naziv="DomainObject.Predmet.StrankaWithAdressOIB_1">Financijska agencija, OIB 85821130368, Ulica Petra 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35000 Slavonski Brod</item>
    </izvorni_sadrzaj>
    <derivirana_varijabla naziv="DomainObject.Predmet.StrankaListFormatedWithAdress_1">
      <item>Financijska agencija, Ulica Petra Krešimira IV 20, 35000 Slavonski Brod</item>
    </derivirana_varijabla>
  </DomainObject.Predmet.StrankaListFormatedWithAdress>
  <DomainObject.Predmet.StrankaListFormatedWithAdressOIB>
    <izvorni_sadrzaj>
      <item>Financijska agencija, OIB 85821130368, Ulica Petra Krešimira IV 20, 35000 Slavonski Brod</item>
    </izvorni_sadrzaj>
    <derivirana_varijabla naziv="DomainObject.Predmet.StrankaListFormatedWithAdressOIB_1">
      <item>Financijska agencija, OIB 85821130368, Ulica Petra 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INTERIJER ŽUPAN j.d.o.o. za proizvodnju i usluge</item>
    </izvorni_sadrzaj>
    <derivirana_varijabla naziv="DomainObject.Predmet.ProtuStrankaListFormated_1">
      <item>INTERIJER ŽUPAN j.d.o.o. za proizvodnju i usluge</item>
    </derivirana_varijabla>
  </DomainObject.Predmet.ProtuStrankaListFormated>
  <DomainObject.Predmet.ProtuStrankaListFormatedOIB>
    <izvorni_sadrzaj>
      <item>INTERIJER ŽUPAN j.d.o.o. za proizvodnju i usluge, OIB 08914343698</item>
    </izvorni_sadrzaj>
    <derivirana_varijabla naziv="DomainObject.Predmet.ProtuStrankaListFormatedOIB_1">
      <item>INTERIJER ŽUPAN j.d.o.o. za proizvodnju i usluge, OIB 08914343698</item>
    </derivirana_varijabla>
  </DomainObject.Predmet.ProtuStrankaListFormatedOIB>
  <DomainObject.Predmet.ProtuStrankaListFormatedWithAdress>
    <izvorni_sadrzaj>
      <item>INTERIJER ŽUPAN j.d.o.o. za proizvodnju i usluge, Krivača I bb , 35000 Slavonski Brod</item>
    </izvorni_sadrzaj>
    <derivirana_varijabla naziv="DomainObject.Predmet.ProtuStrankaListFormatedWithAdress_1">
      <item>INTERIJER ŽUPAN j.d.o.o. za proizvodnju i usluge, Krivača I bb , 35000 Slavonski Brod</item>
    </derivirana_varijabla>
  </DomainObject.Predmet.ProtuStrankaListFormatedWithAdress>
  <DomainObject.Predmet.ProtuStrankaListFormatedWithAdressOIB>
    <izvorni_sadrzaj>
      <item>INTERIJER ŽUPAN j.d.o.o. za proizvodnju i usluge, OIB 08914343698, Krivača I bb , 35000 Slavonski Brod</item>
    </izvorni_sadrzaj>
    <derivirana_varijabla naziv="DomainObject.Predmet.ProtuStrankaListFormatedWithAdressOIB_1">
      <item>INTERIJER ŽUPAN j.d.o.o. za proizvodnju i usluge, OIB 08914343698, Krivača I bb , 35000 Slavonski Brod</item>
    </derivirana_varijabla>
  </DomainObject.Predmet.ProtuStrankaListFormatedWithAdressOIB>
  <DomainObject.Predmet.ProtuStrankaListNazivFormated>
    <izvorni_sadrzaj>
      <item>INTERIJER ŽUPAN j.d.o.o. za proizvodnju i usluge</item>
    </izvorni_sadrzaj>
    <derivirana_varijabla naziv="DomainObject.Predmet.ProtuStrankaListNazivFormated_1">
      <item>INTERIJER ŽUPAN j.d.o.o. za proizvodnju i usluge</item>
    </derivirana_varijabla>
  </DomainObject.Predmet.ProtuStrankaListNazivFormated>
  <DomainObject.Predmet.ProtuStrankaListNazivFormatedOIB>
    <izvorni_sadrzaj>
      <item>INTERIJER ŽUPAN j.d.o.o. za proizvodnju i usluge, OIB 08914343698</item>
    </izvorni_sadrzaj>
    <derivirana_varijabla naziv="DomainObject.Predmet.ProtuStrankaListNazivFormatedOIB_1">
      <item>INTERIJER ŽUPAN j.d.o.o. za proizvodnju i usluge, OIB 08914343698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INTERIJER ŽUPAN j.d.o.o. za proizvodnju i usluge</izvorni_sadrzaj>
    <derivirana_varijabla naziv="DomainObject.Predmet.ProtustrankaIDrugi_1">INTERIJER ŽUPAN j.d.o.o. za proizvodnju i usluge</derivirana_varijabla>
  </DomainObject.Predmet.ProtustrankaIDrugi>
  <DomainObject.Predmet.StrankaIDrugiAdressOIB>
    <izvorni_sadrzaj>Financijska agencija, OIB 85821130368, Ulica Petra Krešimira IV 20, 35000 Slavonski Brod</izvorni_sadrzaj>
    <derivirana_varijabla naziv="DomainObject.Predmet.StrankaIDrugiAdressOIB_1">Financijska agencija, OIB 85821130368, Ulica Petra Krešimira IV 20, 35000 Slavonski Brod</derivirana_varijabla>
  </DomainObject.Predmet.StrankaIDrugiAdressOIB>
  <DomainObject.Predmet.ProtustrankaIDrugiAdressOIB>
    <izvorni_sadrzaj>INTERIJER ŽUPAN j.d.o.o. za proizvodnju i usluge, OIB 08914343698, Krivača I bb , 35000 Slavonski Brod</izvorni_sadrzaj>
    <derivirana_varijabla naziv="DomainObject.Predmet.ProtustrankaIDrugiAdressOIB_1">INTERIJER ŽUPAN j.d.o.o. za proizvodnju i usluge, OIB 08914343698, Krivača I bb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INTERIJER ŽUPAN j.d.o.o. za proizvodnju i usluge</item>
    </izvorni_sadrzaj>
    <derivirana_varijabla naziv="DomainObject.Predmet.SudioniciListNaziv_1">
      <item>Financijska agencija</item>
      <item>INTERIJER ŽUPAN j.d.o.o. za proizvodnju i usluge</item>
    </derivirana_varijabla>
  </DomainObject.Predmet.SudioniciListNaziv>
  <DomainObject.Predmet.SudioniciListAdressOIB>
    <izvorni_sadrzaj>
      <item>Financijska agencija, OIB 85821130368, Ulica Petra Krešimira IV 20,35000 Slavonski Brod</item>
      <item>INTERIJER ŽUPAN j.d.o.o. za proizvodnju i usluge, OIB 08914343698, Krivača I bb ,35000 Slavonski Brod</item>
    </izvorni_sadrzaj>
    <derivirana_varijabla naziv="DomainObject.Predmet.SudioniciListAdressOIB_1">
      <item>Financijska agencija, OIB 85821130368, Ulica Petra Krešimira IV 20,35000 Slavonski Brod</item>
      <item>INTERIJER ŽUPAN j.d.o.o. za proizvodnju i usluge, OIB 08914343698, Krivača I bb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08914343698</item>
    </izvorni_sadrzaj>
    <derivirana_varijabla naziv="DomainObject.Predmet.SudioniciListNazivOIB_1">
      <item>, OIB 85821130368</item>
      <item>, OIB 08914343698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848</properties:Words>
  <properties:Characters>4605</properties:Characters>
  <properties:Lines>164</properties:Lines>
  <properties:Paragraphs>42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2016-09-27T09:11:00Z</dcterms:created>
  <dc:creator>wsadmin</dc:creator>
  <cp:lastModifiedBy>wsadmin</cp:lastModifiedBy>
  <cp:lastPrinted>2016-09-27T09:09:00Z</cp:lastPrinted>
  <dcterms:modified xmlns:xsi="http://www.w3.org/2001/XMLSchema-instance" xsi:type="dcterms:W3CDTF">2016-09-27T09:43:00Z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