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df11" w14:paraId="4c9df11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697FE5">
        <w:t>967/16-11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EC29F2" w:rsidP="00C0079A" w:rsidR="00C0079A" w:rsidRPr="00EF7C9A">
      <w:pPr>
        <w:ind w:firstLine="708"/>
        <w:jc w:val="both"/>
      </w:pPr>
      <w:r w:rsidRPr="007A679F">
        <w:t xml:space="preserve">Trgovački sud u Zadru OIB: 39670464653, po sutkinji tog suda Ardeni Bajlo, kao stečajnoj sutkinji, povodom prijedloga za otvaranje stečajnog postupka nad dužnikom </w:t>
      </w:r>
      <w:r w:rsidR="00697FE5">
        <w:t>IMPERA PROJEKT j.d.o.o., Zadar, Zrinsko Frankopanska 20/C, OIB: 49961231167</w:t>
      </w:r>
      <w:r w:rsidRPr="007A679F">
        <w:t xml:space="preserve">, dana </w:t>
      </w:r>
      <w:r w:rsidR="00C937B3">
        <w:t>31</w:t>
      </w:r>
      <w:r>
        <w:t>. kolovoza</w:t>
      </w:r>
      <w:r w:rsidRPr="007A679F">
        <w:t xml:space="preserve"> 2016.</w:t>
      </w:r>
      <w:r w:rsidR="00C0079A" w:rsidRPr="00EF7C9A">
        <w:t xml:space="preserve">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C0079A" w:rsidP="00C0079A" w:rsidR="00C0079A" w:rsidRPr="00EF7C9A">
      <w:pPr>
        <w:jc w:val="both"/>
      </w:pPr>
    </w:p>
    <w:p w:rsidRDefault="00C0079A" w:rsidP="00CD3A57" w:rsidR="00C0079A" w:rsidRPr="00CD3A57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rPr>
          <w:i/>
        </w:rPr>
      </w:pPr>
      <w:r w:rsidRPr="00CD3A57">
        <w:rPr>
          <w:b/>
        </w:rPr>
        <w:t xml:space="preserve"> </w:t>
      </w:r>
      <w:r w:rsidR="00CD3A57">
        <w:t xml:space="preserve">Blaž Savić iz Zadra, </w:t>
      </w:r>
      <w:r w:rsidR="00CD3A57" w:rsidRPr="004C59EF">
        <w:t>Bana Josipa Jelačića 4/V</w:t>
      </w:r>
      <w:r w:rsidR="00CD3A57">
        <w:t xml:space="preserve">, </w:t>
      </w:r>
      <w:r w:rsidR="00CD3A57" w:rsidRPr="004C59EF">
        <w:t>OIB: 44660472906</w:t>
      </w:r>
      <w:r w:rsidRPr="002B63B2">
        <w:t>, imenuje se</w:t>
      </w:r>
      <w:r w:rsidR="00CD3A57">
        <w:t xml:space="preserve"> za privremenog stečajnog upravitelja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697FE5">
        <w:t>IMPERA PROJEKT j.d.o.o., Zadar, Zrinsko Frankopanska 20/C, OIB: 49961231167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C937B3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</w:t>
      </w:r>
      <w:r w:rsidR="00CD3A57">
        <w:t>i stečajni</w:t>
      </w:r>
      <w:r w:rsidR="00C0079A">
        <w:t xml:space="preserve"> upravitelj</w:t>
      </w:r>
      <w:r w:rsidR="00CD3A57">
        <w:t xml:space="preserve"> dužan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CD3A57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C0079A">
        <w:t xml:space="preserve"> upravitelj</w:t>
      </w:r>
      <w:r>
        <w:t xml:space="preserve"> dužan</w:t>
      </w:r>
      <w:r w:rsidR="00C0079A">
        <w:t xml:space="preserve">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697FE5">
        <w:t>IMPERA PROJEKT j.d.o.o., Zadar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  <w:r w:rsidR="00C937B3">
        <w:t xml:space="preserve"> </w:t>
      </w:r>
      <w:r w:rsidR="00836F26">
        <w:t xml:space="preserve"> </w:t>
      </w:r>
    </w:p>
    <w:p w:rsidRDefault="002B63B2" w:rsidP="002B63B2" w:rsidR="00C937B3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 w:rsidR="00C937B3">
        <w:t xml:space="preserve">nije pristupio. </w:t>
      </w:r>
    </w:p>
    <w:p w:rsidRDefault="002B63B2" w:rsidP="002B63B2" w:rsidR="002B63B2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2B63B2" w:rsidP="002B63B2" w:rsidR="002B63B2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CD3A57" w:rsidP="002B63B2" w:rsidR="002B63B2" w:rsidRPr="00EF7C9A">
      <w:pPr>
        <w:ind w:firstLine="708"/>
        <w:jc w:val="both"/>
      </w:pPr>
      <w:r>
        <w:t>Privremeni stečajni</w:t>
      </w:r>
      <w:r w:rsidR="002B63B2" w:rsidRPr="00EF7C9A">
        <w:t xml:space="preserve"> upravitelj</w:t>
      </w:r>
      <w:r>
        <w:t xml:space="preserve"> dužan</w:t>
      </w:r>
      <w:r w:rsidR="00C937B3">
        <w:t xml:space="preserve"> </w:t>
      </w:r>
      <w:r w:rsidR="002B63B2" w:rsidRPr="00EF7C9A">
        <w:t xml:space="preserve">je svoje izvješće dostaviti sudu u roku od </w:t>
      </w:r>
      <w:r w:rsidR="002B63B2">
        <w:t>30</w:t>
      </w:r>
      <w:r w:rsidR="002B63B2" w:rsidRPr="00EF7C9A">
        <w:t xml:space="preserve"> dana.</w:t>
      </w:r>
    </w:p>
    <w:p w:rsidRDefault="002B63B2" w:rsidP="002B63B2" w:rsidR="002B63B2">
      <w:pPr>
        <w:ind w:firstLine="708"/>
        <w:jc w:val="both"/>
      </w:pPr>
      <w:r>
        <w:t xml:space="preserve">Stoga je odlučeno kao u izreci. </w:t>
      </w:r>
    </w:p>
    <w:p w:rsidRDefault="002B63B2" w:rsidP="00C0079A" w:rsidR="002B63B2">
      <w:pPr>
        <w:ind w:firstLine="708"/>
        <w:jc w:val="both"/>
      </w:pPr>
    </w:p>
    <w:p w:rsidRDefault="002B63B2" w:rsidP="00C0079A" w:rsidR="002B63B2">
      <w:pPr>
        <w:ind w:firstLine="708"/>
        <w:jc w:val="both"/>
      </w:pPr>
    </w:p>
    <w:p w:rsidRDefault="00C0079A" w:rsidP="00C0079A" w:rsidR="00C0079A" w:rsidRPr="00EF7C9A">
      <w:pPr>
        <w:jc w:val="center"/>
      </w:pPr>
      <w:r w:rsidRPr="00EF7C9A">
        <w:t xml:space="preserve">U Zadru, dana </w:t>
      </w:r>
      <w:r w:rsidR="00C937B3">
        <w:t>31</w:t>
      </w:r>
      <w:r w:rsidR="002B63B2">
        <w:t>.</w:t>
      </w:r>
      <w:r w:rsidR="004D7286">
        <w:t xml:space="preserve"> kolovoza</w:t>
      </w:r>
      <w:r>
        <w:t xml:space="preserve"> 2016.</w:t>
      </w:r>
      <w:r w:rsidR="005714F1">
        <w:t xml:space="preserve"> </w:t>
      </w:r>
    </w:p>
    <w:p w:rsidRDefault="00C0079A" w:rsidP="00C0079A" w:rsidR="00C0079A" w:rsidRPr="00EF7C9A">
      <w:pPr>
        <w:jc w:val="center"/>
      </w:pPr>
    </w:p>
    <w:p w:rsidRDefault="00207EE4" w:rsidP="00207EE4" w:rsidR="00C0079A">
      <w:r>
        <w:t xml:space="preserve">                                                                                                                           </w:t>
      </w:r>
      <w:r w:rsidR="00C0079A">
        <w:t>S</w:t>
      </w:r>
      <w:r w:rsidR="00C0079A" w:rsidRPr="002C500F">
        <w:t>u</w:t>
      </w:r>
      <w:r w:rsidR="00C0079A">
        <w:t>tkinja:</w:t>
      </w:r>
    </w:p>
    <w:p w:rsidRDefault="006946E0" w:rsidP="00207EE4" w:rsidR="00C0079A">
      <w:r>
        <w:t xml:space="preserve">                                                                  </w:t>
      </w:r>
      <w:r w:rsidR="00207EE4">
        <w:t xml:space="preserve">                   </w:t>
      </w:r>
      <w:r>
        <w:t xml:space="preserve">    </w:t>
      </w:r>
      <w:r w:rsidR="00207EE4">
        <w:t xml:space="preserve">                                 </w:t>
      </w:r>
      <w:r>
        <w:t xml:space="preserve"> </w:t>
      </w:r>
      <w:r w:rsidR="00C0079A">
        <w:t>Ardena Bajlo</w:t>
      </w:r>
    </w:p>
    <w:p w:rsidRDefault="00C0079A" w:rsidP="00C0079A" w:rsidR="00C0079A" w:rsidRPr="00EF7C9A">
      <w:pPr>
        <w:jc w:val="right"/>
      </w:pPr>
    </w:p>
    <w:p w:rsidRDefault="00C0079A" w:rsidP="00C0079A" w:rsidR="00C0079A"/>
    <w:p w:rsidRDefault="00C0079A" w:rsidP="00C0079A" w:rsidR="00C0079A"/>
    <w:p w:rsidRDefault="00C0079A" w:rsidP="00C0079A" w:rsidR="00C0079A" w:rsidRPr="00EF7C9A"/>
    <w:p w:rsidRDefault="00C0079A" w:rsidP="00C0079A" w:rsidR="00C0079A" w:rsidRPr="00EF7C9A">
      <w:r w:rsidRPr="00EF7C9A">
        <w:t>POUKA O PRAVNOM LIJEKU</w:t>
      </w:r>
    </w:p>
    <w:p w:rsidRDefault="00C0079A" w:rsidP="00C0079A" w:rsidR="00C0079A" w:rsidRPr="00EF7C9A">
      <w:r w:rsidRPr="00EF7C9A">
        <w:t>Protiv ovog rješenja dopuštena je žalba u roku od 8 dana od dostave istog.</w:t>
      </w:r>
    </w:p>
    <w:p w:rsidRDefault="00C0079A" w:rsidP="00C0079A" w:rsidR="00C0079A"/>
    <w:p w:rsidRDefault="00C0079A" w:rsidP="00C0079A" w:rsidR="00C0079A" w:rsidRPr="00EF7C9A"/>
    <w:p w:rsidRDefault="00C0079A" w:rsidP="006946E0" w:rsidR="00C0079A" w:rsidRPr="00EF7C9A">
      <w:r w:rsidRPr="00EF7C9A">
        <w:t xml:space="preserve"> </w:t>
      </w:r>
    </w:p>
    <w:p w:rsidRDefault="006946E0" w:rsidP="006946E0" w:rsidR="006946E0" w:rsidRPr="00EF7C9A">
      <w:r w:rsidRPr="00EF7C9A">
        <w:t xml:space="preserve">Dostaviti : </w:t>
      </w:r>
    </w:p>
    <w:p w:rsidRDefault="00CD3A57" w:rsidP="006946E0" w:rsidR="006946E0">
      <w:pPr>
        <w:numPr>
          <w:ilvl w:val="0"/>
          <w:numId w:val="1"/>
        </w:numPr>
      </w:pPr>
      <w:r>
        <w:t>Privremenom stečajnom</w:t>
      </w:r>
      <w:r w:rsidR="006946E0" w:rsidRPr="00EF7C9A">
        <w:t xml:space="preserve"> upravitelj</w:t>
      </w:r>
      <w:r>
        <w:t>u</w:t>
      </w:r>
      <w:r w:rsidR="006946E0" w:rsidRPr="00EF7C9A">
        <w:t xml:space="preserve"> uz izjavu i potvrdu o imenovanju</w:t>
      </w:r>
      <w:r w:rsidR="006946E0">
        <w:t xml:space="preserve"> – e-mailom </w:t>
      </w:r>
    </w:p>
    <w:p w:rsidRDefault="006946E0" w:rsidP="006946E0" w:rsidR="006946E0" w:rsidRPr="00EF7C9A">
      <w:pPr>
        <w:numPr>
          <w:ilvl w:val="0"/>
          <w:numId w:val="1"/>
        </w:numPr>
      </w:pPr>
      <w:r>
        <w:t>sudski registar</w:t>
      </w:r>
    </w:p>
    <w:p w:rsidRDefault="006946E0" w:rsidP="006946E0" w:rsidR="006946E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946E0" w:rsidP="006946E0" w:rsidR="006946E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6946E0" w:rsidP="006946E0" w:rsidR="006946E0" w:rsidRPr="00EF7C9A">
      <w:pPr>
        <w:jc w:val="center"/>
      </w:pPr>
    </w:p>
    <w:p w:rsidRDefault="006946E0" w:rsidP="006946E0" w:rsidR="006946E0" w:rsidRPr="00C0079A"/>
    <w:p w:rsidRDefault="00842CEB" w:rsidP="00C0079A" w:rsidR="00842CEB" w:rsidRPr="00C0079A"/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39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697FE5">
          <w:t>967</w:t>
        </w:r>
        <w:r w:rsidR="00034AAA">
          <w:t>/16-</w:t>
        </w:r>
        <w:r w:rsidR="00697FE5">
          <w:t>11</w:t>
        </w:r>
      </w:p>
      <w:p w:rsidRDefault="00E12FEA" w:rsidP="009C0FF2" w:rsidR="00E12FEA" w:rsidRPr="00EF7C9A">
        <w:pPr>
          <w:jc w:val="right"/>
        </w:pPr>
      </w:p>
      <w:p w:rsidRDefault="00FB339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07EE4"/>
    <w:rsid w:val="00243782"/>
    <w:rsid w:val="00281BC7"/>
    <w:rsid w:val="002B63B2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714F1"/>
    <w:rsid w:val="00590742"/>
    <w:rsid w:val="005A2E2A"/>
    <w:rsid w:val="00665069"/>
    <w:rsid w:val="006946E0"/>
    <w:rsid w:val="00697FE5"/>
    <w:rsid w:val="006A6847"/>
    <w:rsid w:val="006D1468"/>
    <w:rsid w:val="007002A2"/>
    <w:rsid w:val="007042E6"/>
    <w:rsid w:val="0074396A"/>
    <w:rsid w:val="00750D98"/>
    <w:rsid w:val="00775B04"/>
    <w:rsid w:val="00786CD1"/>
    <w:rsid w:val="007B6657"/>
    <w:rsid w:val="007C75BF"/>
    <w:rsid w:val="007E01F3"/>
    <w:rsid w:val="007E1086"/>
    <w:rsid w:val="007F26FC"/>
    <w:rsid w:val="00836AD9"/>
    <w:rsid w:val="00836F26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C937B3"/>
    <w:rsid w:val="00CD3A57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C29F2"/>
    <w:rsid w:val="00EF7C9A"/>
    <w:rsid w:val="00F046B4"/>
    <w:rsid w:val="00F57795"/>
    <w:rsid w:val="00F9308D"/>
    <w:rsid w:val="00FB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 PROJEKT j.d.o.o. za trgovinu i promet nekretnina</izvorni_sadrzaj>
    <derivirana_varijabla naziv="DomainObject.Predmet.ProtustrankaFormated_1">  IMPERA PROJEKT j.d.o.o. za trgovinu i promet nekretnina</derivirana_varijabla>
  </DomainObject.Predmet.ProtustrankaFormated>
  <DomainObject.Predmet.ProtustrankaFormatedOIB>
    <izvorni_sadrzaj>  IMPERA PROJEKT j.d.o.o. za trgovinu i promet nekretnina, OIB 49961231167</izvorni_sadrzaj>
    <derivirana_varijabla naziv="DomainObject.Predmet.ProtustrankaFormatedOIB_1">  IMPERA PROJEKT j.d.o.o. za trgovinu i promet nekretnina, OIB 49961231167</derivirana_varijabla>
  </DomainObject.Predmet.ProtustrankaFormatedOIB>
  <DomainObject.Predmet.ProtustrankaFormatedWithAdress>
    <izvorni_sadrzaj> IMPERA PROJEKT j.d.o.o. za trgovinu i promet nekretnina, Zrinsko Frankopanska 20C, 23000 Zadar</izvorni_sadrzaj>
    <derivirana_varijabla naziv="DomainObject.Predmet.ProtustrankaFormatedWithAdress_1"> IMPERA PROJEKT j.d.o.o. za trgovinu i promet nekretnina, Zrinsko Frankopanska 20C, 23000 Zadar</derivirana_varijabla>
  </DomainObject.Predmet.ProtustrankaFormatedWithAdress>
  <DomainObject.Predmet.ProtustrankaFormatedWithAdressOIB>
    <izvorni_sadrzaj> IMPERA PROJEKT j.d.o.o. za trgovinu i promet nekretnina, OIB 49961231167, Zrinsko Frankopanska 20C, 23000 Zadar</izvorni_sadrzaj>
    <derivirana_varijabla naziv="DomainObject.Predmet.ProtustrankaFormatedWithAdressOIB_1"> IMPERA PROJEKT j.d.o.o. za trgovinu i promet nekretnina, OIB 49961231167, Zrinsko Frankopanska 20C, 23000 Zadar</derivirana_varijabla>
  </DomainObject.Predmet.ProtustrankaFormatedWithAdressOIB>
  <DomainObject.Predmet.ProtustrankaWithAdress>
    <izvorni_sadrzaj>IMPERA PROJEKT j.d.o.o. za trgovinu i promet nekretnina Zrinsko Frankopanska 20C, 23000 Zadar</izvorni_sadrzaj>
    <derivirana_varijabla naziv="DomainObject.Predmet.ProtustrankaWithAdress_1">IMPERA PROJEKT j.d.o.o. za trgovinu i promet nekretnina Zrinsko Frankopanska 20C, 23000 Zadar</derivirana_varijabla>
  </DomainObject.Predmet.ProtustrankaWithAdress>
  <DomainObject.Predmet.ProtustrankaWithAdressOIB>
    <izvorni_sadrzaj>IMPERA PROJEKT j.d.o.o. za trgovinu i promet nekretnina, OIB 49961231167, Zrinsko Frankopanska 20C, 23000 Zadar</izvorni_sadrzaj>
    <derivirana_varijabla naziv="DomainObject.Predmet.ProtustrankaWithAdressOIB_1">IMPERA PROJEKT j.d.o.o. za trgovinu i promet nekretnina, OIB 49961231167, Zrinsko Frankopanska 20C, 23000 Zadar</derivirana_varijabla>
  </DomainObject.Predmet.ProtustrankaWithAdressOIB>
  <DomainObject.Predmet.ProtustrankaNazivFormated>
    <izvorni_sadrzaj>IMPERA PROJEKT j.d.o.o. za trgovinu i promet nekretnina</izvorni_sadrzaj>
    <derivirana_varijabla naziv="DomainObject.Predmet.ProtustrankaNazivFormated_1">IMPERA PROJEKT j.d.o.o. za trgovinu i promet nekretnina</derivirana_varijabla>
  </DomainObject.Predmet.ProtustrankaNazivFormated>
  <DomainObject.Predmet.ProtustrankaNazivFormatedOIB>
    <izvorni_sadrzaj>IMPERA PROJEKT j.d.o.o. za trgovinu i promet nekretnina, OIB 49961231167</izvorni_sadrzaj>
    <derivirana_varijabla naziv="DomainObject.Predmet.ProtustrankaNazivFormatedOIB_1">IMPERA PROJEKT j.d.o.o. za trgovinu i promet nekretnina, OIB 49961231167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293373.34</izvorni_sadrzaj>
    <derivirana_varijabla naziv="DomainObject.Predmet.TrenutnaVrijednost_1">293373.34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IMPERA PROJEKT j.d.o.o. za trgovinu i promet nekretnina</item>
    </izvorni_sadrzaj>
    <derivirana_varijabla naziv="DomainObject.Predmet.ProtuStrankaListFormated_1">
      <item>IMPERA PROJEKT j.d.o.o. za trgovinu i promet nekretnina</item>
    </derivirana_varijabla>
  </DomainObject.Predmet.ProtuStrankaListFormated>
  <DomainObject.Predmet.ProtuStrankaListFormatedOIB>
    <izvorni_sadrzaj>
      <item>IMPERA PROJEKT j.d.o.o. za trgovinu i promet nekretnina, OIB 49961231167</item>
    </izvorni_sadrzaj>
    <derivirana_varijabla naziv="DomainObject.Predmet.ProtuStrankaListFormatedOIB_1">
      <item>IMPERA PROJEKT j.d.o.o. za trgovinu i promet nekretnina, OIB 49961231167</item>
    </derivirana_varijabla>
  </DomainObject.Predmet.ProtuStrankaListFormatedOIB>
  <DomainObject.Predmet.ProtuStrankaListFormatedWithAdress>
    <izvorni_sadrzaj>
      <item>IMPERA PROJEKT j.d.o.o. za trgovinu i promet nekretnina, Zrinsko Frankopanska 20C, 23000 Zadar</item>
    </izvorni_sadrzaj>
    <derivirana_varijabla naziv="DomainObject.Predmet.ProtuStrankaListFormatedWithAdress_1">
      <item>IMPERA PROJEKT j.d.o.o. za trgovinu i promet nekretnina, Zrinsko Frankopanska 20C, 23000 Zadar</item>
    </derivirana_varijabla>
  </DomainObject.Predmet.ProtuStrankaListFormatedWithAdress>
  <DomainObject.Predmet.ProtuStrankaListFormatedWithAdressOIB>
    <izvorni_sadrzaj>
      <item>IMPERA PROJEKT j.d.o.o. za trgovinu i promet nekretnina, OIB 49961231167, Zrinsko Frankopanska 20C, 23000 Zadar</item>
    </izvorni_sadrzaj>
    <derivirana_varijabla naziv="DomainObject.Predmet.ProtuStrankaListFormatedWithAdressOIB_1">
      <item>IMPERA PROJEKT j.d.o.o. za trgovinu i promet nekretnina, OIB 49961231167, Zrinsko Frankopanska 20C, 23000 Zadar</item>
    </derivirana_varijabla>
  </DomainObject.Predmet.ProtuStrankaListFormatedWithAdressOIB>
  <DomainObject.Predmet.ProtuStrankaListNazivFormated>
    <izvorni_sadrzaj>
      <item>IMPERA PROJEKT j.d.o.o. za trgovinu i promet nekretnina</item>
    </izvorni_sadrzaj>
    <derivirana_varijabla naziv="DomainObject.Predmet.ProtuStrankaListNazivFormated_1">
      <item>IMPERA PROJEKT j.d.o.o. za trgovinu i promet nekretnina</item>
    </derivirana_varijabla>
  </DomainObject.Predmet.ProtuStrankaListNazivFormated>
  <DomainObject.Predmet.ProtuStrankaListNazivFormatedOIB>
    <izvorni_sadrzaj>
      <item>IMPERA PROJEKT j.d.o.o. za trgovinu i promet nekretnina, OIB 49961231167</item>
    </izvorni_sadrzaj>
    <derivirana_varijabla naziv="DomainObject.Predmet.ProtuStrankaListNazivFormatedOIB_1">
      <item>IMPERA PROJEKT j.d.o.o. za trgovinu i promet nekretnina, OIB 49961231167</item>
    </derivirana_varijabla>
  </DomainObject.Predmet.ProtuStrankaListNazivFormatedOIB>
  <DomainObject.Predmet.OstaliListFormated>
    <izvorni_sadrzaj>
      <item>Zorica Grepo</item>
    </izvorni_sadrzaj>
    <derivirana_varijabla naziv="DomainObject.Predmet.OstaliListFormated_1">
      <item>Zorica Grepo</item>
    </derivirana_varijabla>
  </DomainObject.Predmet.OstaliListFormated>
  <DomainObject.Predmet.OstaliListFormatedOIB>
    <izvorni_sadrzaj>
      <item>Zorica Grepo, OIB 84978176029</item>
    </izvorni_sadrzaj>
    <derivirana_varijabla naziv="DomainObject.Predmet.OstaliListFormatedOIB_1">
      <item>Zorica Grepo, OIB 84978176029</item>
    </derivirana_varijabla>
  </DomainObject.Predmet.OstaliListFormatedOIB>
  <DomainObject.Predmet.OstaliListFormatedWithAdress>
    <izvorni_sadrzaj>
      <item>Zorica Grepo</item>
    </izvorni_sadrzaj>
    <derivirana_varijabla naziv="DomainObject.Predmet.OstaliListFormatedWithAdress_1">
      <item>Zorica Grepo</item>
    </derivirana_varijabla>
  </DomainObject.Predmet.OstaliListFormatedWithAdress>
  <DomainObject.Predmet.OstaliListFormatedWithAdressOIB>
    <izvorni_sadrzaj>
      <item>Zorica Grepo, OIB 84978176029</item>
    </izvorni_sadrzaj>
    <derivirana_varijabla naziv="DomainObject.Predmet.OstaliListFormatedWithAdressOIB_1">
      <item>Zorica Grepo, OIB 84978176029</item>
    </derivirana_varijabla>
  </DomainObject.Predmet.OstaliListFormatedWithAdressOIB>
  <DomainObject.Predmet.OstaliListNazivFormated>
    <izvorni_sadrzaj>
      <item>Zorica Grepo</item>
    </izvorni_sadrzaj>
    <derivirana_varijabla naziv="DomainObject.Predmet.OstaliListNazivFormated_1">
      <item>Zorica Grepo</item>
    </derivirana_varijabla>
  </DomainObject.Predmet.OstaliListNazivFormated>
  <DomainObject.Predmet.OstaliListNazivFormatedOIB>
    <izvorni_sadrzaj>
      <item>Zorica Grepo, OIB 84978176029</item>
    </izvorni_sadrzaj>
    <derivirana_varijabla naziv="DomainObject.Predmet.OstaliListNazivFormatedOIB_1">
      <item>Zorica Grepo, OIB 84978176029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IMPERA PROJEKT j.d.o.o. za trgovinu i promet nekretnina</izvorni_sadrzaj>
    <derivirana_varijabla naziv="DomainObject.Predmet.ProtustrankaIDrugi_1">IMPERA PROJEKT j.d.o.o.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IMPERA PROJEKT j.d.o.o. za trgovinu i promet nekretnina, OIB 49961231167, Zrinsko Frankopanska 20C, 23000 Zadar</izvorni_sadrzaj>
    <derivirana_varijabla naziv="DomainObject.Predmet.ProtustrankaIDrugiAdressOIB_1">IMPERA PROJEKT j.d.o.o. za trgovinu i promet nekretnina, OIB 49961231167, Zrinsko Frankopanska 20C,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IMPERA PROJEKT j.d.o.o. za trgovinu i promet nekretnina</item>
      <item>Zorica Grepo</item>
    </izvorni_sadrzaj>
    <derivirana_varijabla naziv="DomainObject.Predmet.SudioniciListNaziv_1">
      <item>FINA</item>
      <item>IMPERA PROJEKT j.d.o.o. za trgovinu i promet nekretnina</item>
      <item>Zorica Grepo</item>
    </derivirana_varijabla>
  </DomainObject.Predmet.SudioniciListNaziv>
  <DomainObject.Predmet.SudioniciListAdressOIB>
    <izvorni_sadrzaj>
      <item>FINA, OIB 85821130368</item>
      <item>IMPERA PROJEKT j.d.o.o. za trgovinu i promet nekretnina, OIB 49961231167, Zrinsko Frankopanska 20C,23000 Zadar</item>
      <item>Zorica Grepo, OIB 84978176029</item>
    </izvorni_sadrzaj>
    <derivirana_varijabla naziv="DomainObject.Predmet.SudioniciListAdressOIB_1">
      <item>FINA, OIB 85821130368</item>
      <item>IMPERA PROJEKT j.d.o.o. za trgovinu i promet nekretnina, OIB 49961231167, Zrinsko Frankopanska 20C,23000 Zadar</item>
      <item>Zorica Grepo, OIB 84978176029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49961231167</item>
      <item>, OIB 84978176029</item>
    </izvorni_sadrzaj>
    <derivirana_varijabla naziv="DomainObject.Predmet.SudioniciListNazivOIB_1">
      <item>, OIB 85821130368</item>
      <item>, OIB 49961231167</item>
      <item>, OIB 84978176029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1722</properties:Characters>
  <properties:Lines>66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2016-08-31T10:31:00Z</dcterms:created>
  <dc:creator>Ardena Bajlo</dc:creator>
  <cp:lastModifiedBy>Martina Kalmeta</cp:lastModifiedBy>
  <cp:lastPrinted>2016-08-31T09:45:00Z</cp:lastPrinted>
  <dcterms:modified xmlns:xsi="http://www.w3.org/2001/XMLSchema-instance" xsi:type="dcterms:W3CDTF">2016-09-02T06:59:00Z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