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ce74" w14:paraId="a49ce74" w:rsidRDefault="008E1E31" w:rsidP="008E1E31" w:rsidR="008E1E31" w:rsidRPr="008E1E31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714375" cx="552450"/>
            <wp:effectExtent b="952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8E1E31" w:rsidP="008E1E31" w:rsidR="008E1E31" w:rsidRPr="008E1E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8E1E31" w:rsidP="008E1E31" w:rsidR="008E1E31" w:rsidRPr="008E1E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OPĆINSKI SUD U RIJECI                                                                      Posl.br. 47 Sp-24/16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  Rijeka, Frane Kurelca 3/V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Općinski su u Rijeci po sucu t Neli Radičević kao sucu pojedincu ,u stečajnom postupku povodom prijedloga potrošača Maje Kosanović , Rijeka, Bože Vidasa 21  OIB:  61103752123 zast.po pun. Marku Ferri odv. iz Rijeke, za otvaranje postupka stečaja potrošača, izvan ročišta dana  10.listopada 2017.godine, objavljuje </w:t>
      </w:r>
    </w:p>
    <w:p w:rsidRDefault="008E1E31" w:rsidP="008E1E31" w:rsidR="008E1E31" w:rsidRPr="008E1E31">
      <w:pPr>
        <w:jc w:val="center"/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P O Z I V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1.</w:t>
      </w:r>
      <w:r w:rsidRPr="008E1E31">
        <w:rPr>
          <w:rFonts w:cs="Times New Roman" w:hAnsi="Times New Roman" w:ascii="Times New Roman"/>
          <w:sz w:val="24"/>
          <w:szCs w:val="24"/>
        </w:rPr>
        <w:tab/>
        <w:t xml:space="preserve">Zakazuje se pripremno ročište u postupku stečaja potrošača za dan 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10.siječnja  2018.godine u 10,00 sati soba br.31/ V kat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Na pripremnom ročištu raspravljat će se i glaso</w:t>
      </w:r>
      <w:r>
        <w:rPr>
          <w:rFonts w:cs="Times New Roman" w:hAnsi="Times New Roman" w:ascii="Times New Roman"/>
          <w:sz w:val="24"/>
          <w:szCs w:val="24"/>
        </w:rPr>
        <w:t>vati o planu ispunjenja obveze.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2.</w:t>
      </w:r>
      <w:r w:rsidRPr="008E1E31">
        <w:rPr>
          <w:rFonts w:cs="Times New Roman" w:hAnsi="Times New Roman" w:ascii="Times New Roman"/>
          <w:sz w:val="24"/>
          <w:szCs w:val="24"/>
        </w:rPr>
        <w:tab/>
        <w:t xml:space="preserve">Ovaj poziv objavljuje se na e-oglasnoj ploči suda zajedno s popisom imovine i 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obve</w:t>
      </w:r>
      <w:r>
        <w:rPr>
          <w:rFonts w:cs="Times New Roman" w:hAnsi="Times New Roman" w:ascii="Times New Roman"/>
          <w:sz w:val="24"/>
          <w:szCs w:val="24"/>
        </w:rPr>
        <w:t>za te planom ispunjenja obveza.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>Svatko može obaviti uvid u popis imovine i obveza te plan ispunjenja obveze u ovršnoj pis</w:t>
      </w:r>
      <w:r>
        <w:rPr>
          <w:rFonts w:cs="Times New Roman" w:hAnsi="Times New Roman" w:ascii="Times New Roman"/>
          <w:sz w:val="24"/>
          <w:szCs w:val="24"/>
        </w:rPr>
        <w:t>arnici Općinskog suda u Rijeci.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3.</w:t>
      </w:r>
      <w:r w:rsidRPr="008E1E31">
        <w:rPr>
          <w:rFonts w:cs="Times New Roman" w:hAnsi="Times New Roman" w:ascii="Times New Roman"/>
          <w:sz w:val="24"/>
          <w:szCs w:val="24"/>
        </w:rPr>
        <w:tab/>
        <w:t xml:space="preserve">Vrijeme između objave poziva za pripremno ročište i pripremnog ročišta ne može 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biti kraći od 60 dana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4.</w:t>
      </w:r>
      <w:r w:rsidRPr="008E1E31">
        <w:rPr>
          <w:rFonts w:cs="Times New Roman" w:hAnsi="Times New Roman" w:ascii="Times New Roman"/>
          <w:sz w:val="24"/>
          <w:szCs w:val="24"/>
        </w:rPr>
        <w:tab/>
        <w:t>Pozivaju se vjerovnici :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- Croatia osiguranje d.d. Zagreb, Miramarska 22 OIB: 26187994862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očitovati na plan ispunjenja obveza u roku od 30 dana od dana objave na e-oglasnoj ploči suda.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>Na ročište se poziva i :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>- dužnik potrošač Maja Kosanović, Rijeka, B.Vidasa 21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8E1E31">
        <w:rPr>
          <w:rFonts w:cs="Times New Roman" w:hAnsi="Times New Roman" w:ascii="Times New Roman"/>
          <w:sz w:val="24"/>
          <w:szCs w:val="24"/>
        </w:rPr>
        <w:tab/>
        <w:t xml:space="preserve">5.Vjerovnici čije tražbine nisu sadržane u popisu imovine i obveza niti su pri izradi plana ispunjenja obveze uzete u obzir, mogu zahtijevati njihovo namirenje ako su u roku od 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lastRenderedPageBreak/>
        <w:t>30 dana od objave poziva na pripremno ročište podnijele zahtjev za dopunu ili</w:t>
      </w:r>
      <w:r>
        <w:rPr>
          <w:rFonts w:cs="Times New Roman" w:hAnsi="Times New Roman" w:ascii="Times New Roman"/>
          <w:sz w:val="24"/>
          <w:szCs w:val="24"/>
        </w:rPr>
        <w:t xml:space="preserve"> izmjenu popisa.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6.Sukladno čl. 257.st.6.i čl.258 Stečajnog zakona u svezi čl. 23.Zakona o stečaju 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potrošača prijave vjerovnika koji propuste navedeni rok za podnošenje zahtjeva za dopunu ili izmjenu popisa sud će odbaciti rješenjem. 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>7. Ako se vjerovnik u roku od 30 dana od objave poziva za pripremno ročište nije izjasnio o planu ispunjenja obveze , smatrat će se da</w:t>
      </w:r>
      <w:r>
        <w:rPr>
          <w:rFonts w:cs="Times New Roman" w:hAnsi="Times New Roman" w:ascii="Times New Roman"/>
          <w:sz w:val="24"/>
          <w:szCs w:val="24"/>
        </w:rPr>
        <w:t xml:space="preserve"> je dao svoj pristanak na plan.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>8. Ako niti jedan vjerovnik nije uskratio pristanak na plan ispunjenja obveze smatra se da je plan prihva</w:t>
      </w:r>
      <w:r>
        <w:rPr>
          <w:rFonts w:cs="Times New Roman" w:hAnsi="Times New Roman" w:ascii="Times New Roman"/>
          <w:sz w:val="24"/>
          <w:szCs w:val="24"/>
        </w:rPr>
        <w:t>ćen.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 xml:space="preserve">9. Ako plan ispunjenja obveze bude prihvaćen prijedlog za otvaranje postupka stečaja </w:t>
      </w:r>
      <w:r>
        <w:rPr>
          <w:rFonts w:cs="Times New Roman" w:hAnsi="Times New Roman" w:ascii="Times New Roman"/>
          <w:sz w:val="24"/>
          <w:szCs w:val="24"/>
        </w:rPr>
        <w:t>potrošača  smatra se povučenim.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  <w:t>10. Ako plan ispunjenja obveza ne bude prihvaćen ,sud će otvoriti postupak stečaja potrošača u skladu s odredbama Zakona o stečaju</w:t>
      </w:r>
      <w:r>
        <w:rPr>
          <w:rFonts w:cs="Times New Roman" w:hAnsi="Times New Roman" w:ascii="Times New Roman"/>
          <w:sz w:val="24"/>
          <w:szCs w:val="24"/>
        </w:rPr>
        <w:t xml:space="preserve"> potrošača.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U R</w:t>
      </w:r>
      <w:r>
        <w:rPr>
          <w:rFonts w:cs="Times New Roman" w:hAnsi="Times New Roman" w:ascii="Times New Roman"/>
          <w:sz w:val="24"/>
          <w:szCs w:val="24"/>
        </w:rPr>
        <w:t>ijeci, 10.listopada 2017.godine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S U D A C 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ab/>
      </w:r>
      <w:r w:rsidRPr="008E1E31">
        <w:rPr>
          <w:rFonts w:cs="Times New Roman" w:hAnsi="Times New Roman" w:ascii="Times New Roman"/>
          <w:sz w:val="24"/>
          <w:szCs w:val="24"/>
        </w:rPr>
        <w:tab/>
      </w:r>
      <w:r w:rsidRPr="008E1E31">
        <w:rPr>
          <w:rFonts w:cs="Times New Roman" w:hAnsi="Times New Roman" w:ascii="Times New Roman"/>
          <w:sz w:val="24"/>
          <w:szCs w:val="24"/>
        </w:rPr>
        <w:tab/>
        <w:t xml:space="preserve">                                   Nela Radičević v.r.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Svim sudionicima putem mrežne stranice e-oglasne ploče suda zajedno s popisom imovine i obveza  i plana ispunjena obveza ( čl. 48.st.1 .ZSP-a)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Smatra se da je dostava pismena obavljena istekom osmog dana od dana objave na mrežnoj stranici  e-oglasne ploče suda ( čl.25.st.2. ZSP-a)</w:t>
      </w: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</w:p>
    <w:p w:rsidRDefault="008E1E31" w:rsidP="008E1E31" w:rsidR="008E1E31" w:rsidRPr="008E1E31">
      <w:pPr>
        <w:rPr>
          <w:rFonts w:cs="Times New Roman" w:hAnsi="Times New Roman" w:ascii="Times New Roman"/>
          <w:sz w:val="24"/>
          <w:szCs w:val="24"/>
        </w:rPr>
      </w:pPr>
      <w:r w:rsidRPr="008E1E31">
        <w:rPr>
          <w:rFonts w:cs="Times New Roman" w:hAnsi="Times New Roman" w:ascii="Times New Roman"/>
          <w:sz w:val="24"/>
          <w:szCs w:val="24"/>
        </w:rPr>
        <w:t>-potrošaču putem pošte</w:t>
      </w:r>
    </w:p>
    <w:p w:rsidRDefault="00ED4D63" w:rsidR="00ED4D63" w:rsidRPr="008E1E31">
      <w:pPr>
        <w:rPr>
          <w:rFonts w:cs="Times New Roman" w:hAnsi="Times New Roman" w:ascii="Times New Roman"/>
          <w:sz w:val="24"/>
          <w:szCs w:val="24"/>
        </w:rPr>
      </w:pPr>
    </w:p>
    <w:sectPr w:rsidR="00ED4D63" w:rsidRPr="008E1E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366"/>
    <w:rsid w:val="00010389"/>
    <w:rsid w:val="00352366"/>
    <w:rsid w:val="008C1DBC"/>
    <w:rsid w:val="008E1E31"/>
    <w:rsid w:val="00BB08FC"/>
    <w:rsid w:val="00BD2156"/>
    <w:rsid w:val="00ED4D63"/>
    <w:rsid w:val="00FA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1E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E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08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0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8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1E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E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08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0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8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427</properties:Words>
  <properties:Characters>2239</properties:Characters>
  <properties:Lines>80</properties:Lines>
  <properties:Paragraphs>34</properties:Paragraphs>
  <properties:TotalTime>2</properties:TotalTime>
  <properties:ScaleCrop>false</properties:ScaleCrop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2017-10-24T13:16:00Z</dcterms:created>
  <dc:creator>Mirjana Dujmović</dc:creator>
  <dc:description/>
  <cp:keywords/>
  <cp:lastModifiedBy>Mirjana Dujmović</cp:lastModifiedBy>
  <dcterms:modified xmlns:xsi="http://www.w3.org/2001/XMLSchema-instance" xsi:type="dcterms:W3CDTF">2017-10-24T13:19:00Z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Maja Kosanović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