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1639" w14:paraId="e651639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E42BE5">
        <w:rPr>
          <w:szCs w:val="24"/>
          <w:lang w:val="hr-HR"/>
        </w:rPr>
        <w:t>761</w:t>
      </w:r>
      <w:r>
        <w:rPr>
          <w:szCs w:val="24"/>
          <w:lang w:val="hr-HR"/>
        </w:rPr>
        <w:t>/2016-</w:t>
      </w:r>
      <w:r w:rsidR="00D318D1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dužnikom </w:t>
      </w:r>
      <w:r w:rsidR="00772042">
        <w:rPr>
          <w:lang w:val="hr-HR"/>
        </w:rPr>
        <w:t xml:space="preserve">KULTURA DIZAJNA društvo s ograničenom odgovornošću za trgovinu i usluge, Samobor, Obrtnička 17, </w:t>
      </w:r>
      <w:r w:rsidR="00772042" w:rsidRPr="000664E3">
        <w:rPr>
          <w:lang w:val="hr-HR"/>
        </w:rPr>
        <w:t>MB</w:t>
      </w:r>
      <w:r w:rsidR="00772042">
        <w:rPr>
          <w:lang w:val="hr-HR"/>
        </w:rPr>
        <w:t>S: 080232309, OIB: 50185109716</w:t>
      </w:r>
      <w:r>
        <w:rPr>
          <w:lang w:val="hr-HR"/>
        </w:rPr>
        <w:t xml:space="preserve">, dana </w:t>
      </w:r>
      <w:r w:rsidR="00954E36">
        <w:rPr>
          <w:lang w:val="hr-HR"/>
        </w:rPr>
        <w:t>10</w:t>
      </w:r>
      <w:r>
        <w:rPr>
          <w:lang w:val="hr-HR"/>
        </w:rPr>
        <w:t xml:space="preserve">. kolovoza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772042">
        <w:rPr>
          <w:lang w:val="hr-HR"/>
        </w:rPr>
        <w:t xml:space="preserve">KULTURA DIZAJNA društvo s ograničenom odgovornošću za trgovinu i usluge, Samobor, Obrtnička 17, </w:t>
      </w:r>
      <w:r w:rsidR="00772042" w:rsidRPr="000664E3">
        <w:rPr>
          <w:lang w:val="hr-HR"/>
        </w:rPr>
        <w:t>MB</w:t>
      </w:r>
      <w:r w:rsidR="00772042">
        <w:rPr>
          <w:lang w:val="hr-HR"/>
        </w:rPr>
        <w:t>S: 080232309, OIB: 50185109716</w:t>
      </w:r>
      <w:r>
        <w:rPr>
          <w:lang w:val="hr-HR"/>
        </w:rPr>
        <w:t>.</w:t>
      </w:r>
    </w:p>
    <w:p w:rsidRDefault="00865844" w:rsidP="00865844" w:rsidR="00865844" w:rsidRPr="00E42BE5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 w:rsidRPr="00E42BE5">
        <w:rPr>
          <w:szCs w:val="24"/>
          <w:lang w:val="hr-HR"/>
        </w:rPr>
        <w:t>II. Za stečajnog upravitelja imenuje se</w:t>
      </w:r>
      <w:r>
        <w:rPr>
          <w:szCs w:val="24"/>
          <w:lang w:val="hr-HR"/>
        </w:rPr>
        <w:t xml:space="preserve"> </w:t>
      </w:r>
      <w:r w:rsidR="00772042">
        <w:rPr>
          <w:szCs w:val="24"/>
          <w:lang w:val="hr-HR"/>
        </w:rPr>
        <w:t>MARIJAN DRLJANOVČAN, Miholjanec, Antuna Mihanovića 131, OIB: 49708160625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772042">
        <w:rPr>
          <w:lang w:val="hr-HR"/>
        </w:rPr>
        <w:t xml:space="preserve">KULTURA DIZAJNA društvo s ograničenom odgovornošću za trgovinu i usluge, Samobor, Obrtnička 17, </w:t>
      </w:r>
      <w:r w:rsidR="00772042" w:rsidRPr="000664E3">
        <w:rPr>
          <w:lang w:val="hr-HR"/>
        </w:rPr>
        <w:t>MB</w:t>
      </w:r>
      <w:r w:rsidR="00772042">
        <w:rPr>
          <w:lang w:val="hr-HR"/>
        </w:rPr>
        <w:t>S: 080232309, OIB: 50185109716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954E36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2016. godine u </w:t>
      </w:r>
      <w:r w:rsidR="00954E36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9151FE">
        <w:rPr>
          <w:szCs w:val="24"/>
          <w:lang w:val="hr-HR"/>
        </w:rPr>
        <w:t>7</w:t>
      </w:r>
      <w:r w:rsidR="00E42BE5">
        <w:rPr>
          <w:szCs w:val="24"/>
          <w:lang w:val="hr-HR"/>
        </w:rPr>
        <w:t>61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F55A78">
        <w:rPr>
          <w:szCs w:val="24"/>
          <w:lang w:val="hr-HR"/>
        </w:rPr>
        <w:t>06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954E36">
        <w:rPr>
          <w:szCs w:val="24"/>
          <w:lang w:val="hr-HR"/>
        </w:rPr>
        <w:t>10</w:t>
      </w:r>
      <w:r>
        <w:rPr>
          <w:szCs w:val="24"/>
          <w:lang w:val="hr-HR"/>
        </w:rPr>
        <w:t>. kolovoza  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rPr>
          <w:szCs w:val="24"/>
          <w:lang w:val="hr-HR"/>
        </w:rPr>
      </w:pPr>
    </w:p>
    <w:p w:rsidRDefault="00C954F0" w:rsidP="00C954F0" w:rsidR="00C954F0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C954F0" w:rsidP="00C954F0" w:rsidR="00C954F0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C954F0" w:rsidP="00C954F0" w:rsidR="00C954F0">
      <w:pPr>
        <w:ind w:firstLine="4111"/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954E36">
        <w:rPr>
          <w:szCs w:val="24"/>
          <w:lang w:val="hr-HR"/>
        </w:rPr>
        <w:t>10</w:t>
      </w:r>
      <w:r>
        <w:rPr>
          <w:szCs w:val="24"/>
          <w:lang w:val="hr-HR"/>
        </w:rPr>
        <w:t>.08.2016.g.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43F0F"/>
    <w:rsid w:val="00056939"/>
    <w:rsid w:val="00056F5E"/>
    <w:rsid w:val="00061E59"/>
    <w:rsid w:val="00065FF9"/>
    <w:rsid w:val="00076D20"/>
    <w:rsid w:val="0008064A"/>
    <w:rsid w:val="000E2A3D"/>
    <w:rsid w:val="000E4C4F"/>
    <w:rsid w:val="000E5844"/>
    <w:rsid w:val="000F6567"/>
    <w:rsid w:val="000F7662"/>
    <w:rsid w:val="001277DF"/>
    <w:rsid w:val="00174F97"/>
    <w:rsid w:val="001853BA"/>
    <w:rsid w:val="001C11A2"/>
    <w:rsid w:val="001F5FA1"/>
    <w:rsid w:val="00221BE3"/>
    <w:rsid w:val="002240B7"/>
    <w:rsid w:val="002259B9"/>
    <w:rsid w:val="002527D0"/>
    <w:rsid w:val="00281774"/>
    <w:rsid w:val="00315336"/>
    <w:rsid w:val="00327C2F"/>
    <w:rsid w:val="003323CC"/>
    <w:rsid w:val="00373185"/>
    <w:rsid w:val="00390624"/>
    <w:rsid w:val="00395CFC"/>
    <w:rsid w:val="003C095D"/>
    <w:rsid w:val="003D79F5"/>
    <w:rsid w:val="003E6298"/>
    <w:rsid w:val="00400AFB"/>
    <w:rsid w:val="00431599"/>
    <w:rsid w:val="0045032A"/>
    <w:rsid w:val="0045634D"/>
    <w:rsid w:val="004655AD"/>
    <w:rsid w:val="0047162A"/>
    <w:rsid w:val="004755E8"/>
    <w:rsid w:val="004B4BC0"/>
    <w:rsid w:val="004F1638"/>
    <w:rsid w:val="004F39E3"/>
    <w:rsid w:val="00552523"/>
    <w:rsid w:val="005526B8"/>
    <w:rsid w:val="00597456"/>
    <w:rsid w:val="005F02F1"/>
    <w:rsid w:val="00606200"/>
    <w:rsid w:val="00617799"/>
    <w:rsid w:val="006257D4"/>
    <w:rsid w:val="00681190"/>
    <w:rsid w:val="006815A7"/>
    <w:rsid w:val="00686288"/>
    <w:rsid w:val="006A4860"/>
    <w:rsid w:val="006C4FE4"/>
    <w:rsid w:val="006D02A9"/>
    <w:rsid w:val="006E51DC"/>
    <w:rsid w:val="006F510B"/>
    <w:rsid w:val="006F6AA7"/>
    <w:rsid w:val="00703FBC"/>
    <w:rsid w:val="007064A2"/>
    <w:rsid w:val="00752C85"/>
    <w:rsid w:val="00760A56"/>
    <w:rsid w:val="00772042"/>
    <w:rsid w:val="0078090C"/>
    <w:rsid w:val="007C3F0A"/>
    <w:rsid w:val="007C5F7E"/>
    <w:rsid w:val="007E1D1C"/>
    <w:rsid w:val="008037B3"/>
    <w:rsid w:val="00810A6B"/>
    <w:rsid w:val="00852587"/>
    <w:rsid w:val="00865844"/>
    <w:rsid w:val="0088713A"/>
    <w:rsid w:val="00887739"/>
    <w:rsid w:val="00897F41"/>
    <w:rsid w:val="008D11EB"/>
    <w:rsid w:val="008E1710"/>
    <w:rsid w:val="009151FE"/>
    <w:rsid w:val="00926723"/>
    <w:rsid w:val="009409AE"/>
    <w:rsid w:val="00954E36"/>
    <w:rsid w:val="00965400"/>
    <w:rsid w:val="00973645"/>
    <w:rsid w:val="00990B24"/>
    <w:rsid w:val="009953FF"/>
    <w:rsid w:val="009A412E"/>
    <w:rsid w:val="009B2393"/>
    <w:rsid w:val="009B6D5B"/>
    <w:rsid w:val="00A26502"/>
    <w:rsid w:val="00A34F9E"/>
    <w:rsid w:val="00A35E9B"/>
    <w:rsid w:val="00A428C4"/>
    <w:rsid w:val="00A71FB6"/>
    <w:rsid w:val="00B07175"/>
    <w:rsid w:val="00B52E0C"/>
    <w:rsid w:val="00B6564A"/>
    <w:rsid w:val="00B75808"/>
    <w:rsid w:val="00B773EF"/>
    <w:rsid w:val="00B970D3"/>
    <w:rsid w:val="00BA6036"/>
    <w:rsid w:val="00BC2F4F"/>
    <w:rsid w:val="00BD0820"/>
    <w:rsid w:val="00BE2DEA"/>
    <w:rsid w:val="00BE6817"/>
    <w:rsid w:val="00C512C2"/>
    <w:rsid w:val="00C571FF"/>
    <w:rsid w:val="00C91888"/>
    <w:rsid w:val="00C954F0"/>
    <w:rsid w:val="00C96925"/>
    <w:rsid w:val="00CA10EC"/>
    <w:rsid w:val="00CC335E"/>
    <w:rsid w:val="00CD3DEE"/>
    <w:rsid w:val="00CD5BC8"/>
    <w:rsid w:val="00CE67F4"/>
    <w:rsid w:val="00D11EFC"/>
    <w:rsid w:val="00D318D1"/>
    <w:rsid w:val="00D45DC5"/>
    <w:rsid w:val="00D81EE5"/>
    <w:rsid w:val="00DC0507"/>
    <w:rsid w:val="00DD2D39"/>
    <w:rsid w:val="00DF3D10"/>
    <w:rsid w:val="00DF4F25"/>
    <w:rsid w:val="00E00414"/>
    <w:rsid w:val="00E012A4"/>
    <w:rsid w:val="00E33502"/>
    <w:rsid w:val="00E42BE5"/>
    <w:rsid w:val="00E5731B"/>
    <w:rsid w:val="00E57DF1"/>
    <w:rsid w:val="00E823BA"/>
    <w:rsid w:val="00E832D5"/>
    <w:rsid w:val="00E93CF8"/>
    <w:rsid w:val="00EA1C32"/>
    <w:rsid w:val="00EC2F04"/>
    <w:rsid w:val="00ED353F"/>
    <w:rsid w:val="00EE5336"/>
    <w:rsid w:val="00F104F7"/>
    <w:rsid w:val="00F313EB"/>
    <w:rsid w:val="00F31778"/>
    <w:rsid w:val="00F53BB8"/>
    <w:rsid w:val="00F55522"/>
    <w:rsid w:val="00F55A78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E2A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A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A3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A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A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E2A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A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A3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A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A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St-773/2016</izvorni_sadrzaj>
    <derivirana_varijabla naziv="DomainObject.Predmet.OznakaBroj_1">St-773/2016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KULTURA DIZAJNA d.o.o. zastupanog po punomoćniku Petra Somek; Ernst Fanzott</izvorni_sadrzaj>
    <derivirana_varijabla naziv="DomainObject.Predmet.ProtustrankaFormated_1">  KULTURA DIZAJNA d.o.o. zastupanog po punomoćniku Petra Somek; Ernst Fanzott</derivirana_varijabla>
  </DomainObject.Predmet.ProtustrankaFormated>
  <DomainObject.Predmet.ProtustrankaFormatedOIB>
    <izvorni_sadrzaj>  KULTURA DIZAJNA d.o.o., OIB 50185109716 zastupanog po punomoćniku Petra Somek; Ernst Fanzott</izvorni_sadrzaj>
    <derivirana_varijabla naziv="DomainObject.Predmet.ProtustrankaFormatedOIB_1">  KULTURA DIZAJNA d.o.o., OIB 50185109716 zastupanog po punomoćniku Petra Somek; Ernst Fanzott</derivirana_varijabla>
  </DomainObject.Predmet.ProtustrankaFormatedOIB>
  <DomainObject.Predmet.ProtustrankaFormatedWithAdress>
    <izvorni_sadrzaj> KULTURA DIZAJNA d.o.o., Obrtnička 17, 10430 Samobor zastupanog po punomoćniku Petra Somek; Ernst Fanzott</izvorni_sadrzaj>
    <derivirana_varijabla naziv="DomainObject.Predmet.ProtustrankaFormatedWithAdress_1"> KULTURA DIZAJNA d.o.o., Obrtnička 17, 10430 Samobor zastupanog po punomoćniku Petra Somek; Ernst Fanzott</derivirana_varijabla>
  </DomainObject.Predmet.ProtustrankaFormatedWithAdress>
  <DomainObject.Predmet.ProtustrankaFormatedWithAdressOIB>
    <izvorni_sadrzaj> KULTURA DIZAJNA d.o.o., OIB 50185109716, Obrtnička 17, 10430 Samobor zastupanog po punomoćniku Petra Somek; Ernst Fanzott</izvorni_sadrzaj>
    <derivirana_varijabla naziv="DomainObject.Predmet.ProtustrankaFormatedWithAdressOIB_1"> KULTURA DIZAJNA d.o.o., OIB 50185109716, Obrtnička 17, 10430 Samobor zastupanog po punomoćniku Petra Somek; Ernst Fanzott</derivirana_varijabla>
  </DomainObject.Predmet.ProtustrankaFormatedWithAdressOIB>
  <DomainObject.Predmet.ProtustrankaWithAdress>
    <izvorni_sadrzaj>KULTURA DIZAJNA d.o.o. Obrtnička 17, 10430 Samobor</izvorni_sadrzaj>
    <derivirana_varijabla naziv="DomainObject.Predmet.ProtustrankaWithAdress_1">KULTURA DIZAJNA d.o.o. Obrtnička 17, 10430 Samobor</derivirana_varijabla>
  </DomainObject.Predmet.ProtustrankaWithAdress>
  <DomainObject.Predmet.ProtustrankaWithAdressOIB>
    <izvorni_sadrzaj>KULTURA DIZAJNA d.o.o., OIB 50185109716, Obrtnička 17, 10430 Samobor</izvorni_sadrzaj>
    <derivirana_varijabla naziv="DomainObject.Predmet.ProtustrankaWithAdressOIB_1">KULTURA DIZAJNA d.o.o., OIB 50185109716, Obrtnička 17, 10430 Samobor</derivirana_varijabla>
  </DomainObject.Predmet.ProtustrankaWithAdressOIB>
  <DomainObject.Predmet.ProtustrankaNazivFormated>
    <izvorni_sadrzaj>KULTURA DIZAJNA d.o.o.</izvorni_sadrzaj>
    <derivirana_varijabla naziv="DomainObject.Predmet.ProtustrankaNazivFormated_1">KULTURA DIZAJNA d.o.o.</derivirana_varijabla>
  </DomainObject.Predmet.ProtustrankaNazivFormated>
  <DomainObject.Predmet.ProtustrankaNazivFormatedOIB>
    <izvorni_sadrzaj>KULTURA DIZAJNA d.o.o., OIB 50185109716</izvorni_sadrzaj>
    <derivirana_varijabla naziv="DomainObject.Predmet.ProtustrankaNazivFormatedOIB_1">KULTURA DIZAJNA d.o.o., OIB 50185109716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KULTURA DIZAJNA d.o.o. zastupanog po punomoćniku Petra Somek; Ernst Fanzott</item>
    </izvorni_sadrzaj>
    <derivirana_varijabla naziv="DomainObject.Predmet.ProtuStrankaListFormated_1">
      <item>KULTURA DIZAJNA d.o.o. zastupanog po punomoćniku Petra Somek; Ernst Fanzott</item>
    </derivirana_varijabla>
  </DomainObject.Predmet.ProtuStrankaListFormated>
  <DomainObject.Predmet.ProtuStrankaListFormatedOIB>
    <izvorni_sadrzaj>
      <item>KULTURA DIZAJNA d.o.o., OIB 50185109716 zastupanog po punomoćniku Petra Somek; Ernst Fanzott</item>
    </izvorni_sadrzaj>
    <derivirana_varijabla naziv="DomainObject.Predmet.ProtuStrankaListFormatedOIB_1">
      <item>KULTURA DIZAJNA d.o.o., OIB 50185109716 zastupanog po punomoćniku Petra Somek; Ernst Fanzott</item>
    </derivirana_varijabla>
  </DomainObject.Predmet.ProtuStrankaListFormatedOIB>
  <DomainObject.Predmet.ProtuStrankaListFormatedWithAdress>
    <izvorni_sadrzaj>
      <item>KULTURA DIZAJNA d.o.o., Obrtnička 17, 10430 Samobor zastupanog po punomoćniku Petra Somek; Ernst Fanzott</item>
    </izvorni_sadrzaj>
    <derivirana_varijabla naziv="DomainObject.Predmet.ProtuStrankaListFormatedWithAdress_1">
      <item>KULTURA DIZAJNA d.o.o., Obrtnička 17, 10430 Samobor zastupanog po punomoćniku Petra Somek; Ernst Fanzott</item>
    </derivirana_varijabla>
  </DomainObject.Predmet.ProtuStrankaListFormatedWithAdress>
  <DomainObject.Predmet.ProtuStrankaListFormatedWithAdressOIB>
    <izvorni_sadrzaj>
      <item>KULTURA DIZAJNA d.o.o., OIB 50185109716, Obrtnička 17, 10430 Samobor zastupanog po punomoćniku Petra Somek; Ernst Fanzott</item>
    </izvorni_sadrzaj>
    <derivirana_varijabla naziv="DomainObject.Predmet.ProtuStrankaListFormatedWithAdressOIB_1">
      <item>KULTURA DIZAJNA d.o.o., OIB 50185109716, Obrtnička 17, 10430 Samobor zastupanog po punomoćniku Petra Somek; Ernst Fanzott</item>
    </derivirana_varijabla>
  </DomainObject.Predmet.ProtuStrankaListFormatedWithAdressOIB>
  <DomainObject.Predmet.ProtuStrankaListNazivFormated>
    <izvorni_sadrzaj>
      <item>KULTURA DIZAJNA d.o.o.</item>
    </izvorni_sadrzaj>
    <derivirana_varijabla naziv="DomainObject.Predmet.ProtuStrankaListNazivFormated_1">
      <item>KULTURA DIZAJNA d.o.o.</item>
    </derivirana_varijabla>
  </DomainObject.Predmet.ProtuStrankaListNazivFormated>
  <DomainObject.Predmet.ProtuStrankaListNazivFormatedOIB>
    <izvorni_sadrzaj>
      <item>KULTURA DIZAJNA d.o.o., OIB 50185109716</item>
    </izvorni_sadrzaj>
    <derivirana_varijabla naziv="DomainObject.Predmet.ProtuStrankaListNazivFormatedOIB_1">
      <item>KULTURA DIZAJNA d.o.o., OIB 50185109716</item>
    </derivirana_varijabla>
  </DomainObject.Predmet.ProtuStrankaListNazivFormatedOIB>
  <DomainObject.Predmet.OstaliListFormated>
    <izvorni_sadrzaj>
      <item>Petra Somek punomoćnik sudionika u postupku KULTURA DIZAJNA d.o.o.</item>
      <item>Ernst Fanzott punomoćnik sudionika u postupku KULTURA DIZAJNA d.o.o.</item>
    </izvorni_sadrzaj>
    <derivirana_varijabla naziv="DomainObject.Predmet.OstaliListFormated_1">
      <item>Petra Somek punomoćnik sudionika u postupku KULTURA DIZAJNA d.o.o.</item>
      <item>Ernst Fanzott punomoćnik sudionika u postupku KULTURA DIZAJNA d.o.o.</item>
    </derivirana_varijabla>
  </DomainObject.Predmet.OstaliListFormated>
  <DomainObject.Predmet.OstaliListFormatedOIB>
    <izvorni_sadrzaj>
      <item>Petra Somek, OIB 93687324069 punomoćnik sudionika u postupku KULTURA DIZAJNA d.o.o.</item>
      <item>Ernst Fanzott punomoćnik sudionika u postupku KULTURA DIZAJNA d.o.o.</item>
    </izvorni_sadrzaj>
    <derivirana_varijabla naziv="DomainObject.Predmet.OstaliListFormatedOIB_1">
      <item>Petra Somek, OIB 93687324069 punomoćnik sudionika u postupku KULTURA DIZAJNA d.o.o.</item>
      <item>Ernst Fanzott punomoćnik sudionika u postupku KULTURA DIZAJNA d.o.o.</item>
    </derivirana_varijabla>
  </DomainObject.Predmet.OstaliListFormatedOIB>
  <DomainObject.Predmet.OstaliListFormatedWithAdress>
    <izvorni_sadrzaj>
      <item>Petra Somek, Obrtnička 17, 10430 Samobor punomoćnik sudionika u postupku KULTURA DIZAJNA d.o.o.</item>
      <item>Ernst Fanzott, Feliks-Hahn-Strasse 25/1/2, 9073 Viktring punomoćnik sudionika u postupku KULTURA DIZAJNA d.o.o.</item>
    </izvorni_sadrzaj>
    <derivirana_varijabla naziv="DomainObject.Predmet.OstaliListFormatedWithAdress_1">
      <item>Petra Somek, Obrtnička 17, 10430 Samobor punomoćnik sudionika u postupku KULTURA DIZAJNA d.o.o.</item>
      <item>Ernst Fanzott, Feliks-Hahn-Strasse 25/1/2, 9073 Viktring punomoćnik sudionika u postupku KULTURA DIZAJNA d.o.o.</item>
    </derivirana_varijabla>
  </DomainObject.Predmet.OstaliListFormatedWithAdress>
  <DomainObject.Predmet.OstaliListFormatedWithAdressOIB>
    <izvorni_sadrzaj>
      <item>Petra Somek, OIB 93687324069, Obrtnička 17, 10430 Samobor punomoćnik sudionika u postupku KULTURA DIZAJNA d.o.o.</item>
      <item>Ernst Fanzott, Feliks-Hahn-Strasse 25/1/2, 9073 Viktring punomoćnik sudionika u postupku KULTURA DIZAJNA d.o.o.</item>
    </izvorni_sadrzaj>
    <derivirana_varijabla naziv="DomainObject.Predmet.OstaliListFormatedWithAdressOIB_1">
      <item>Petra Somek, OIB 93687324069, Obrtnička 17, 10430 Samobor punomoćnik sudionika u postupku KULTURA DIZAJNA d.o.o.</item>
      <item>Ernst Fanzott, Feliks-Hahn-Strasse 25/1/2, 9073 Viktring punomoćnik sudionika u postupku KULTURA DIZAJNA d.o.o.</item>
    </derivirana_varijabla>
  </DomainObject.Predmet.OstaliListFormatedWithAdressOIB>
  <DomainObject.Predmet.OstaliListNazivFormated>
    <izvorni_sadrzaj>
      <item>Petra Somek</item>
      <item>Ernst Fanzott</item>
    </izvorni_sadrzaj>
    <derivirana_varijabla naziv="DomainObject.Predmet.OstaliListNazivFormated_1">
      <item>Petra Somek</item>
      <item>Ernst Fanzott</item>
    </derivirana_varijabla>
  </DomainObject.Predmet.OstaliListNazivFormated>
  <DomainObject.Predmet.OstaliListNazivFormatedOIB>
    <izvorni_sadrzaj>
      <item>Petra Somek, OIB 93687324069</item>
      <item>Ernst Fanzott</item>
    </izvorni_sadrzaj>
    <derivirana_varijabla naziv="DomainObject.Predmet.OstaliListNazivFormatedOIB_1">
      <item>Petra Somek, OIB 93687324069</item>
      <item>Ernst Fanzott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KULTURA DIZAJNA d.o.o.</izvorni_sadrzaj>
    <derivirana_varijabla naziv="DomainObject.Predmet.ProtustrankaIDrugi_1">KULTURA DIZAJNA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KULTURA DIZAJNA d.o.o., OIB 50185109716, Obrtnička 17, 10430 Samobor</izvorni_sadrzaj>
    <derivirana_varijabla naziv="DomainObject.Predmet.ProtustrankaIDrugiAdressOIB_1">KULTURA DIZAJNA d.o.o., OIB 50185109716, Obrtnička 17,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KULTURA DIZAJNA d.o.o.</item>
      <item>FINA Regionalni centar Zagreb</item>
      <item>Petra Somek</item>
      <item>Ernst Fanzott</item>
    </izvorni_sadrzaj>
    <derivirana_varijabla naziv="DomainObject.Predmet.SudioniciListNaziv_1">
      <item>KULTURA DIZAJNA d.o.o.</item>
      <item>FINA Regionalni centar Zagreb</item>
      <item>Petra Somek</item>
      <item>Ernst Fanzott</item>
    </derivirana_varijabla>
  </DomainObject.Predmet.SudioniciListNaziv>
  <DomainObject.Predmet.SudioniciListAdressOIB>
    <izvorni_sadrzaj>
      <item>KULTURA DIZAJNA d.o.o., OIB 50185109716, Obrtnička 17,10430 Samobor</item>
      <item>FINA Regionalni centar Zagreb, OIB 85821130368, Trg svibanjskih žrtava 1995. 1,10000 Zagreb</item>
      <item>Petra Somek, OIB 93687324069, Obrtnička 17,10430 Samobor</item>
      <item>Ernst Fanzott, Feliks-Hahn-Strasse 25/1/2,9073 Viktring</item>
    </izvorni_sadrzaj>
    <derivirana_varijabla naziv="DomainObject.Predmet.SudioniciListAdressOIB_1">
      <item>KULTURA DIZAJNA d.o.o., OIB 50185109716, Obrtnička 17,10430 Samobor</item>
      <item>FINA Regionalni centar Zagreb, OIB 85821130368, Trg svibanjskih žrtava 1995. 1,10000 Zagreb</item>
      <item>Petra Somek, OIB 93687324069, Obrtnička 17,10430 Samobor</item>
      <item>Ernst Fanzott, Feliks-Hahn-Strasse 25/1/2,9073 Viktring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50185109716</item>
      <item>, OIB 85821130368</item>
      <item>, OIB 93687324069</item>
      <item>, OIB null</item>
    </izvorni_sadrzaj>
    <derivirana_varijabla naziv="DomainObject.Predmet.SudioniciListNazivOIB_1">
      <item>, OIB 50185109716</item>
      <item>, OIB 85821130368</item>
      <item>, OIB 93687324069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716</properties:Words>
  <properties:Characters>3856</properties:Characters>
  <properties:Lines>112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2016-08-10T10:39:00Z</dcterms:created>
  <dc:creator>Miroslav Lovreković</dc:creator>
  <cp:lastModifiedBy>Miroslav Lovreković</cp:lastModifiedBy>
  <cp:lastPrinted>2016-08-10T11:01:00Z</cp:lastPrinted>
  <dcterms:modified xmlns:xsi="http://www.w3.org/2001/XMLSchema-instance" xsi:type="dcterms:W3CDTF">2016-08-10T11:37:00Z</dcterms:modified>
  <cp:revision>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