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43f7" w14:paraId="4d743f7" w:rsidRDefault="00953E1B" w:rsidP="00CB2F04" w:rsidR="00953E1B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3162BF">
        <w:rPr>
          <w:bCs/>
        </w:rPr>
        <w:t>332/10-323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CB2F04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953E1B" w:rsidRPr="00953E1B">
        <w:t>KAMENSKO d.d.</w:t>
      </w:r>
      <w:r w:rsidR="003C202F" w:rsidRPr="007F6E65">
        <w:t xml:space="preserve">– u stečaju, Zagreb, </w:t>
      </w:r>
      <w:r w:rsidR="00953E1B">
        <w:t xml:space="preserve">Reljkovićeva 8, </w:t>
      </w:r>
      <w:r w:rsidR="003C202F" w:rsidRPr="007F6E65">
        <w:t>MBS:</w:t>
      </w:r>
      <w:r w:rsidR="00953E1B" w:rsidRPr="00953E1B">
        <w:t xml:space="preserve"> </w:t>
      </w:r>
      <w:r w:rsidR="00953E1B">
        <w:t xml:space="preserve">080104137 </w:t>
      </w:r>
      <w:r w:rsidR="003C202F" w:rsidRPr="007F6E65">
        <w:t xml:space="preserve"> OIB:</w:t>
      </w:r>
      <w:r w:rsidR="00953E1B" w:rsidRPr="00953E1B">
        <w:t xml:space="preserve"> </w:t>
      </w:r>
      <w:r w:rsidR="00953E1B">
        <w:t xml:space="preserve">37768168177 </w:t>
      </w:r>
      <w:r w:rsidRPr="00CB2F04">
        <w:t>d</w:t>
      </w:r>
      <w:r w:rsidR="000335CE">
        <w:t xml:space="preserve">ana </w:t>
      </w:r>
      <w:r w:rsidR="00953E1B">
        <w:t>11. ožujka 2016.</w:t>
      </w:r>
      <w:r w:rsidR="000335CE">
        <w:t xml:space="preserve">  godine </w:t>
      </w:r>
    </w:p>
    <w:p w:rsidRDefault="003C202F" w:rsidP="00CB2F04" w:rsidR="003C202F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CB2F04" w:rsidR="00CB2F04" w:rsidRPr="00CB2F04">
      <w:r w:rsidRPr="00CB2F04">
        <w:tab/>
      </w: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953E1B" w:rsidRPr="0054426C">
        <w:t>ANNI AUREI d.o.o.</w:t>
      </w:r>
      <w:r w:rsidR="00953E1B">
        <w:t xml:space="preserve"> Križevci, Kralja Tomislava 45  MBS: </w:t>
      </w:r>
      <w:r w:rsidR="00953E1B" w:rsidRPr="0054426C">
        <w:t>070138981</w:t>
      </w:r>
      <w:r w:rsidR="00953E1B">
        <w:t xml:space="preserve"> OIB: </w:t>
      </w:r>
      <w:r w:rsidR="00953E1B" w:rsidRPr="0054426C">
        <w:t>28487572886</w:t>
      </w:r>
      <w:r w:rsidR="00953E1B">
        <w:t xml:space="preserve"> </w:t>
      </w:r>
      <w:r w:rsidRPr="00CB2F04">
        <w:t xml:space="preserve">dosuđuju se nekretnine vlasništvo stečajnog dužnika </w:t>
      </w:r>
      <w:r w:rsidR="00CE3988">
        <w:rPr>
          <w:bCs/>
        </w:rPr>
        <w:t xml:space="preserve">z.k.č. 77/10 upisane u </w:t>
      </w:r>
      <w:r w:rsidR="00CE3988" w:rsidRPr="00C159CE">
        <w:rPr>
          <w:bCs/>
        </w:rPr>
        <w:t>zk.ul. 8614</w:t>
      </w:r>
      <w:r w:rsidR="00CE3988">
        <w:rPr>
          <w:bCs/>
        </w:rPr>
        <w:t xml:space="preserve"> </w:t>
      </w:r>
      <w:r w:rsidR="00CE3988" w:rsidRPr="00C159CE">
        <w:rPr>
          <w:bCs/>
        </w:rPr>
        <w:t>k.o. Stenjevec</w:t>
      </w:r>
      <w:r w:rsidR="00CE3988">
        <w:rPr>
          <w:bCs/>
        </w:rPr>
        <w:t xml:space="preserve"> što u naravi čini:</w:t>
      </w:r>
    </w:p>
    <w:p w:rsidRDefault="003C0C7F" w:rsidP="003C0C7F" w:rsidR="003C0C7F" w:rsidRPr="00561253">
      <w:pPr>
        <w:ind w:firstLine="708"/>
        <w:jc w:val="both"/>
      </w:pPr>
      <w:r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3C0C7F" w:rsidP="003C0C7F" w:rsidR="002F453B" w:rsidRPr="000E21B6">
      <w:pPr>
        <w:jc w:val="both"/>
      </w:pPr>
      <w:r>
        <w:tab/>
        <w:t xml:space="preserve">B) </w:t>
      </w:r>
      <w:r>
        <w:tab/>
        <w:t>¾ nekretnine upisane u zk.ul. 6325, kčbr. 5218/1 k.o. Grad Zagreb, ukupne površine 514 m2 ili 142,9 čhv, opisana kao: kuća u Reljkovićevoj ul. 10 i dvorište</w:t>
      </w:r>
    </w:p>
    <w:p w:rsidRDefault="00CB2F04" w:rsidP="002F453B" w:rsidR="00CB2F04" w:rsidRPr="00CB2F04">
      <w:pPr>
        <w:ind w:firstLine="708"/>
      </w:pPr>
      <w:r w:rsidRPr="002F453B">
        <w:rPr>
          <w:bCs/>
        </w:rPr>
        <w:t>II</w:t>
      </w:r>
      <w:r w:rsidRPr="002F453B">
        <w:rPr>
          <w:bCs/>
        </w:rPr>
        <w:tab/>
      </w:r>
      <w:r w:rsidRPr="00CB2F04">
        <w:t xml:space="preserve">Kupac </w:t>
      </w:r>
      <w:r w:rsidR="003C0C7F" w:rsidRPr="0054426C">
        <w:t>ANNI AUREI d.o.o.</w:t>
      </w:r>
      <w:r w:rsidR="003C0C7F">
        <w:t xml:space="preserve"> Križevci, Kralja Tomislava 45  MBS: </w:t>
      </w:r>
      <w:r w:rsidR="003C0C7F" w:rsidRPr="0054426C">
        <w:t>070138981</w:t>
      </w:r>
      <w:r w:rsidR="003C0C7F">
        <w:t xml:space="preserve"> OIB: </w:t>
      </w:r>
      <w:r w:rsidR="003C0C7F" w:rsidRPr="0054426C">
        <w:t>28487572886</w:t>
      </w:r>
      <w:r w:rsidR="003C0C7F">
        <w:t xml:space="preserve"> </w:t>
      </w:r>
      <w:r w:rsidR="00976524">
        <w:t>dužan</w:t>
      </w:r>
      <w:r w:rsidRPr="00CB2F04">
        <w:t xml:space="preserve"> je u roku od 15 dana od pravomoćnosti rješenja o dosudi uplatiti razliku kupovnine </w:t>
      </w:r>
      <w:r w:rsidR="0064387E">
        <w:t>za nekretninu pod I</w:t>
      </w:r>
      <w:r w:rsidR="006E23BC">
        <w:t xml:space="preserve"> A) i B)</w:t>
      </w:r>
      <w:r w:rsidR="002F453B">
        <w:t xml:space="preserve"> u iznosu od </w:t>
      </w:r>
      <w:r w:rsidR="003C0C7F">
        <w:rPr>
          <w:bCs/>
        </w:rPr>
        <w:t>21.600.000,00</w:t>
      </w:r>
      <w:r w:rsidR="00E94637" w:rsidRPr="009E4F48">
        <w:rPr>
          <w:rFonts w:cs="Arial" w:hAnsi="Arial" w:ascii="Arial"/>
          <w:b/>
          <w:bCs/>
          <w:sz w:val="18"/>
          <w:szCs w:val="18"/>
        </w:rPr>
        <w:t xml:space="preserve"> </w:t>
      </w:r>
      <w:r w:rsidR="002F453B" w:rsidRPr="002F453B">
        <w:rPr>
          <w:bCs/>
        </w:rPr>
        <w:t>kuna</w:t>
      </w:r>
      <w:r w:rsidR="002F453B">
        <w:rPr>
          <w:rFonts w:cs="Arial" w:hAnsi="Arial" w:ascii="Arial"/>
          <w:b/>
          <w:bCs/>
          <w:sz w:val="18"/>
          <w:szCs w:val="18"/>
        </w:rPr>
        <w:t xml:space="preserve"> </w:t>
      </w:r>
      <w:r w:rsidRPr="00CB2F04">
        <w:t>na žiro račun sudskog depozita Trgovačkog suda u Zagrebu kod Hrvatske poštanske banke d.d. Z</w:t>
      </w:r>
      <w:r w:rsidR="00235996">
        <w:t xml:space="preserve">agreb, broj IBAN: HR9223900011300000460 </w:t>
      </w:r>
      <w:r w:rsidRPr="00CB2F04">
        <w:t xml:space="preserve"> s pozivom na broj </w:t>
      </w:r>
      <w:r w:rsidRPr="002F453B">
        <w:rPr>
          <w:lang w:val="de-DE"/>
        </w:rPr>
        <w:t xml:space="preserve">05 – </w:t>
      </w:r>
      <w:r w:rsidR="003C0C7F">
        <w:rPr>
          <w:lang w:val="de-DE"/>
        </w:rPr>
        <w:t>332-10</w:t>
      </w:r>
      <w:r w:rsidR="00976524" w:rsidRPr="002F453B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3035B6" w:rsidR="003035B6" w:rsidRPr="00CB2F04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6A57D8" w:rsidP="003C0C7F" w:rsidR="00B82ECC" w:rsidRPr="00CB2F04">
      <w:pPr>
        <w:ind w:firstLine="708"/>
      </w:pPr>
      <w:r w:rsidRPr="00CB2F04">
        <w:tab/>
      </w:r>
      <w:r w:rsidR="005B7DC0">
        <w:t xml:space="preserve">Za nekretninu pod I A) </w:t>
      </w:r>
    </w:p>
    <w:p w:rsidRDefault="005B7DC0" w:rsidP="00C5765C" w:rsidR="00B82ECC">
      <w:pPr>
        <w:ind w:firstLine="708"/>
      </w:pPr>
      <w:r>
        <w:tab/>
        <w:t>- zabilježba prijenosa prava vlasništva na PARTNER BANKU d.d. Zagreb, Vončinina broj 2,  obavljene radi osiguranja plateža mjenice predane banci za iznos od 1.820.000,00 Eura pod brojem Z-31605/07</w:t>
      </w:r>
    </w:p>
    <w:p w:rsidRDefault="005B7DC0" w:rsidP="00C5765C" w:rsidR="005B7DC0">
      <w:pPr>
        <w:ind w:firstLine="708"/>
      </w:pPr>
      <w:r>
        <w:tab/>
        <w:t xml:space="preserve">- zabilježba rješenja Trgovačkog suda u Zagrebu posl. broj St- 332/10 od 09. svibnja 2011. godine o prodaji nekretnine pod brojem Z-25521/11 (Z-55676/13, Z-15078/14) </w:t>
      </w:r>
    </w:p>
    <w:p w:rsidRDefault="005B7DC0" w:rsidP="00C5765C" w:rsidR="005B7DC0">
      <w:pPr>
        <w:ind w:firstLine="708"/>
      </w:pPr>
      <w:r>
        <w:tab/>
        <w:t xml:space="preserve">- zabilježba spora na založno pravo pod broj Z-42074/10 upisano pod brojem Z-19295/11 </w:t>
      </w:r>
    </w:p>
    <w:p w:rsidRDefault="005B7DC0" w:rsidP="00C5765C" w:rsidR="005B7DC0">
      <w:pPr>
        <w:ind w:firstLine="708"/>
      </w:pPr>
      <w:r>
        <w:tab/>
        <w:t>- založno pravo za korist GRAVIS ATRIUM d.o.o. Donja Stubica, Dvorac Stubički Golubovec, Golubovečka 42 OIB: 01418997600 pod brojem Z-42075/10</w:t>
      </w:r>
    </w:p>
    <w:p w:rsidRDefault="005B7DC0" w:rsidP="00C5765C" w:rsidR="005B7DC0">
      <w:pPr>
        <w:ind w:firstLine="708"/>
      </w:pPr>
      <w:r>
        <w:tab/>
        <w:t>- zabilježba tužbe radi pobijanja pravnih radnji za korist GRAVIS ATRIUM d.o.o. Donja Stubica, Dvorac Stubički Golubovec, Golubovečka 42 OIB: 01418997600 pod brojem Z-19301/11</w:t>
      </w:r>
    </w:p>
    <w:p w:rsidRDefault="005B7DC0" w:rsidP="00C5765C" w:rsidR="005B7DC0">
      <w:pPr>
        <w:ind w:firstLine="708"/>
      </w:pPr>
      <w:r>
        <w:tab/>
        <w:t>- zabilježba spora pod brojem Z-19303/11</w:t>
      </w:r>
    </w:p>
    <w:p w:rsidRDefault="005B7DC0" w:rsidP="00C5765C" w:rsidR="005B7DC0">
      <w:pPr>
        <w:ind w:firstLine="708"/>
      </w:pPr>
      <w:r>
        <w:tab/>
        <w:t>- zabilježba spora pod brojem Z-19299/11</w:t>
      </w:r>
    </w:p>
    <w:p w:rsidRDefault="005B7DC0" w:rsidP="00C5765C" w:rsidR="005B7DC0">
      <w:pPr>
        <w:ind w:firstLine="708"/>
      </w:pPr>
      <w:r>
        <w:lastRenderedPageBreak/>
        <w:tab/>
        <w:t>- zabilježba spora pod brojem Z-19297/11</w:t>
      </w:r>
    </w:p>
    <w:p w:rsidRDefault="005B7DC0" w:rsidP="00C5765C" w:rsidR="005B7DC0">
      <w:pPr>
        <w:ind w:firstLine="708"/>
      </w:pPr>
    </w:p>
    <w:p w:rsidRDefault="005B7DC0" w:rsidP="00C5765C" w:rsidR="005B7DC0">
      <w:pPr>
        <w:ind w:firstLine="708"/>
      </w:pPr>
      <w:r>
        <w:tab/>
        <w:t xml:space="preserve">Za nekretninu pod I B): </w:t>
      </w:r>
    </w:p>
    <w:p w:rsidRDefault="005B7DC0" w:rsidP="005B7DC0" w:rsidR="005B7DC0">
      <w:pPr>
        <w:ind w:firstLine="708" w:left="708"/>
      </w:pPr>
      <w:r>
        <w:t xml:space="preserve">- zabilježba ovrhe pod brojem Z-7556/10 </w:t>
      </w:r>
    </w:p>
    <w:p w:rsidRDefault="005B7DC0" w:rsidP="005B7DC0" w:rsidR="005B7DC0">
      <w:pPr>
        <w:ind w:left="1416"/>
      </w:pPr>
      <w:r>
        <w:t>- zabilježba rješenja o otvaranju stečajnog postupka pod brojem Z-48820/10</w:t>
      </w:r>
    </w:p>
    <w:p w:rsidRDefault="005B7DC0" w:rsidP="005B7DC0" w:rsidR="005B7DC0" w:rsidRPr="00CB2F04">
      <w:pPr>
        <w:ind w:left="1416"/>
      </w:pPr>
      <w:r>
        <w:t>- zabilježba rješenja o prodaji nekretnine pod brojem Z-25521/11</w:t>
      </w:r>
    </w:p>
    <w:p w:rsidRDefault="00083C00" w:rsidP="00AB32F5" w:rsidR="00AB32F5">
      <w:pPr>
        <w:ind w:firstLine="708"/>
      </w:pPr>
      <w:r w:rsidRPr="00CB2F04">
        <w:t>V</w:t>
      </w:r>
      <w:r w:rsidR="007B16EB" w:rsidRPr="00CB2F04">
        <w:tab/>
      </w:r>
      <w:r w:rsidR="00AB32F5">
        <w:t>Nakon pravomoćnosti rješenja o dosudi te nakon što kupovnina bude položena</w:t>
      </w:r>
      <w:r w:rsidR="00EF1678">
        <w:t>,</w:t>
      </w:r>
      <w:r w:rsidR="00AB32F5">
        <w:t xml:space="preserve"> u zemljišnim knjigama prigodom upisa prava vlasništva kupca </w:t>
      </w:r>
      <w:r w:rsidR="003C0C7F" w:rsidRPr="0054426C">
        <w:t>ANNI AUREI d.o.o.</w:t>
      </w:r>
      <w:r w:rsidR="003C0C7F">
        <w:t xml:space="preserve"> Križevci, Kralja Tomislava 45  MBS: </w:t>
      </w:r>
      <w:r w:rsidR="003C0C7F" w:rsidRPr="0054426C">
        <w:t>070138981</w:t>
      </w:r>
      <w:r w:rsidR="003C0C7F">
        <w:t xml:space="preserve"> OIB: </w:t>
      </w:r>
      <w:r w:rsidR="003C0C7F" w:rsidRPr="0054426C">
        <w:t>28487572886</w:t>
      </w:r>
      <w:r w:rsidR="003C0C7F">
        <w:t xml:space="preserve"> </w:t>
      </w:r>
      <w:r w:rsidR="00AB32F5">
        <w:t>određuje se upisati i založno pravo na nekretninama iz točke I ovog rješenja radi osiguranja tražbine po osnovi</w:t>
      </w:r>
      <w:r w:rsidR="00EF1678">
        <w:t xml:space="preserve"> Ugovora o namjenskom kreditu </w:t>
      </w:r>
      <w:r w:rsidR="00AB32F5">
        <w:t xml:space="preserve">u skladu sa Sporazumom o </w:t>
      </w:r>
      <w:r w:rsidR="00EF1678">
        <w:t>osiguranju</w:t>
      </w:r>
      <w:r w:rsidR="00AB32F5">
        <w:t xml:space="preserve">. </w:t>
      </w:r>
    </w:p>
    <w:p w:rsidRDefault="00AB32F5" w:rsidP="00AC0A85" w:rsidR="00083C00" w:rsidRPr="00CB2F04">
      <w:pPr>
        <w:ind w:firstLine="708"/>
      </w:pPr>
      <w:r>
        <w:t>VI</w:t>
      </w:r>
      <w:r>
        <w:tab/>
      </w:r>
      <w:r w:rsidR="00083C00" w:rsidRPr="00CB2F04">
        <w:t>Nalaže se</w:t>
      </w:r>
      <w:r w:rsidR="0040058C" w:rsidRPr="00CB2F04">
        <w:t xml:space="preserve"> Zemljišno knjižnom odjelu Opći</w:t>
      </w:r>
      <w:r w:rsidR="00083C00" w:rsidRPr="00CB2F04">
        <w:t>nskog</w:t>
      </w:r>
      <w:r w:rsidR="006A38EE">
        <w:t xml:space="preserve"> građanskog</w:t>
      </w:r>
      <w:r w:rsidR="00083C00" w:rsidRPr="00CB2F04">
        <w:t xml:space="preserve"> suda u</w:t>
      </w:r>
      <w:r w:rsidR="00042C1C" w:rsidRPr="00CB2F04">
        <w:t xml:space="preserve"> </w:t>
      </w:r>
      <w:r w:rsidR="00976524">
        <w:t xml:space="preserve">Zagrebu </w:t>
      </w:r>
      <w:r w:rsidR="00CB2F04">
        <w:t xml:space="preserve"> –</w:t>
      </w:r>
      <w:r w:rsidR="00083C00" w:rsidRPr="00CB2F04">
        <w:t>izvršiti upis prava vlasništva te brisanje pra</w:t>
      </w:r>
      <w:r w:rsidR="0040058C" w:rsidRPr="00CB2F04">
        <w:t>va i tereta na temelju pravomoć</w:t>
      </w:r>
      <w:r w:rsidR="00045730">
        <w:t>nog</w:t>
      </w:r>
      <w:r w:rsidR="00083C00" w:rsidRPr="00CB2F04">
        <w:t xml:space="preserve"> rje</w:t>
      </w:r>
      <w:r w:rsidR="0040058C" w:rsidRPr="00CB2F04">
        <w:t>š</w:t>
      </w:r>
      <w:r w:rsidR="00083C00" w:rsidRPr="00CB2F04">
        <w:t>enja o dosudi</w:t>
      </w:r>
      <w:r w:rsidR="003A4375" w:rsidRPr="00CB2F04">
        <w:t xml:space="preserve"> za nekretninu pod </w:t>
      </w:r>
      <w:r w:rsidR="00CB2F04">
        <w:t>I</w:t>
      </w:r>
      <w:r w:rsidR="006E23BC">
        <w:t xml:space="preserve"> A) i B) </w:t>
      </w:r>
      <w:r w:rsidR="00CB2F04">
        <w:t xml:space="preserve"> </w:t>
      </w:r>
      <w:r w:rsidR="006E23BC">
        <w:t xml:space="preserve">te </w:t>
      </w:r>
      <w:r w:rsidR="00083C00" w:rsidRPr="00CB2F04">
        <w:t>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AB32F5">
        <w:t>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>pod točkom I</w:t>
      </w:r>
      <w:r w:rsidR="006E23BC">
        <w:t xml:space="preserve"> A) i B)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AB32F5">
        <w:t>I</w:t>
      </w:r>
      <w:r w:rsidR="007B16EB" w:rsidRPr="00CB2F04">
        <w:tab/>
      </w:r>
      <w:r w:rsidRPr="00CB2F04">
        <w:t xml:space="preserve">Ovo </w:t>
      </w:r>
      <w:r w:rsidR="00083C00" w:rsidRPr="00CB2F04">
        <w:t xml:space="preserve">će se rješenje oglasiti na </w:t>
      </w:r>
      <w:r w:rsidR="00AF5D24">
        <w:t>e-</w:t>
      </w:r>
      <w:r w:rsidR="00083C00" w:rsidRPr="00CB2F04">
        <w:t>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AB32F5" w:rsidP="00FD7BB7" w:rsidR="00083C00" w:rsidRPr="00CB2F04">
      <w:pPr>
        <w:ind w:firstLine="708"/>
      </w:pPr>
      <w:r>
        <w:t>IX</w:t>
      </w:r>
      <w:r w:rsidR="001C0E98" w:rsidRPr="00CB2F04">
        <w:tab/>
        <w:t xml:space="preserve"> </w:t>
      </w:r>
      <w:r w:rsidR="00083C00" w:rsidRPr="00CB2F04">
        <w:t xml:space="preserve">Nalaže se ZK odjelu Općinskog </w:t>
      </w:r>
      <w:r w:rsidR="00976524">
        <w:t xml:space="preserve">građanskog </w:t>
      </w:r>
      <w:r w:rsidR="00CB2F04">
        <w:t xml:space="preserve">suda u </w:t>
      </w:r>
      <w:r w:rsidR="00976524">
        <w:t xml:space="preserve">Zagrebu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3C202F" w:rsidP="003035B6" w:rsidR="003C202F" w:rsidRPr="00CB2F04"/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AC0A85" w:rsidR="00083C00" w:rsidRPr="00CB2F04">
      <w:r w:rsidRPr="00CB2F04">
        <w:tab/>
        <w:t xml:space="preserve">Na usmenoj javnoj dražbi održanoj dana </w:t>
      </w:r>
      <w:r w:rsidR="003C0C7F">
        <w:t>11. ožujka 2016.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kao </w:t>
      </w:r>
      <w:r w:rsidR="000763F0">
        <w:t xml:space="preserve">jedini </w:t>
      </w:r>
      <w:r w:rsidR="00976524">
        <w:t xml:space="preserve">ponuđač </w:t>
      </w:r>
      <w:r w:rsidR="00F74466">
        <w:t>z</w:t>
      </w:r>
      <w:r w:rsidR="002F453B">
        <w:t xml:space="preserve">a nekretninu pod točkom I </w:t>
      </w:r>
      <w:r w:rsidR="008C7A9C">
        <w:t xml:space="preserve">A) i B) </w:t>
      </w:r>
      <w:r w:rsidR="00D00DF7">
        <w:t xml:space="preserve">sudjelovao je </w:t>
      </w:r>
      <w:r w:rsidR="003C0C7F" w:rsidRPr="0054426C">
        <w:t>ANNI AUREI d.o.o.</w:t>
      </w:r>
      <w:r w:rsidR="003C0C7F">
        <w:t xml:space="preserve"> Križevci, Kralja Tomislava 45  MBS: </w:t>
      </w:r>
      <w:r w:rsidR="003C0C7F" w:rsidRPr="0054426C">
        <w:t>070138981</w:t>
      </w:r>
      <w:r w:rsidR="003C0C7F">
        <w:t xml:space="preserve"> OIB: </w:t>
      </w:r>
      <w:r w:rsidR="003C0C7F" w:rsidRPr="0054426C">
        <w:t>28487572886</w:t>
      </w:r>
      <w:r w:rsidR="003C0C7F">
        <w:t>.</w:t>
      </w:r>
    </w:p>
    <w:p w:rsidRDefault="00976524" w:rsidP="00D167C9" w:rsidR="00173385">
      <w:pPr>
        <w:ind w:firstLine="708"/>
      </w:pPr>
      <w:r>
        <w:t xml:space="preserve">Ponuđač </w:t>
      </w:r>
      <w:r w:rsidR="003C0C7F" w:rsidRPr="0054426C">
        <w:t>ANNI AUREI d.o.o.</w:t>
      </w:r>
      <w:r w:rsidR="003C0C7F">
        <w:t xml:space="preserve"> Križevci, Kralja Tomislava 45  MBS: </w:t>
      </w:r>
      <w:r w:rsidR="003C0C7F" w:rsidRPr="0054426C">
        <w:t>070138981</w:t>
      </w:r>
      <w:r w:rsidR="003C0C7F">
        <w:t xml:space="preserve"> OIB: </w:t>
      </w:r>
      <w:r w:rsidR="003C0C7F" w:rsidRPr="0054426C">
        <w:t>28487572886</w:t>
      </w:r>
      <w:r w:rsidR="003C0C7F">
        <w:t xml:space="preserve"> </w:t>
      </w:r>
      <w:r w:rsidR="008D3504">
        <w:t xml:space="preserve">prihvatio </w:t>
      </w:r>
      <w:r>
        <w:t xml:space="preserve">je  utvrđenu cijenu </w:t>
      </w:r>
      <w:r w:rsidR="002F453B">
        <w:t>za nekretninu pod I</w:t>
      </w:r>
      <w:r w:rsidR="00F74466">
        <w:t xml:space="preserve"> </w:t>
      </w:r>
      <w:r w:rsidR="006E23BC">
        <w:t xml:space="preserve">A) i B) </w:t>
      </w:r>
      <w:r w:rsidR="00F74466">
        <w:t xml:space="preserve">u iznosu od </w:t>
      </w:r>
      <w:r w:rsidR="003C0C7F">
        <w:rPr>
          <w:bCs/>
        </w:rPr>
        <w:t>24.000.000,00</w:t>
      </w:r>
      <w:r w:rsidR="00ED1B41" w:rsidRPr="009E4F48">
        <w:rPr>
          <w:rFonts w:cs="Arial" w:hAnsi="Arial" w:ascii="Arial"/>
          <w:b/>
          <w:bCs/>
          <w:sz w:val="18"/>
          <w:szCs w:val="18"/>
        </w:rPr>
        <w:t xml:space="preserve"> </w:t>
      </w:r>
      <w:r>
        <w:t>kuna</w:t>
      </w:r>
      <w:r w:rsidR="002F453B">
        <w:t>.</w:t>
      </w:r>
    </w:p>
    <w:p w:rsidRDefault="003035B6" w:rsidP="00976524" w:rsidR="003035B6" w:rsidRPr="00CB2F04">
      <w:pPr>
        <w:ind w:firstLine="708"/>
      </w:pPr>
      <w:r w:rsidRPr="00CB2F04">
        <w:t>Nekretnina</w:t>
      </w:r>
      <w:r w:rsidR="006E23BC">
        <w:t xml:space="preserve"> pod točkom I A) i B)</w:t>
      </w:r>
      <w:r w:rsidRPr="00CB2F04">
        <w:t xml:space="preserve"> će se predati kupcu </w:t>
      </w:r>
      <w:r w:rsidR="00976524">
        <w:t xml:space="preserve"> </w:t>
      </w:r>
      <w:r w:rsidR="003C0C7F" w:rsidRPr="0054426C">
        <w:t>ANNI AUREI d.o.o.</w:t>
      </w:r>
      <w:r w:rsidR="003C0C7F">
        <w:t xml:space="preserve"> Križevci, Kralja Tomislava 45  MBS: </w:t>
      </w:r>
      <w:r w:rsidR="003C0C7F" w:rsidRPr="0054426C">
        <w:t>070138981</w:t>
      </w:r>
      <w:r w:rsidR="003C0C7F">
        <w:t xml:space="preserve"> OIB: </w:t>
      </w:r>
      <w:r w:rsidR="003C0C7F" w:rsidRPr="0054426C">
        <w:t>28487572886</w:t>
      </w:r>
      <w:r w:rsidR="003C0C7F">
        <w:t xml:space="preserve"> </w:t>
      </w:r>
      <w:r w:rsidRPr="00CB2F04">
        <w:t xml:space="preserve">nakon pravomoćnosti ovog rješenja i uplate </w:t>
      </w:r>
      <w:r w:rsidR="00083C00" w:rsidRPr="00CB2F04">
        <w:t xml:space="preserve">razlike </w:t>
      </w:r>
      <w:r w:rsidRPr="00CB2F04">
        <w:t xml:space="preserve">kupovnine </w:t>
      </w:r>
      <w:r w:rsidR="00083C00" w:rsidRPr="00CB2F04">
        <w:t>do izlicitirane cijene</w:t>
      </w:r>
      <w:r w:rsidR="00AF7A54" w:rsidRPr="00CB2F04">
        <w:t>,</w:t>
      </w:r>
      <w:r w:rsidR="00083C00" w:rsidRPr="00CB2F04">
        <w:t xml:space="preserve"> a koja s obzirom na uplaćenu jamčevinu</w:t>
      </w:r>
      <w:r w:rsidR="00835003" w:rsidRPr="00CB2F04">
        <w:t xml:space="preserve"> </w:t>
      </w:r>
      <w:r w:rsidR="002F453B">
        <w:t xml:space="preserve">za nekretninu pod I </w:t>
      </w:r>
      <w:r w:rsidR="006E23BC">
        <w:t xml:space="preserve">A) i B) </w:t>
      </w:r>
      <w:r w:rsidR="00ED1B41" w:rsidRPr="00CB2F04">
        <w:t>iznosi</w:t>
      </w:r>
      <w:r w:rsidR="00ED1B41" w:rsidRPr="00E94637">
        <w:rPr>
          <w:bCs/>
        </w:rPr>
        <w:t xml:space="preserve"> </w:t>
      </w:r>
      <w:r w:rsidR="003C0C7F">
        <w:rPr>
          <w:bCs/>
        </w:rPr>
        <w:t>21.600.000,00</w:t>
      </w:r>
      <w:r w:rsidR="00ED1B41" w:rsidRPr="009E4F48">
        <w:rPr>
          <w:rFonts w:cs="Arial" w:hAnsi="Arial" w:ascii="Arial"/>
          <w:b/>
          <w:bCs/>
          <w:sz w:val="18"/>
          <w:szCs w:val="18"/>
        </w:rPr>
        <w:t xml:space="preserve"> </w:t>
      </w:r>
      <w:r w:rsidR="003C0C7F">
        <w:t>kuna</w:t>
      </w:r>
      <w:r w:rsidR="002F453B">
        <w:t>.</w:t>
      </w:r>
    </w:p>
    <w:p w:rsidRDefault="003C0C7F" w:rsidP="003C0C7F" w:rsidR="003C0C7F" w:rsidRPr="00CB2F04">
      <w:pPr>
        <w:ind w:firstLine="708"/>
        <w:jc w:val="both"/>
      </w:pPr>
      <w:r w:rsidRPr="00CB2F04">
        <w:t xml:space="preserve">Izreka pod točkom </w:t>
      </w:r>
      <w:r>
        <w:t>II do VII</w:t>
      </w:r>
      <w:r w:rsidRPr="00CB2F04">
        <w:t xml:space="preserve"> temelji se na odredbi čl. 108</w:t>
      </w:r>
      <w:r>
        <w:t xml:space="preserve"> Ovršnog zakona, odredba pod točkom VIII </w:t>
      </w:r>
      <w:r w:rsidRPr="00CB2F04">
        <w:t>temelji se na</w:t>
      </w:r>
      <w:r>
        <w:t xml:space="preserve"> odredbi čl. 103 Ovršnog zakona, a odredba pod točkom V temelji se na odredbi čl. 109 Ovršnog zakona. </w:t>
      </w:r>
    </w:p>
    <w:p w:rsidRDefault="003035B6" w:rsidP="0040058C" w:rsidR="003035B6" w:rsidRPr="00CB2F04">
      <w:pPr>
        <w:jc w:val="both"/>
      </w:pPr>
      <w:r w:rsidRPr="00CB2F04">
        <w:t xml:space="preserve"> </w:t>
      </w:r>
    </w:p>
    <w:p w:rsidRDefault="00ED1B41" w:rsidP="00767B9B" w:rsidR="003035B6" w:rsidRPr="00CB2F04">
      <w:pPr>
        <w:jc w:val="center"/>
      </w:pPr>
      <w:r>
        <w:t xml:space="preserve">U Zagrebu, </w:t>
      </w:r>
      <w:r w:rsidR="003C0C7F">
        <w:t xml:space="preserve">11. ožujka 2016.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58791E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181EFC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58791E" w:rsidR="005879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8791E" w:rsidP="0058791E" w:rsidR="0058791E">
      <w:pPr>
        <w:ind w:firstLine="708" w:left="5664"/>
      </w:pPr>
      <w:r>
        <w:t>Vinka Mihalinčić</w:t>
      </w:r>
    </w:p>
    <w:p w:rsidRDefault="0058791E" w:rsidP="00B13A86" w:rsidR="0058791E">
      <w:pPr>
        <w:jc w:val="both"/>
      </w:pPr>
    </w:p>
    <w:p w:rsidRDefault="009313A3" w:rsidP="003035B6" w:rsidR="009313A3" w:rsidRPr="00CB2F04">
      <w:pPr>
        <w:ind w:left="360"/>
      </w:pPr>
    </w:p>
    <w:sectPr w:rsidSect="0058791E" w:rsidR="009313A3" w:rsidRPr="00CB2F04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9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3162BF">
      <w:t>332/10-323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BB3148"/>
    <w:multiLevelType w:val="hybridMultilevel"/>
    <w:tmpl w:val="BABC55B0"/>
    <w:lvl w:tplc="8FDC912C" w:ilvl="0">
      <w:numFmt w:val="bullet"/>
      <w:lvlText w:val="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6B7919"/>
    <w:multiLevelType w:val="hybridMultilevel"/>
    <w:tmpl w:val="9446A584"/>
    <w:lvl w:tplc="08C0061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2"/>
  </w:num>
  <w:num w:numId="10">
    <w:abstractNumId w:val="13"/>
  </w:num>
  <w:num w:numId="11">
    <w:abstractNumId w:val="12"/>
  </w:num>
  <w:num w:numId="12">
    <w:abstractNumId w:val="11"/>
  </w:num>
  <w:num w:numId="13">
    <w:abstractNumId w:val="3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A47"/>
    <w:rsid w:val="000335CE"/>
    <w:rsid w:val="00042C1C"/>
    <w:rsid w:val="00044C41"/>
    <w:rsid w:val="00045730"/>
    <w:rsid w:val="000667AC"/>
    <w:rsid w:val="000763F0"/>
    <w:rsid w:val="0008047D"/>
    <w:rsid w:val="00083C00"/>
    <w:rsid w:val="000E02E5"/>
    <w:rsid w:val="000E21B6"/>
    <w:rsid w:val="000F4489"/>
    <w:rsid w:val="0011528D"/>
    <w:rsid w:val="00116E0B"/>
    <w:rsid w:val="0012472C"/>
    <w:rsid w:val="00166C8F"/>
    <w:rsid w:val="00173385"/>
    <w:rsid w:val="00174D26"/>
    <w:rsid w:val="00180B16"/>
    <w:rsid w:val="00181EFC"/>
    <w:rsid w:val="001C0E98"/>
    <w:rsid w:val="001C50E4"/>
    <w:rsid w:val="001D4723"/>
    <w:rsid w:val="001D5765"/>
    <w:rsid w:val="001E0A1A"/>
    <w:rsid w:val="001E0B8C"/>
    <w:rsid w:val="001E0F72"/>
    <w:rsid w:val="001F4CC6"/>
    <w:rsid w:val="001F5771"/>
    <w:rsid w:val="002076D3"/>
    <w:rsid w:val="0023358E"/>
    <w:rsid w:val="00235996"/>
    <w:rsid w:val="00242423"/>
    <w:rsid w:val="00244E14"/>
    <w:rsid w:val="002512D8"/>
    <w:rsid w:val="00252AE9"/>
    <w:rsid w:val="00261234"/>
    <w:rsid w:val="002705F8"/>
    <w:rsid w:val="002A0A67"/>
    <w:rsid w:val="002A325E"/>
    <w:rsid w:val="002F453B"/>
    <w:rsid w:val="003035B6"/>
    <w:rsid w:val="003162BF"/>
    <w:rsid w:val="003566AE"/>
    <w:rsid w:val="003606B6"/>
    <w:rsid w:val="00362871"/>
    <w:rsid w:val="003658CF"/>
    <w:rsid w:val="003816FC"/>
    <w:rsid w:val="0038577B"/>
    <w:rsid w:val="00391423"/>
    <w:rsid w:val="00395ECE"/>
    <w:rsid w:val="003A4375"/>
    <w:rsid w:val="003B6D7D"/>
    <w:rsid w:val="003C0C7F"/>
    <w:rsid w:val="003C202F"/>
    <w:rsid w:val="003D7403"/>
    <w:rsid w:val="003E58DC"/>
    <w:rsid w:val="003E5CC5"/>
    <w:rsid w:val="0040058C"/>
    <w:rsid w:val="004027DD"/>
    <w:rsid w:val="00413FF6"/>
    <w:rsid w:val="00430CBC"/>
    <w:rsid w:val="00432E11"/>
    <w:rsid w:val="004459B0"/>
    <w:rsid w:val="00473B78"/>
    <w:rsid w:val="004870A8"/>
    <w:rsid w:val="004B3152"/>
    <w:rsid w:val="004C6F91"/>
    <w:rsid w:val="004D1B4B"/>
    <w:rsid w:val="004E2EF3"/>
    <w:rsid w:val="00500BE4"/>
    <w:rsid w:val="00507147"/>
    <w:rsid w:val="00514AAE"/>
    <w:rsid w:val="00563974"/>
    <w:rsid w:val="00572E85"/>
    <w:rsid w:val="0058623B"/>
    <w:rsid w:val="005866A3"/>
    <w:rsid w:val="0058791E"/>
    <w:rsid w:val="00594FB8"/>
    <w:rsid w:val="00595C50"/>
    <w:rsid w:val="005A2D11"/>
    <w:rsid w:val="005B149E"/>
    <w:rsid w:val="005B7DC0"/>
    <w:rsid w:val="005F652A"/>
    <w:rsid w:val="00600FC2"/>
    <w:rsid w:val="00626B3A"/>
    <w:rsid w:val="00631801"/>
    <w:rsid w:val="0063230B"/>
    <w:rsid w:val="0063660E"/>
    <w:rsid w:val="0064387E"/>
    <w:rsid w:val="00655D15"/>
    <w:rsid w:val="00657C6F"/>
    <w:rsid w:val="006618BD"/>
    <w:rsid w:val="006A38EE"/>
    <w:rsid w:val="006A4646"/>
    <w:rsid w:val="006A57D8"/>
    <w:rsid w:val="006C70BE"/>
    <w:rsid w:val="006D1F6A"/>
    <w:rsid w:val="006D2194"/>
    <w:rsid w:val="006D47E0"/>
    <w:rsid w:val="006D7030"/>
    <w:rsid w:val="006E23BC"/>
    <w:rsid w:val="006E2D68"/>
    <w:rsid w:val="006E5B72"/>
    <w:rsid w:val="006E64B3"/>
    <w:rsid w:val="006F196B"/>
    <w:rsid w:val="007066CB"/>
    <w:rsid w:val="00714D55"/>
    <w:rsid w:val="00742331"/>
    <w:rsid w:val="00744E75"/>
    <w:rsid w:val="00757BDE"/>
    <w:rsid w:val="00763F89"/>
    <w:rsid w:val="00767B9B"/>
    <w:rsid w:val="007813D9"/>
    <w:rsid w:val="007833E4"/>
    <w:rsid w:val="00793772"/>
    <w:rsid w:val="00795478"/>
    <w:rsid w:val="00797414"/>
    <w:rsid w:val="007B16EB"/>
    <w:rsid w:val="007B388E"/>
    <w:rsid w:val="007C472F"/>
    <w:rsid w:val="007C702D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638F"/>
    <w:rsid w:val="008400B2"/>
    <w:rsid w:val="0086076D"/>
    <w:rsid w:val="008836CE"/>
    <w:rsid w:val="00884FAF"/>
    <w:rsid w:val="00896E79"/>
    <w:rsid w:val="008A3B07"/>
    <w:rsid w:val="008B1A82"/>
    <w:rsid w:val="008C0603"/>
    <w:rsid w:val="008C7A9C"/>
    <w:rsid w:val="008D3504"/>
    <w:rsid w:val="008E720C"/>
    <w:rsid w:val="008F70D9"/>
    <w:rsid w:val="00903920"/>
    <w:rsid w:val="0090575B"/>
    <w:rsid w:val="00920E94"/>
    <w:rsid w:val="0092105D"/>
    <w:rsid w:val="00923268"/>
    <w:rsid w:val="009313A3"/>
    <w:rsid w:val="0094493B"/>
    <w:rsid w:val="009536D1"/>
    <w:rsid w:val="00953E1B"/>
    <w:rsid w:val="00966642"/>
    <w:rsid w:val="00970168"/>
    <w:rsid w:val="00971042"/>
    <w:rsid w:val="00974FF5"/>
    <w:rsid w:val="00976524"/>
    <w:rsid w:val="009815E3"/>
    <w:rsid w:val="009A6B41"/>
    <w:rsid w:val="009C3F04"/>
    <w:rsid w:val="009E0729"/>
    <w:rsid w:val="009E23B2"/>
    <w:rsid w:val="009E3F8A"/>
    <w:rsid w:val="009E6151"/>
    <w:rsid w:val="00A03592"/>
    <w:rsid w:val="00A16D18"/>
    <w:rsid w:val="00A26EAE"/>
    <w:rsid w:val="00A60BCC"/>
    <w:rsid w:val="00A93DDE"/>
    <w:rsid w:val="00AA16CA"/>
    <w:rsid w:val="00AA1E7C"/>
    <w:rsid w:val="00AB32F5"/>
    <w:rsid w:val="00AC0A85"/>
    <w:rsid w:val="00AD4B8B"/>
    <w:rsid w:val="00AE234B"/>
    <w:rsid w:val="00AF2B91"/>
    <w:rsid w:val="00AF5D24"/>
    <w:rsid w:val="00AF7A54"/>
    <w:rsid w:val="00B00008"/>
    <w:rsid w:val="00B060A6"/>
    <w:rsid w:val="00B13A86"/>
    <w:rsid w:val="00B17549"/>
    <w:rsid w:val="00B330DC"/>
    <w:rsid w:val="00B477FD"/>
    <w:rsid w:val="00B57281"/>
    <w:rsid w:val="00B57EAD"/>
    <w:rsid w:val="00B61A84"/>
    <w:rsid w:val="00B7155D"/>
    <w:rsid w:val="00B82ECC"/>
    <w:rsid w:val="00B83A54"/>
    <w:rsid w:val="00B87B86"/>
    <w:rsid w:val="00BC255F"/>
    <w:rsid w:val="00BD6B63"/>
    <w:rsid w:val="00BE5F46"/>
    <w:rsid w:val="00C03923"/>
    <w:rsid w:val="00C126AE"/>
    <w:rsid w:val="00C136B6"/>
    <w:rsid w:val="00C31DC8"/>
    <w:rsid w:val="00C31FED"/>
    <w:rsid w:val="00C377CE"/>
    <w:rsid w:val="00C51E76"/>
    <w:rsid w:val="00C5363C"/>
    <w:rsid w:val="00C54F67"/>
    <w:rsid w:val="00C5765C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DF7"/>
    <w:rsid w:val="00D00E7C"/>
    <w:rsid w:val="00D167C9"/>
    <w:rsid w:val="00D27BC9"/>
    <w:rsid w:val="00D358A7"/>
    <w:rsid w:val="00D70E89"/>
    <w:rsid w:val="00D81B26"/>
    <w:rsid w:val="00DA2069"/>
    <w:rsid w:val="00DB2364"/>
    <w:rsid w:val="00DC1F10"/>
    <w:rsid w:val="00DC4676"/>
    <w:rsid w:val="00DD2685"/>
    <w:rsid w:val="00DD751C"/>
    <w:rsid w:val="00DE022A"/>
    <w:rsid w:val="00DE3572"/>
    <w:rsid w:val="00DE536E"/>
    <w:rsid w:val="00DF4E91"/>
    <w:rsid w:val="00E71A37"/>
    <w:rsid w:val="00E764DA"/>
    <w:rsid w:val="00E94637"/>
    <w:rsid w:val="00E97FF0"/>
    <w:rsid w:val="00EC03E8"/>
    <w:rsid w:val="00EC6429"/>
    <w:rsid w:val="00ED1B41"/>
    <w:rsid w:val="00EF1678"/>
    <w:rsid w:val="00EF5A60"/>
    <w:rsid w:val="00F02B3E"/>
    <w:rsid w:val="00F12F3D"/>
    <w:rsid w:val="00F2162A"/>
    <w:rsid w:val="00F229B4"/>
    <w:rsid w:val="00F5480D"/>
    <w:rsid w:val="00F562D0"/>
    <w:rsid w:val="00F5757C"/>
    <w:rsid w:val="00F64F10"/>
    <w:rsid w:val="00F66B6E"/>
    <w:rsid w:val="00F6799D"/>
    <w:rsid w:val="00F722F4"/>
    <w:rsid w:val="00F74466"/>
    <w:rsid w:val="00FC24E5"/>
    <w:rsid w:val="00FD5F5A"/>
    <w:rsid w:val="00FD7BB7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F45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F45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81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3527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16218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99641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7097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706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507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26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45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7253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188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46465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1651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516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394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65142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28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807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0651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266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078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Klaričić; ANNI AUREI društvo s ograničenom odgovornošću za građenje i usluge</izvorni_sadrzaj>
    <derivirana_varijabla naziv="DomainObject.Predmet.StrankaFormated_1">  J.H. CLISSOLD &amp; SON LTD. zastupanog po punomoćniku Matej Klaričić; ANNI AUREI društvo s ograničenom odgovornošću za građenje i usluge</derivirana_varijabla>
  </DomainObject.Predmet.StrankaFormated>
  <DomainObject.Predmet.StrankaFormatedOIB>
    <izvorni_sadrzaj>  J.H. CLISSOLD &amp; SON LTD. zastupanog po punomoćniku Matej Klaričić; ANNI AUREI društvo s ograničenom odgovornošću za građenje i usluge, OIB 28487572886</izvorni_sadrzaj>
    <derivirana_varijabla naziv="DomainObject.Predmet.StrankaFormatedOIB_1">  J.H. CLISSOLD &amp; SON LTD. zastupanog po punomoćniku Matej Klaričić; ANNI AUREI društvo s ograničenom odgovornošću za građenje i usluge, OIB 28487572886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Klaričić; ANNI AUREI društvo s ograničenom odgovornošću za građenje i usluge, Ulica kralja Tomislava 45, 48260 Križevci</izvorni_sadrzaj>
    <derivirana_varijabla naziv="DomainObject.Predmet.StrankaFormatedWithAdress_1"> J.H. CLISSOLD &amp; SON LTD., OTLEY ROAD, BRADFORD, WEST YORKSHIRE BD3 ODH, OLDGATE MILL, NORTH WING zastupanog po punomoćniku Matej Klaričić; ANNI AUREI društvo s ograničenom odgovornošću za građenje i usluge, Ulica kralja Tomislava 45, 48260 Križevci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izvorni_sadrzaj>
    <derivirana_varijabla naziv="DomainObject.Predmet.StrankaFormatedWithAdressOIB_1"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derivirana_varijabla>
  </DomainObject.Predmet.StrankaFormatedWithAdressOIB>
  <DomainObject.Predmet.StrankaWithAdress>
    <izvorni_sadrzaj>J.H. CLISSOLD &amp; SON LTD. OTLEY ROAD, BRADFORD, WEST YORKSHIRE BD3 ODH,OLDGATE MILL, NORTH WING,ANNI AUREI društvo s ograničenom odgovornošću za građenje i usluge Ulica kralja Tomislava 45,48260 Križevci</izvorni_sadrzaj>
    <derivirana_varijabla naziv="DomainObject.Predmet.StrankaWithAdress_1">J.H. CLISSOLD &amp; SON LTD. OTLEY ROAD, BRADFORD, WEST YORKSHIRE BD3 ODH,OLDGATE MILL, NORTH WING,ANNI AUREI društvo s ograničenom odgovornošću za građenje i usluge Ulica kralja Tomislava 45,48260 Križevci</derivirana_varijabla>
  </DomainObject.Predmet.StrankaWithAdress>
  <DomainObject.Predmet.StrankaWithAdressOIB>
    <izvorni_sadrzaj>J.H. CLISSOLD &amp; SON LTD., OTLEY ROAD, BRADFORD, WEST YORKSHIRE BD3 ODH,OLDGATE MILL, NORTH WING,ANNI AUREI društvo s ograničenom odgovornošću za građenje i usluge, OIB 28487572886, Ulica kralja Tomislava 45,48260 Križevci</izvorni_sadrzaj>
    <derivirana_varijabla naziv="DomainObject.Predmet.StrankaWithAdressOIB_1">J.H. CLISSOLD &amp; SON LTD., OTLEY ROAD, BRADFORD, WEST YORKSHIRE BD3 ODH,OLDGATE MILL, NORTH WING,ANNI AUREI društvo s ograničenom odgovornošću za građenje i usluge, OIB 28487572886, Ulica kralja Tomislava 45,48260 Križevci</derivirana_varijabla>
  </DomainObject.Predmet.StrankaWithAdressOIB>
  <DomainObject.Predmet.StrankaNazivFormated>
    <izvorni_sadrzaj>J.H. CLISSOLD &amp; SON LTD.,ANNI AUREI društvo s ograničenom odgovornošću za građenje i usluge</izvorni_sadrzaj>
    <derivirana_varijabla naziv="DomainObject.Predmet.StrankaNazivFormated_1">J.H. CLISSOLD &amp; SON LTD.,ANNI AUREI društvo s ograničenom odgovornošću za građenje i usluge</derivirana_varijabla>
  </DomainObject.Predmet.StrankaNazivFormated>
  <DomainObject.Predmet.StrankaNazivFormatedOIB>
    <izvorni_sadrzaj>J.H. CLISSOLD &amp; SON LTD.,ANNI AUREI društvo s ograničenom odgovornošću za građenje i usluge, OIB 28487572886</izvorni_sadrzaj>
    <derivirana_varijabla naziv="DomainObject.Predmet.StrankaNazivFormatedOIB_1">J.H. CLISSOLD &amp; SON LTD.,ANNI AUREI društvo s ograničenom odgovornošću za građenje i usluge, OIB 28487572886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  <item>ANNI AUREI društvo s ograničenom odgovornošću za građenje i usluge</item>
    </izvorni_sadrzaj>
    <derivirana_varijabla naziv="DomainObject.Predmet.StrankaListFormated_1">
      <item>J.H. CLISSOLD &amp; SON LTD. zastupanog po punomoćniku Matej Klaričić</item>
      <item>ANNI AUREI društvo s ograničenom odgovornošću za građenje i usluge</item>
    </derivirana_varijabla>
  </DomainObject.Predmet.StrankaListFormated>
  <DomainObject.Predmet.StrankaListFormatedOIB>
    <izvorni_sadrzaj>
      <item>J.H. CLISSOLD &amp; SON LTD. zastupanog po punomoćniku Matej Klaričić</item>
      <item>ANNI AUREI društvo s ograničenom odgovornošću za građenje i usluge, OIB 28487572886</item>
    </izvorni_sadrzaj>
    <derivirana_varijabla naziv="DomainObject.Predmet.StrankaListFormatedOIB_1">
      <item>J.H. CLISSOLD &amp; SON LTD. zastupanog po punomoćniku Matej Klaričić</item>
      <item>ANNI AUREI društvo s ograničenom odgovornošću za građenje i usluge, OIB 28487572886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derivirana_varijabla>
  </DomainObject.Predmet.StrankaListFormatedWithAdressOIB>
  <DomainObject.Predmet.StrankaListNazivFormated>
    <izvorni_sadrzaj>
      <item>J.H. CLISSOLD &amp; SON LTD.</item>
      <item>ANNI AUREI društvo s ograničenom odgovornošću za građenje i usluge</item>
    </izvorni_sadrzaj>
    <derivirana_varijabla naziv="DomainObject.Predmet.StrankaListNazivFormated_1">
      <item>J.H. CLISSOLD &amp; SON LTD.</item>
      <item>ANNI AUREI društvo s ograničenom odgovornošću za građenje i usluge</item>
    </derivirana_varijabla>
  </DomainObject.Predmet.StrankaListNazivFormated>
  <DomainObject.Predmet.StrankaListNazivFormatedOIB>
    <izvorni_sadrzaj>
      <item>J.H. CLISSOLD &amp; SON LTD.</item>
      <item>ANNI AUREI društvo s ograničenom odgovornošću za građenje i usluge, OIB 28487572886</item>
    </izvorni_sadrzaj>
    <derivirana_varijabla naziv="DomainObject.Predmet.StrankaListNazivFormatedOIB_1">
      <item>J.H. CLISSOLD &amp; SON LTD.</item>
      <item>ANNI AUREI društvo s ograničenom odgovornošću za građenje i usluge, OIB 28487572886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 i dr.</izvorni_sadrzaj>
    <derivirana_varijabla naziv="DomainObject.Predmet.StrankaIDrugi_1">J.H. CLISSOLD &amp; SON LTD. i dr.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 i dr.</izvorni_sadrzaj>
    <derivirana_varijabla naziv="DomainObject.Predmet.StrankaIDrugiAdressOIB_1">J.H. CLISSOLD &amp; SON LTD., OTLEY ROAD, BRADFORD, WEST YORKSHIRE BD3 ODH, OLDGATE MILL, NORTH WING i dr.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837</properties:Words>
  <properties:Characters>4366</properties:Characters>
  <properties:Lines>97</properties:Lines>
  <properties:Paragraphs>45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2016-03-11T12:06:00Z</dcterms:created>
  <dc:creator>Nada Kraljić</dc:creator>
  <cp:lastModifiedBy>Vinka Mihalinčić</cp:lastModifiedBy>
  <cp:lastPrinted>2016-03-11T12:14:00Z</cp:lastPrinted>
  <dcterms:modified xmlns:xsi="http://www.w3.org/2001/XMLSchema-instance" xsi:type="dcterms:W3CDTF">2016-03-14T09:33:00Z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