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299b" w14:paraId="ddd299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C0350">
        <w:rPr>
          <w:color w:themeColor="text1" w:val="000000"/>
        </w:rPr>
        <w:t xml:space="preserve">ŠOLTA HOTELI 2007 d.o.o., OIB: 81948218737, </w:t>
      </w:r>
      <w:proofErr w:type="spellStart"/>
      <w:r w:rsidR="009C0350">
        <w:rPr>
          <w:color w:themeColor="text1" w:val="000000"/>
        </w:rPr>
        <w:t>Nečujam</w:t>
      </w:r>
      <w:proofErr w:type="spellEnd"/>
      <w:r w:rsidR="009C0350">
        <w:rPr>
          <w:color w:themeColor="text1" w:val="000000"/>
        </w:rPr>
        <w:t>, Šetalište Marulića 1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031AC1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C0350">
        <w:rPr>
          <w:color w:themeColor="text1" w:val="000000"/>
        </w:rPr>
        <w:t xml:space="preserve">ŠOLTA HOTELI 2007 d.o.o., OIB: 81948218737, </w:t>
      </w:r>
      <w:proofErr w:type="spellStart"/>
      <w:r w:rsidR="009C0350">
        <w:rPr>
          <w:color w:themeColor="text1" w:val="000000"/>
        </w:rPr>
        <w:t>Nečujam</w:t>
      </w:r>
      <w:proofErr w:type="spellEnd"/>
      <w:r w:rsidR="009C0350">
        <w:rPr>
          <w:color w:themeColor="text1" w:val="000000"/>
        </w:rPr>
        <w:t>, Šetalište Marulića 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C0350">
        <w:rPr>
          <w:color w:themeColor="text1" w:val="000000"/>
        </w:rPr>
        <w:t>77</w:t>
      </w:r>
      <w:r w:rsidR="00215EC2">
        <w:rPr>
          <w:color w:themeColor="text1" w:val="000000"/>
        </w:rPr>
        <w:t>.</w:t>
      </w:r>
      <w:r w:rsidR="009C0350">
        <w:rPr>
          <w:color w:themeColor="text1" w:val="000000"/>
        </w:rPr>
        <w:t>907</w:t>
      </w:r>
      <w:r w:rsidR="00215EC2">
        <w:rPr>
          <w:color w:themeColor="text1" w:val="000000"/>
        </w:rPr>
        <w:t>,</w:t>
      </w:r>
      <w:r w:rsidR="009C0350">
        <w:rPr>
          <w:color w:themeColor="text1" w:val="000000"/>
        </w:rPr>
        <w:t>18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031AC1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D725DA">
      <w:rPr>
        <w:color w:themeColor="text1" w:val="000000"/>
      </w:rPr>
      <w:t>40</w:t>
    </w:r>
    <w:r w:rsidR="009C0350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AC1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03EA7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HOTELI 2007. d.o.o. za hotelijerstvo, ugostiteljstvo i turizam, turistička agencija</izvorni_sadrzaj>
    <derivirana_varijabla naziv="DomainObject.Predmet.ProtustrankaFormated_1">  ŠOLTA HOTELI 2007. d.o.o. za hotelijerstvo, ugostiteljstvo i turizam, turistička agencija</derivirana_varijabla>
  </DomainObject.Predmet.ProtustrankaFormated>
  <DomainObject.Predmet.ProtustrankaFormatedOIB>
    <izvorni_sadrzaj>  ŠOLTA HOTELI 2007. d.o.o. za hotelijerstvo, ugostiteljstvo i turizam, turistička agencija, OIB 81948218737</izvorni_sadrzaj>
    <derivirana_varijabla naziv="DomainObject.Predmet.ProtustrankaFormatedOIB_1">  ŠOLTA HOTELI 2007. d.o.o. za hotelijerstvo, ugostiteljstvo i turizam, turistička agencija, OIB 81948218737</derivirana_varijabla>
  </DomainObject.Predmet.ProtustrankaFormatedOIB>
  <DomainObject.Predmet.ProtustrankaFormatedWithAdress>
    <izvorni_sadrzaj> ŠOLTA HOTELI 2007. d.o.o. za hotelijerstvo, ugostiteljstvo i turizam, turistička agencija, Šetalište Marulića 1, 21430 Nečujam</izvorni_sadrzaj>
    <derivirana_varijabla naziv="DomainObject.Predmet.ProtustrankaFormatedWithAdress_1"> ŠOLTA HOTELI 2007. d.o.o. za hotelijerstvo, ugostiteljstvo i turizam, turistička agencija, Šetalište Marulića 1, 21430 Nečujam</derivirana_varijabla>
  </DomainObject.Predmet.ProtustrankaFormatedWithAdress>
  <DomainObject.Predmet.ProtustrankaFormatedWithAdressOIB>
    <izvorni_sadrzaj> ŠOLTA HOTELI 2007. d.o.o. za hotelijerstvo, ugostiteljstvo i turizam, turistička agencija, OIB 81948218737, Šetalište Marulića 1, 21430 Nečujam</izvorni_sadrzaj>
    <derivirana_varijabla naziv="DomainObject.Predmet.ProtustrankaFormatedWithAdressOIB_1"> ŠOLTA HOTELI 2007. d.o.o. za hotelijerstvo, ugostiteljstvo i turizam, turistička agencija, OIB 81948218737, Šetalište Marulića 1, 21430 Nečujam</derivirana_varijabla>
  </DomainObject.Predmet.ProtustrankaFormatedWithAdressOIB>
  <DomainObject.Predmet.ProtustrankaWithAdress>
    <izvorni_sadrzaj>ŠOLTA HOTELI 2007. d.o.o. za hotelijerstvo, ugostiteljstvo i turizam, turistička agencija Šetalište Marulića 1, 21430 Nečujam</izvorni_sadrzaj>
    <derivirana_varijabla naziv="DomainObject.Predmet.ProtustrankaWithAdress_1">ŠOLTA HOTELI 2007. d.o.o. za hotelijerstvo, ugostiteljstvo i turizam, turistička agencija Šetalište Marulića 1, 21430 Nečujam</derivirana_varijabla>
  </DomainObject.Predmet.ProtustrankaWithAdress>
  <DomainObject.Predmet.ProtustrankaWithAdressOIB>
    <izvorni_sadrzaj>ŠOLTA HOTELI 2007. d.o.o. za hotelijerstvo, ugostiteljstvo i turizam, turistička agencija, OIB 81948218737, Šetalište Marulića 1, 21430 Nečujam</izvorni_sadrzaj>
    <derivirana_varijabla naziv="DomainObject.Predmet.ProtustrankaWithAdressOIB_1">ŠOLTA HOTELI 2007. d.o.o. za hotelijerstvo, ugostiteljstvo i turizam, turistička agencija, OIB 81948218737, Šetalište Marulića 1, 21430 Nečujam</derivirana_varijabla>
  </DomainObject.Predmet.ProtustrankaWithAdressOIB>
  <DomainObject.Predmet.ProtustrankaNazivFormated>
    <izvorni_sadrzaj>ŠOLTA HOTELI 2007. d.o.o. za hotelijerstvo, ugostiteljstvo i turizam, turistička agencija</izvorni_sadrzaj>
    <derivirana_varijabla naziv="DomainObject.Predmet.ProtustrankaNazivFormated_1">ŠOLTA HOTELI 2007. d.o.o. za hotelijerstvo, ugostiteljstvo i turizam, turistička agencija</derivirana_varijabla>
  </DomainObject.Predmet.ProtustrankaNazivFormated>
  <DomainObject.Predmet.ProtustrankaNazivFormatedOIB>
    <izvorni_sadrzaj>ŠOLTA HOTELI 2007. d.o.o. za hotelijerstvo, ugostiteljstvo i turizam, turistička agencija, OIB 81948218737</izvorni_sadrzaj>
    <derivirana_varijabla naziv="DomainObject.Predmet.ProtustrankaNazivFormatedOIB_1">ŠOLTA HOTELI 2007. d.o.o. za hotelijerstvo, ugostiteljstvo i turizam, turistička agencija, OIB 81948218737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77907.18</izvorni_sadrzaj>
    <derivirana_varijabla naziv="DomainObject.Predmet.TrenutnaVrijednost_1">77907.18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HOTELI 2007. d.o.o. za hotelijerstvo, ugostiteljstvo i turizam, turistička agencija</item>
    </izvorni_sadrzaj>
    <derivirana_varijabla naziv="DomainObject.Predmet.ProtuStrankaListFormated_1">
      <item>ŠOLTA HOTELI 2007. d.o.o. za hotelijerstvo, ugostiteljstvo i turizam, turistička agencija</item>
    </derivirana_varijabla>
  </DomainObject.Predmet.ProtuStrankaListFormated>
  <DomainObject.Predmet.ProtuStrankaListFormatedOIB>
    <izvorni_sadrzaj>
      <item>ŠOLTA HOTELI 2007. d.o.o. za hotelijerstvo, ugostiteljstvo i turizam, turistička agencija, OIB 81948218737</item>
    </izvorni_sadrzaj>
    <derivirana_varijabla naziv="DomainObject.Predmet.ProtuStrankaListFormatedOIB_1">
      <item>ŠOLTA HOTELI 2007. d.o.o. za hotelijerstvo, ugostiteljstvo i turizam, turistička agencija, OIB 81948218737</item>
    </derivirana_varijabla>
  </DomainObject.Predmet.ProtuStrankaListFormatedOIB>
  <DomainObject.Predmet.ProtuStrankaListFormatedWithAdress>
    <izvorni_sadrzaj>
      <item>ŠOLTA HOTELI 2007. d.o.o. za hotelijerstvo, ugostiteljstvo i turizam, turistička agencija, Šetalište Marulića 1, 21430 Nečujam</item>
    </izvorni_sadrzaj>
    <derivirana_varijabla naziv="DomainObject.Predmet.ProtuStrankaListFormatedWithAdress_1">
      <item>ŠOLTA HOTELI 2007. d.o.o. za hotelijerstvo, ugostiteljstvo i turizam, turistička agencija, Šetalište Marulića 1, 21430 Nečujam</item>
    </derivirana_varijabla>
  </DomainObject.Predmet.ProtuStrankaListFormatedWithAdress>
  <DomainObject.Predmet.ProtuStrankaListFormatedWithAdressOIB>
    <izvorni_sadrzaj>
      <item>ŠOLTA HOTELI 2007. d.o.o. za hotelijerstvo, ugostiteljstvo i turizam, turistička agencija, OIB 81948218737, Šetalište Marulića 1, 21430 Nečujam</item>
    </izvorni_sadrzaj>
    <derivirana_varijabla naziv="DomainObject.Predmet.ProtuStrankaListFormatedWithAdressOIB_1">
      <item>ŠOLTA HOTELI 2007. d.o.o. za hotelijerstvo, ugostiteljstvo i turizam, turistička agencija, OIB 81948218737, Šetalište Marulića 1, 21430 Nečujam</item>
    </derivirana_varijabla>
  </DomainObject.Predmet.ProtuStrankaListFormatedWithAdressOIB>
  <DomainObject.Predmet.ProtuStrankaListNazivFormated>
    <izvorni_sadrzaj>
      <item>ŠOLTA HOTELI 2007. d.o.o. za hotelijerstvo, ugostiteljstvo i turizam, turistička agencija</item>
    </izvorni_sadrzaj>
    <derivirana_varijabla naziv="DomainObject.Predmet.ProtuStrankaListNazivFormated_1">
      <item>ŠOLTA HOTELI 2007. d.o.o. za hotelijerstvo, ugostiteljstvo i turizam, turistička agencija</item>
    </derivirana_varijabla>
  </DomainObject.Predmet.ProtuStrankaListNazivFormated>
  <DomainObject.Predmet.ProtuStrankaListNazivFormatedOIB>
    <izvorni_sadrzaj>
      <item>ŠOLTA HOTELI 2007. d.o.o. za hotelijerstvo, ugostiteljstvo i turizam, turistička agencija, OIB 81948218737</item>
    </izvorni_sadrzaj>
    <derivirana_varijabla naziv="DomainObject.Predmet.ProtuStrankaListNazivFormatedOIB_1">
      <item>ŠOLTA HOTELI 2007. d.o.o. za hotelijerstvo, ugostiteljstvo i turizam, turistička agencija, OIB 81948218737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HOTELI 2007. d.o.o. za hotelijerstvo, ugostiteljstvo i turizam, turistička agencija</izvorni_sadrzaj>
    <derivirana_varijabla naziv="DomainObject.Predmet.ProtustrankaIDrugi_1">ŠOLTA HOTELI 2007. d.o.o. za hotelijerstvo, ugostiteljstvo i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HOTELI 2007. d.o.o. za hotelijerstvo, ugostiteljstvo i turizam, turistička agencija, OIB 81948218737, Šetalište Marulića 1, 21430 Nečujam</izvorni_sadrzaj>
    <derivirana_varijabla naziv="DomainObject.Predmet.ProtustrankaIDrugiAdressOIB_1">ŠOLTA HOTELI 2007. d.o.o. za hotelijerstvo, ugostiteljstvo i turizam, turistička agencija, OIB 81948218737,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HOTELI 2007. d.o.o. za hotelijerstvo, ugostiteljstvo i turizam, turistička agencija</item>
      <item>FINANCIJSKA AGENCIJA, RC SPLIT</item>
    </izvorni_sadrzaj>
    <derivirana_varijabla naziv="DomainObject.Predmet.SudioniciListNaziv_1">
      <item>ŠOLTA HOTELI 2007. d.o.o. za hotelijerstvo, ugostiteljstvo i turizam, turistička agencija</item>
      <item>FINANCIJSKA AGENCIJA, RC SPLIT</item>
    </derivirana_varijabla>
  </DomainObject.Predmet.SudioniciListNaziv>
  <DomainObject.Predmet.SudioniciListAdressOIB>
    <izvorni_sadrzaj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81948218737</item>
      <item>, OIB 85821130368</item>
    </izvorni_sadrzaj>
    <derivirana_varijabla naziv="DomainObject.Predmet.SudioniciListNazivOIB_1">
      <item>, OIB 81948218737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1771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2017-04-03T06:25:00Z</cp:lastPrinted>
  <dcterms:modified xmlns:xsi="http://www.w3.org/2001/XMLSchema-instance" xsi:type="dcterms:W3CDTF">2017-04-03T08:00:00Z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