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49d5" w14:paraId="9cb49d5" w:rsidRDefault="00944277" w:rsidP="00910611" w:rsidR="009442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4277" w:rsidP="00910611" w:rsidR="00944277">
      <w:r>
        <w:rPr>
          <w:rFonts w:eastAsia="MS Mincho"/>
        </w:rPr>
        <w:t>REPUBLIKA HRVATSKA</w:t>
      </w:r>
    </w:p>
    <w:p w:rsidRDefault="00944277" w:rsidP="00910611" w:rsidR="00944277">
      <w:r>
        <w:rPr>
          <w:rFonts w:eastAsia="MS Mincho"/>
        </w:rPr>
        <w:t>TRGOVAČKI SUD U RIJECI</w:t>
      </w:r>
    </w:p>
    <w:p w:rsidRDefault="00944277" w:rsidR="009442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44277" w:rsidP="00910611" w:rsidR="0094427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373D1">
        <w:t>101</w:t>
      </w:r>
      <w:r w:rsidR="00A2352C">
        <w:t>8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A373D1">
        <w:rPr>
          <w:b/>
          <w:bCs/>
        </w:rPr>
        <w:t xml:space="preserve">UDRUGA </w:t>
      </w:r>
      <w:r w:rsidR="00A2352C">
        <w:rPr>
          <w:b/>
          <w:bCs/>
        </w:rPr>
        <w:t>MLADIH MALOG LOŠINJA "PLAN B", Mali Lošinj, Braće Vidulića 14, OIB 45648892836</w:t>
      </w:r>
      <w:r w:rsidR="00A644A6">
        <w:rPr>
          <w:b/>
          <w:bCs/>
        </w:rPr>
        <w:t>.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A2352C">
        <w:rPr>
          <w:b/>
        </w:rPr>
        <w:t>9.363,07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2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A373D1">
      <w:t>101</w:t>
    </w:r>
    <w:r w:rsidR="00A2352C">
      <w:t>8</w:t>
    </w:r>
    <w:r w:rsidR="00495574">
      <w:t>/15-</w:t>
    </w:r>
    <w:r w:rsidR="00A2352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4277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2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2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2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2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2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2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2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2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Malog Lošinja PLAN B  Mali Lošinj</izvorni_sadrzaj>
    <derivirana_varijabla naziv="DomainObject.Predmet.ProtustrankaFormated_1">  Udruga mladih Malog Lošinja PLAN B  Mali Lošinj</derivirana_varijabla>
  </DomainObject.Predmet.ProtustrankaFormated>
  <DomainObject.Predmet.ProtustrankaFormatedOIB>
    <izvorni_sadrzaj>  Udruga mladih Malog Lošinja PLAN B  Mali Lošinj, OIB 45648892836</izvorni_sadrzaj>
    <derivirana_varijabla naziv="DomainObject.Predmet.ProtustrankaFormatedOIB_1">  Udruga mladih Malog Lošinja PLAN B  Mali Lošinj, OIB 45648892836</derivirana_varijabla>
  </DomainObject.Predmet.ProtustrankaFormatedOIB>
  <DomainObject.Predmet.ProtustrankaFormatedWithAdress>
    <izvorni_sadrzaj> Udruga mladih Malog Lošinja PLAN B  Mali Lošinj, Braće Vidulića 14, 51550 Mali Lošinj</izvorni_sadrzaj>
    <derivirana_varijabla naziv="DomainObject.Predmet.ProtustrankaFormatedWithAdress_1"> Udruga mladih Malog Lošinja PLAN B  Mali Lošinj, Braće Vidulića 14, 51550 Mali Lošinj</derivirana_varijabla>
  </DomainObject.Predmet.ProtustrankaFormatedWithAdress>
  <DomainObject.Predmet.ProtustrankaFormatedWithAdressOIB>
    <izvorni_sadrzaj> Udruga mladih Malog Lošinja PLAN B  Mali Lošinj, OIB 45648892836, Braće Vidulića 14, 51550 Mali Lošinj</izvorni_sadrzaj>
    <derivirana_varijabla naziv="DomainObject.Predmet.ProtustrankaFormatedWithAdressOIB_1"> Udruga mladih Malog Lošinja PLAN B  Mali Lošinj, OIB 45648892836, Braće Vidulića 14, 51550 Mali Lošinj</derivirana_varijabla>
  </DomainObject.Predmet.ProtustrankaFormatedWithAdressOIB>
  <DomainObject.Predmet.ProtustrankaWithAdress>
    <izvorni_sadrzaj>Udruga mladih Malog Lošinja PLAN B  Mali Lošinj Braće Vidulića 14, 51550 Mali Lošinj</izvorni_sadrzaj>
    <derivirana_varijabla naziv="DomainObject.Predmet.ProtustrankaWithAdress_1">Udruga mladih Malog Lošinja PLAN B  Mali Lošinj Braće Vidulića 14, 51550 Mali Lošinj</derivirana_varijabla>
  </DomainObject.Predmet.ProtustrankaWithAdress>
  <DomainObject.Predmet.ProtustrankaWithAdressOIB>
    <izvorni_sadrzaj>Udruga mladih Malog Lošinja PLAN B  Mali Lošinj, OIB 45648892836, Braće Vidulića 14, 51550 Mali Lošinj</izvorni_sadrzaj>
    <derivirana_varijabla naziv="DomainObject.Predmet.ProtustrankaWithAdressOIB_1">Udruga mladih Malog Lošinja PLAN B  Mali Lošinj, OIB 45648892836, Braće Vidulića 14, 51550 Mali Lošinj</derivirana_varijabla>
  </DomainObject.Predmet.ProtustrankaWithAdressOIB>
  <DomainObject.Predmet.ProtustrankaNazivFormated>
    <izvorni_sadrzaj>Udruga mladih Malog Lošinja PLAN B  Mali Lošinj</izvorni_sadrzaj>
    <derivirana_varijabla naziv="DomainObject.Predmet.ProtustrankaNazivFormated_1">Udruga mladih Malog Lošinja PLAN B  Mali Lošinj</derivirana_varijabla>
  </DomainObject.Predmet.ProtustrankaNazivFormated>
  <DomainObject.Predmet.ProtustrankaNazivFormatedOIB>
    <izvorni_sadrzaj>Udruga mladih Malog Lošinja PLAN B  Mali Lošinj, OIB 45648892836</izvorni_sadrzaj>
    <derivirana_varijabla naziv="DomainObject.Predmet.ProtustrankaNazivFormatedOIB_1">Udruga mladih Malog Lošinja PLAN B  Mali Lošinj, OIB 45648892836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Malog Lošinja PLAN B  Mali Lošinj</item>
    </izvorni_sadrzaj>
    <derivirana_varijabla naziv="DomainObject.Predmet.ProtuStrankaListFormated_1">
      <item>Udruga mladih Malog Lošinja PLAN B  Mali Lošinj</item>
    </derivirana_varijabla>
  </DomainObject.Predmet.ProtuStrankaListFormated>
  <DomainObject.Predmet.ProtuStrankaListFormatedOIB>
    <izvorni_sadrzaj>
      <item>Udruga mladih Malog Lošinja PLAN B  Mali Lošinj, OIB 45648892836</item>
    </izvorni_sadrzaj>
    <derivirana_varijabla naziv="DomainObject.Predmet.ProtuStrankaListFormatedOIB_1">
      <item>Udruga mladih Malog Lošinja PLAN B  Mali Lošinj, OIB 45648892836</item>
    </derivirana_varijabla>
  </DomainObject.Predmet.ProtuStrankaListFormatedOIB>
  <DomainObject.Predmet.ProtuStrankaListFormatedWithAdress>
    <izvorni_sadrzaj>
      <item>Udruga mladih Malog Lošinja PLAN B  Mali Lošinj, Braće Vidulića 14, 51550 Mali Lošinj</item>
    </izvorni_sadrzaj>
    <derivirana_varijabla naziv="DomainObject.Predmet.ProtuStrankaListFormatedWithAdress_1">
      <item>Udruga mladih Malog Lošinja PLAN B  Mali Lošinj, Braće Vidulića 14, 51550 Mali Lošinj</item>
    </derivirana_varijabla>
  </DomainObject.Predmet.ProtuStrankaListFormatedWithAdress>
  <DomainObject.Predmet.ProtuStrankaListFormatedWithAdressOIB>
    <izvorni_sadrzaj>
      <item>Udruga mladih Malog Lošinja PLAN B  Mali Lošinj, OIB 45648892836, Braće Vidulića 14, 51550 Mali Lošinj</item>
    </izvorni_sadrzaj>
    <derivirana_varijabla naziv="DomainObject.Predmet.ProtuStrankaListFormatedWithAdressOIB_1">
      <item>Udruga mladih Malog Lošinja PLAN B  Mali Lošinj, OIB 45648892836, Braće Vidulića 14, 51550 Mali Lošinj</item>
    </derivirana_varijabla>
  </DomainObject.Predmet.ProtuStrankaListFormatedWithAdressOIB>
  <DomainObject.Predmet.ProtuStrankaListNazivFormated>
    <izvorni_sadrzaj>
      <item>Udruga mladih Malog Lošinja PLAN B  Mali Lošinj</item>
    </izvorni_sadrzaj>
    <derivirana_varijabla naziv="DomainObject.Predmet.ProtuStrankaListNazivFormated_1">
      <item>Udruga mladih Malog Lošinja PLAN B  Mali Lošinj</item>
    </derivirana_varijabla>
  </DomainObject.Predmet.ProtuStrankaListNazivFormated>
  <DomainObject.Predmet.ProtuStrankaListNazivFormatedOIB>
    <izvorni_sadrzaj>
      <item>Udruga mladih Malog Lošinja PLAN B  Mali Lošinj, OIB 45648892836</item>
    </izvorni_sadrzaj>
    <derivirana_varijabla naziv="DomainObject.Predmet.ProtuStrankaListNazivFormatedOIB_1">
      <item>Udruga mladih Malog Lošinja PLAN B  Mali Lošinj, OIB 45648892836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Malog Lošinja PLAN B  Mali Lošinj</izvorni_sadrzaj>
    <derivirana_varijabla naziv="DomainObject.Predmet.ProtustrankaIDrugi_1">Udruga mladih Malog Lošinja PLAN B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Malog Lošinja PLAN B  Mali Lošinj, OIB 45648892836, Braće Vidulića 14, 51550 Mali Lošinj</izvorni_sadrzaj>
    <derivirana_varijabla naziv="DomainObject.Predmet.ProtustrankaIDrugiAdressOIB_1">Udruga mladih Malog Lošinja PLAN B  Mali Lošinj, OIB 45648892836, Braće Vidulića 14,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Malog Lošinja PLAN B  Mali Lošinj</item>
    </izvorni_sadrzaj>
    <derivirana_varijabla naziv="DomainObject.Predmet.SudioniciListNaziv_1">
      <item>FINA  Rijeka</item>
      <item>Udruga mladih Malog Lošinja PLAN B  Mali Lošinj</item>
    </derivirana_varijabla>
  </DomainObject.Predmet.SudioniciListNaziv>
  <DomainObject.Predmet.SudioniciListAdressOIB>
    <izvorni_sadrzaj>
      <item>FINA  Rijeka, OIB 85821130368, Frana Kurelca 8,51000 Rijeka</item>
      <item>Udruga mladih Malog Lošinja PLAN B  Mali Lošinj, OIB 45648892836, Braće Vidulića 14,51550 Mali Lošinj</item>
    </izvorni_sadrzaj>
    <derivirana_varijabla naziv="DomainObject.Predmet.SudioniciListAdressOIB_1">
      <item>FINA  Rijeka, OIB 85821130368, Frana Kurelca 8,51000 Rijeka</item>
      <item>Udruga mladih Malog Lošinja PLAN B  Mali Lošinj, OIB 45648892836, Braće Vidulića 14,51550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45648892836</item>
    </izvorni_sadrzaj>
    <derivirana_varijabla naziv="DomainObject.Predmet.SudioniciListNazivOIB_1">
      <item>, OIB 85821130368</item>
      <item>, OIB 45648892836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D5EA6-9ED9-4FAA-906C-705455E7E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1413</properties:Characters>
  <properties:Lines>58</properties:Lines>
  <properties:Paragraphs>23</properties:Paragraphs>
  <properties:TotalTime>1231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2016-01-28T09:50:00Z</cp:lastPrinted>
  <dcterms:modified xmlns:xsi="http://www.w3.org/2001/XMLSchema-instance" xsi:type="dcterms:W3CDTF">2016-01-28T09:56:00Z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