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7561" w14:paraId="0417561" w:rsidRDefault="00D42B84" w:rsidP="00D42B84" w:rsidR="00D42B8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42B84" w:rsidP="00D42B84" w:rsidR="00D42B8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D42B84" w:rsidP="00D42B84" w:rsidR="00D42B8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D42B84" w:rsidP="00D42B84" w:rsidR="00D42B8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St-522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D42B84" w:rsidP="00D42B84" w:rsidR="00D42B8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42B84" w:rsidP="00D42B84" w:rsidR="00D42B84" w:rsidRPr="004C4B9E">
      <w:pPr>
        <w:jc w:val="both"/>
        <w:rPr>
          <w:sz w:val="23"/>
          <w:szCs w:val="23"/>
        </w:rPr>
      </w:pPr>
    </w:p>
    <w:p w:rsidRDefault="00D42B84" w:rsidP="00D42B84" w:rsidR="00D42B8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D42B84" w:rsidP="00D42B84" w:rsidR="00D42B84" w:rsidRPr="004C4B9E">
      <w:pPr>
        <w:rPr>
          <w:sz w:val="23"/>
          <w:szCs w:val="23"/>
        </w:rPr>
      </w:pPr>
    </w:p>
    <w:p w:rsidRDefault="00D42B84" w:rsidP="00D42B84" w:rsidR="00D42B8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D42B84" w:rsidP="00D42B84" w:rsidR="00D42B84" w:rsidRPr="004C4B9E">
      <w:pPr>
        <w:rPr>
          <w:sz w:val="23"/>
          <w:szCs w:val="23"/>
        </w:rPr>
      </w:pPr>
    </w:p>
    <w:p w:rsidRDefault="00D42B84" w:rsidP="00D42B84" w:rsidR="00D42B8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DOMUS VIRIDIS d.o.o., Medulin, Centar 132, OIB: 40340930847, dana 29. ožujka 2016</w:t>
      </w:r>
      <w:r w:rsidRPr="004C4B9E">
        <w:rPr>
          <w:sz w:val="23"/>
          <w:szCs w:val="23"/>
        </w:rPr>
        <w:t xml:space="preserve">. </w:t>
      </w:r>
    </w:p>
    <w:p w:rsidRDefault="00D42B84" w:rsidP="00D42B84" w:rsidR="00D42B84" w:rsidRPr="004C4B9E">
      <w:pPr>
        <w:jc w:val="both"/>
        <w:rPr>
          <w:sz w:val="23"/>
          <w:szCs w:val="23"/>
        </w:rPr>
      </w:pPr>
    </w:p>
    <w:p w:rsidRDefault="00D42B84" w:rsidP="00D42B84" w:rsidR="00D42B84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D42B84" w:rsidP="00D42B84" w:rsidR="00D42B84" w:rsidRPr="004C4B9E">
      <w:pPr>
        <w:jc w:val="both"/>
        <w:rPr>
          <w:sz w:val="23"/>
          <w:szCs w:val="23"/>
        </w:rPr>
      </w:pPr>
    </w:p>
    <w:p w:rsidRDefault="00D42B84" w:rsidP="00D42B84" w:rsidR="00D42B84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DOMUS VIRIDIS d.o.o., Medulin, Centar 132, OIB: 40340930847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D42B84" w:rsidP="00D42B84" w:rsidR="00D42B8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42B84" w:rsidP="00D42B84" w:rsidR="00D42B8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DOMUS VIRIDIS d.o.o., Medulin, Centar 132, OIB: 40340930847</w:t>
      </w:r>
    </w:p>
    <w:p w:rsidRDefault="00D42B84" w:rsidP="00D42B84" w:rsidR="00D42B84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Andrej Pevec, Pula, Rizzijeva 32</w:t>
      </w:r>
    </w:p>
    <w:p w:rsidRDefault="00D42B84" w:rsidP="00D42B84" w:rsidR="00D42B84" w:rsidRPr="00242EC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>- zakonski zastupnik dužnika Marko Pevec, Banjole, Volme 28.</w:t>
      </w:r>
    </w:p>
    <w:p w:rsidRDefault="00D42B84" w:rsidP="00D42B84" w:rsidR="00D42B84" w:rsidRPr="004040C4">
      <w:pPr>
        <w:jc w:val="both"/>
        <w:rPr>
          <w:sz w:val="23"/>
          <w:szCs w:val="23"/>
          <w:lang w:val="sv-SE"/>
        </w:rPr>
      </w:pPr>
    </w:p>
    <w:p w:rsidRDefault="00D42B84" w:rsidP="00D42B84" w:rsidR="00D42B84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Pozivaju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zastupnici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Andrej Pevec, Pula, Rizzijeva 32 i Marko Pevec, Banjole, Volme 28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DOMUS VIRIDIS d.o.o., Medulin, Centar 132, OIB: 40340930847</w:t>
      </w:r>
      <w:r w:rsidRPr="00D10EBB">
        <w:rPr>
          <w:sz w:val="23"/>
          <w:szCs w:val="23"/>
          <w:lang w:val="sv-SE"/>
        </w:rPr>
        <w:t>.</w:t>
      </w:r>
    </w:p>
    <w:p w:rsidRDefault="00D42B84" w:rsidP="00D42B84" w:rsidR="00D42B84">
      <w:pPr>
        <w:jc w:val="both"/>
        <w:rPr>
          <w:sz w:val="23"/>
          <w:szCs w:val="23"/>
        </w:rPr>
      </w:pPr>
    </w:p>
    <w:p w:rsidRDefault="00D42B84" w:rsidP="00D42B84" w:rsidR="00D42B84" w:rsidRPr="00D10EBB">
      <w:pPr>
        <w:jc w:val="both"/>
        <w:rPr>
          <w:sz w:val="23"/>
          <w:szCs w:val="23"/>
        </w:rPr>
      </w:pPr>
    </w:p>
    <w:p w:rsidRDefault="00D42B84" w:rsidP="00D42B84" w:rsidR="00D42B84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29. ožujka 2016</w:t>
      </w:r>
      <w:r w:rsidRPr="004C4B9E">
        <w:rPr>
          <w:sz w:val="23"/>
          <w:szCs w:val="23"/>
        </w:rPr>
        <w:t>.</w:t>
      </w:r>
    </w:p>
    <w:p w:rsidRDefault="00D42B84" w:rsidP="00D42B84" w:rsidR="00D42B8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D42B84" w:rsidP="00D42B84" w:rsidR="00D42B8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D42B84" w:rsidP="00D42B84" w:rsidR="00D42B8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D42B84" w:rsidP="00D42B84" w:rsidR="00D42B84">
      <w:pPr>
        <w:jc w:val="center"/>
        <w:rPr>
          <w:sz w:val="23"/>
          <w:szCs w:val="23"/>
        </w:rPr>
      </w:pPr>
    </w:p>
    <w:p w:rsidRDefault="00D42B84" w:rsidP="00D42B84" w:rsidR="00D42B84" w:rsidRPr="004C4B9E">
      <w:pPr>
        <w:jc w:val="both"/>
        <w:rPr>
          <w:sz w:val="23"/>
          <w:szCs w:val="23"/>
        </w:rPr>
      </w:pPr>
    </w:p>
    <w:p w:rsidRDefault="00D42B84" w:rsidP="00D42B84" w:rsidR="00D42B8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D42B84" w:rsidP="00D42B84" w:rsidR="00D42B8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D42B84" w:rsidP="00D42B84" w:rsidR="00D42B84" w:rsidRPr="004C4B9E">
      <w:pPr>
        <w:jc w:val="both"/>
        <w:rPr>
          <w:sz w:val="23"/>
          <w:szCs w:val="23"/>
        </w:rPr>
      </w:pPr>
    </w:p>
    <w:p w:rsidRDefault="00D42B84" w:rsidP="00D42B84" w:rsidR="00D42B8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D42B84" w:rsidP="00D42B84" w:rsidR="00D42B8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42B84" w:rsidP="00D42B84" w:rsidR="00D42B8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DOMUS VIRIDIS d.o.o., Medulin, Centar 132</w:t>
      </w:r>
    </w:p>
    <w:p w:rsidRDefault="00D42B84" w:rsidP="00D42B84" w:rsidR="00D42B84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Andrej Pevec, Pula, Rizzijeva 32</w:t>
      </w:r>
    </w:p>
    <w:p w:rsidRDefault="00D42B84" w:rsidP="00D42B84" w:rsidR="00D42B8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Marko Pevec, Banjole, Volme 28</w:t>
      </w:r>
    </w:p>
    <w:p w:rsidRDefault="00D42B84" w:rsidP="00D42B84" w:rsidR="00D42B84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FF4FAF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FAF" w:rsidR="00000000">
      <w:r>
        <w:separator/>
      </w:r>
    </w:p>
  </w:endnote>
  <w:endnote w:id="0" w:type="continuationSeparator">
    <w:p w:rsidRDefault="00FF4FA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FAF" w:rsidR="00000000">
      <w:r>
        <w:separator/>
      </w:r>
    </w:p>
  </w:footnote>
  <w:footnote w:id="0" w:type="continuationSeparator">
    <w:p w:rsidRDefault="00FF4FA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42B8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F4FA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B84"/>
    <w:rsid w:val="00554328"/>
    <w:rsid w:val="00985388"/>
    <w:rsid w:val="00D42B84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2B8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2B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2B8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B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2B8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FA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FA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FA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FA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2B8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2B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2B8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B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2B8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FA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FA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FA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FA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VIRIDIS d.o.o. MEDULIN</izvorni_sadrzaj>
    <derivirana_varijabla naziv="DomainObject.Predmet.ProtustrankaFormated_1">  DOMUS VIRIDIS d.o.o. MEDULIN</derivirana_varijabla>
  </DomainObject.Predmet.ProtustrankaFormated>
  <DomainObject.Predmet.ProtustrankaFormatedOIB>
    <izvorni_sadrzaj>  DOMUS VIRIDIS d.o.o. MEDULIN, OIB 40340930847</izvorni_sadrzaj>
    <derivirana_varijabla naziv="DomainObject.Predmet.ProtustrankaFormatedOIB_1">  DOMUS VIRIDIS d.o.o. MEDULIN, OIB 40340930847</derivirana_varijabla>
  </DomainObject.Predmet.ProtustrankaFormatedOIB>
  <DomainObject.Predmet.ProtustrankaFormatedWithAdress>
    <izvorni_sadrzaj> DOMUS VIRIDIS d.o.o. MEDULIN, Centar 132, 52100 Medulin</izvorni_sadrzaj>
    <derivirana_varijabla naziv="DomainObject.Predmet.ProtustrankaFormatedWithAdress_1"> DOMUS VIRIDIS d.o.o. MEDULIN, Centar 132, 52100 Medulin</derivirana_varijabla>
  </DomainObject.Predmet.ProtustrankaFormatedWithAdress>
  <DomainObject.Predmet.ProtustrankaFormatedWithAdressOIB>
    <izvorni_sadrzaj> DOMUS VIRIDIS d.o.o. MEDULIN, OIB 40340930847, Centar 132, 52100 Medulin</izvorni_sadrzaj>
    <derivirana_varijabla naziv="DomainObject.Predmet.ProtustrankaFormatedWithAdressOIB_1"> DOMUS VIRIDIS d.o.o. MEDULIN, OIB 40340930847, Centar 132, 52100 Medulin</derivirana_varijabla>
  </DomainObject.Predmet.ProtustrankaFormatedWithAdressOIB>
  <DomainObject.Predmet.ProtustrankaWithAdress>
    <izvorni_sadrzaj>DOMUS VIRIDIS d.o.o. MEDULIN Centar 132, 52100 Medulin</izvorni_sadrzaj>
    <derivirana_varijabla naziv="DomainObject.Predmet.ProtustrankaWithAdress_1">DOMUS VIRIDIS d.o.o. MEDULIN Centar 132, 52100 Medulin</derivirana_varijabla>
  </DomainObject.Predmet.ProtustrankaWithAdress>
  <DomainObject.Predmet.ProtustrankaWithAdressOIB>
    <izvorni_sadrzaj>DOMUS VIRIDIS d.o.o. MEDULIN, OIB 40340930847, Centar 132, 52100 Medulin</izvorni_sadrzaj>
    <derivirana_varijabla naziv="DomainObject.Predmet.ProtustrankaWithAdressOIB_1">DOMUS VIRIDIS d.o.o. MEDULIN, OIB 40340930847, Centar 132, 52100 Medulin</derivirana_varijabla>
  </DomainObject.Predmet.ProtustrankaWithAdressOIB>
  <DomainObject.Predmet.ProtustrankaNazivFormated>
    <izvorni_sadrzaj>DOMUS VIRIDIS d.o.o. MEDULIN</izvorni_sadrzaj>
    <derivirana_varijabla naziv="DomainObject.Predmet.ProtustrankaNazivFormated_1">DOMUS VIRIDIS d.o.o. MEDULIN</derivirana_varijabla>
  </DomainObject.Predmet.ProtustrankaNazivFormated>
  <DomainObject.Predmet.ProtustrankaNazivFormatedOIB>
    <izvorni_sadrzaj>DOMUS VIRIDIS d.o.o. MEDULIN, OIB 40340930847</izvorni_sadrzaj>
    <derivirana_varijabla naziv="DomainObject.Predmet.ProtustrankaNazivFormatedOIB_1">DOMUS VIRIDIS d.o.o. MEDULIN, OIB 40340930847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49977.63</izvorni_sadrzaj>
    <derivirana_varijabla naziv="DomainObject.Predmet.TrenutnaVrijednost_1">49977.63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VIRIDIS d.o.o. MEDULIN</item>
    </izvorni_sadrzaj>
    <derivirana_varijabla naziv="DomainObject.Predmet.ProtuStrankaListFormated_1">
      <item>DOMUS VIRIDIS d.o.o. MEDULIN</item>
    </derivirana_varijabla>
  </DomainObject.Predmet.ProtuStrankaListFormated>
  <DomainObject.Predmet.ProtuStrankaListFormatedOIB>
    <izvorni_sadrzaj>
      <item>DOMUS VIRIDIS d.o.o. MEDULIN, OIB 40340930847</item>
    </izvorni_sadrzaj>
    <derivirana_varijabla naziv="DomainObject.Predmet.ProtuStrankaListFormatedOIB_1">
      <item>DOMUS VIRIDIS d.o.o. MEDULIN, OIB 40340930847</item>
    </derivirana_varijabla>
  </DomainObject.Predmet.ProtuStrankaListFormatedOIB>
  <DomainObject.Predmet.ProtuStrankaListFormatedWithAdress>
    <izvorni_sadrzaj>
      <item>DOMUS VIRIDIS d.o.o. MEDULIN, Centar 132, 52100 Medulin</item>
    </izvorni_sadrzaj>
    <derivirana_varijabla naziv="DomainObject.Predmet.ProtuStrankaListFormatedWithAdress_1">
      <item>DOMUS VIRIDIS d.o.o. MEDULIN, Centar 132, 52100 Medulin</item>
    </derivirana_varijabla>
  </DomainObject.Predmet.ProtuStrankaListFormatedWithAdress>
  <DomainObject.Predmet.ProtuStrankaListFormatedWithAdressOIB>
    <izvorni_sadrzaj>
      <item>DOMUS VIRIDIS d.o.o. MEDULIN, OIB 40340930847, Centar 132, 52100 Medulin</item>
    </izvorni_sadrzaj>
    <derivirana_varijabla naziv="DomainObject.Predmet.ProtuStrankaListFormatedWithAdressOIB_1">
      <item>DOMUS VIRIDIS d.o.o. MEDULIN, OIB 40340930847, Centar 132, 52100 Medulin</item>
    </derivirana_varijabla>
  </DomainObject.Predmet.ProtuStrankaListFormatedWithAdressOIB>
  <DomainObject.Predmet.ProtuStrankaListNazivFormated>
    <izvorni_sadrzaj>
      <item>DOMUS VIRIDIS d.o.o. MEDULIN</item>
    </izvorni_sadrzaj>
    <derivirana_varijabla naziv="DomainObject.Predmet.ProtuStrankaListNazivFormated_1">
      <item>DOMUS VIRIDIS d.o.o. MEDULIN</item>
    </derivirana_varijabla>
  </DomainObject.Predmet.ProtuStrankaListNazivFormated>
  <DomainObject.Predmet.ProtuStrankaListNazivFormatedOIB>
    <izvorni_sadrzaj>
      <item>DOMUS VIRIDIS d.o.o. MEDULIN, OIB 40340930847</item>
    </izvorni_sadrzaj>
    <derivirana_varijabla naziv="DomainObject.Predmet.ProtuStrankaListNazivFormatedOIB_1">
      <item>DOMUS VIRIDIS d.o.o. MEDULIN, OIB 40340930847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VIRIDIS d.o.o. MEDULIN</izvorni_sadrzaj>
    <derivirana_varijabla naziv="DomainObject.Predmet.ProtustrankaIDrugi_1">DOMUS VIRIDIS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VIRIDIS d.o.o. MEDULIN, OIB 40340930847, Centar 132, 52100 Medulin</izvorni_sadrzaj>
    <derivirana_varijabla naziv="DomainObject.Predmet.ProtustrankaIDrugiAdressOIB_1">DOMUS VIRIDIS d.o.o. MEDULIN, OIB 40340930847, Centar 132,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VIRIDIS d.o.o. MEDULIN</item>
    </izvorni_sadrzaj>
    <derivirana_varijabla naziv="DomainObject.Predmet.SudioniciListNaziv_1">
      <item>FINANCIJSKA AGENCIJA, RC RIJEKA, PODRUŽNICA PULA, PULA</item>
      <item>DOMUS VIRIDIS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VIRIDIS d.o.o. MEDULIN, OIB 40340930847, Centar 132,52100 Medulin</item>
    </izvorni_sadrzaj>
    <derivirana_varijabla naziv="DomainObject.Predmet.SudioniciListAdressOIB_1">
      <item>FINANCIJSKA AGENCIJA, RC RIJEKA, PODRUŽNICA PULA, PULA, OIB 85821130368, Giardini 5,52100 Pula</item>
      <item>DOMUS VIRIDIS d.o.o. MEDULIN, OIB 40340930847, Centar 132,52100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40340930847</item>
    </izvorni_sadrzaj>
    <derivirana_varijabla naziv="DomainObject.Predmet.SudioniciListNazivOIB_1">
      <item>, OIB 85821130368</item>
      <item>, OIB 40340930847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1527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2016-03-29T13:02:00Z</dcterms:created>
  <dc:creator>Jasmina Matika</dc:creator>
  <cp:lastModifiedBy>Jasmina Matika</cp:lastModifiedBy>
  <dcterms:modified xmlns:xsi="http://www.w3.org/2001/XMLSchema-instance" xsi:type="dcterms:W3CDTF">2016-03-29T13:18:00Z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