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7e6f" w14:paraId="aaa7e6f" w:rsidRDefault="000838C8" w:rsidR="000838C8">
      <w:pPr>
        <w15:collapsed w:val="false"/>
      </w:pPr>
      <w:bookmarkStart w:name="_GoBack" w:id="0"/>
      <w:bookmarkEnd w:id="0"/>
    </w:p>
    <w:p w:rsidRDefault="000838C8" w:rsidR="000838C8"/>
    <w:p w:rsidRDefault="00116C98" w:rsidP="00116C98" w:rsidR="00116C98">
      <w:r>
        <w:rPr>
          <w:noProof/>
        </w:rPr>
        <w:drawing>
          <wp:inline distR="0" distL="0" distB="0" distT="0">
            <wp:extent cy="1200150" cx="904875"/>
            <wp:effectExtent b="0" r="9525" t="0" l="0"/>
            <wp:docPr descr="cid:image001.png@01D15E5C.2D844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0150" cx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          </w:t>
      </w:r>
    </w:p>
    <w:p w:rsidRDefault="00116C98" w:rsidP="00116C98" w:rsidR="00116C98">
      <w:r>
        <w:t xml:space="preserve">REPUBLIKA HRVATSKA </w:t>
      </w:r>
    </w:p>
    <w:p w:rsidRDefault="00116C98" w:rsidP="00116C98" w:rsidR="00116C98">
      <w:r>
        <w:t>Trgovački sud u Zagrebu</w:t>
      </w:r>
    </w:p>
    <w:p w:rsidRDefault="00116C98" w:rsidP="00116C98" w:rsidR="00116C98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 w:rsidR="00786371">
        <w:tab/>
      </w:r>
      <w:r w:rsidR="00786371">
        <w:tab/>
        <w:t xml:space="preserve">              </w:t>
      </w:r>
      <w:proofErr w:type="spellStart"/>
      <w:r w:rsidR="00256032">
        <w:t>9</w:t>
      </w:r>
      <w:r w:rsidR="00046C26">
        <w:t>0</w:t>
      </w:r>
      <w:proofErr w:type="spellEnd"/>
      <w:r w:rsidR="00143A21">
        <w:t>. St-</w:t>
      </w:r>
      <w:proofErr w:type="spellStart"/>
      <w:r w:rsidR="00143A21">
        <w:t>7136</w:t>
      </w:r>
      <w:proofErr w:type="spellEnd"/>
      <w:r w:rsidR="00256032">
        <w:t>/</w:t>
      </w:r>
      <w:proofErr w:type="spellStart"/>
      <w:r w:rsidR="00786371">
        <w:t>15</w:t>
      </w:r>
      <w:proofErr w:type="spellEnd"/>
    </w:p>
    <w:p w:rsidRDefault="00116C98" w:rsidP="00116C98" w:rsidR="00116C98"/>
    <w:p w:rsidRDefault="00116C98" w:rsidP="00116C98" w:rsidR="00116C98"/>
    <w:p w:rsidRDefault="00116C98" w:rsidP="00116C98" w:rsidR="00116C98">
      <w:pPr>
        <w:jc w:val="both"/>
      </w:pPr>
      <w:r>
        <w:t xml:space="preserve">           Trgovački sud u Zagrebu, u skraćenom stečajnom postupku temeljem odredbe članka </w:t>
      </w:r>
      <w:proofErr w:type="spellStart"/>
      <w:r>
        <w:t>430</w:t>
      </w:r>
      <w:proofErr w:type="spellEnd"/>
      <w:r>
        <w:t xml:space="preserve">. Stečajnog zakona (“Narodne novine”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 xml:space="preserve">), dana 5. studenog </w:t>
      </w:r>
      <w:proofErr w:type="spellStart"/>
      <w:r>
        <w:t>2015</w:t>
      </w:r>
      <w:proofErr w:type="spellEnd"/>
      <w:r>
        <w:t>., objavljuje:</w:t>
      </w:r>
    </w:p>
    <w:p w:rsidRDefault="00116C98" w:rsidP="00116C98" w:rsidR="00116C98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116C98" w:rsidP="00116C98" w:rsidR="00116C98">
      <w:pPr>
        <w:rPr>
          <w:b/>
          <w:bCs/>
        </w:rPr>
      </w:pPr>
    </w:p>
    <w:p w:rsidRDefault="00116C98" w:rsidP="00116C98" w:rsidR="00116C98">
      <w:r>
        <w:t>I           Za dužnika</w:t>
      </w:r>
      <w:r w:rsidR="00046C26" w:rsidRPr="00046C26">
        <w:t xml:space="preserve"> </w:t>
      </w:r>
      <w:r w:rsidR="00143A21">
        <w:t xml:space="preserve">POLJOPRIVREDNA ZADRUGA ZRNO, Gornji </w:t>
      </w:r>
      <w:proofErr w:type="spellStart"/>
      <w:r w:rsidR="00143A21">
        <w:t>Javoranj</w:t>
      </w:r>
      <w:proofErr w:type="spellEnd"/>
      <w:r w:rsidR="00143A21">
        <w:t xml:space="preserve">, </w:t>
      </w:r>
      <w:proofErr w:type="spellStart"/>
      <w:r w:rsidR="00143A21">
        <w:t>Javoranj</w:t>
      </w:r>
      <w:proofErr w:type="spellEnd"/>
      <w:r w:rsidR="00143A21">
        <w:t xml:space="preserve"> </w:t>
      </w:r>
      <w:proofErr w:type="spellStart"/>
      <w:r w:rsidR="00143A21">
        <w:t>bb</w:t>
      </w:r>
      <w:proofErr w:type="spellEnd"/>
      <w:r w:rsidR="00143A21">
        <w:t xml:space="preserve">, </w:t>
      </w:r>
      <w:proofErr w:type="spellStart"/>
      <w:r w:rsidR="00143A21">
        <w:t>OIB</w:t>
      </w:r>
      <w:proofErr w:type="spellEnd"/>
      <w:r w:rsidR="00143A21">
        <w:t>:</w:t>
      </w:r>
      <w:proofErr w:type="spellStart"/>
      <w:r w:rsidR="00143A21">
        <w:t>45393381258</w:t>
      </w:r>
      <w:proofErr w:type="spellEnd"/>
      <w:r w:rsidR="00AA4B9B">
        <w:t>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r>
        <w:t>II         Iznos duga evidentiran na temelju neizvršenih osnova za p</w:t>
      </w:r>
      <w:r w:rsidR="009D1770">
        <w:t xml:space="preserve">laćanje je </w:t>
      </w:r>
      <w:r w:rsidR="00143A21">
        <w:t>3.614,37</w:t>
      </w:r>
      <w:r>
        <w:t> kn.</w:t>
      </w:r>
    </w:p>
    <w:p w:rsidRDefault="00116C98" w:rsidP="00116C98" w:rsidR="00116C98"/>
    <w:p w:rsidRDefault="00116C98" w:rsidP="00116C98" w:rsidR="00116C98">
      <w:pPr>
        <w:jc w:val="both"/>
      </w:pPr>
      <w:r>
        <w:t xml:space="preserve">III        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116C98" w:rsidP="00116C98" w:rsidR="00116C98">
      <w:pPr>
        <w:ind w:firstLine="720"/>
        <w:jc w:val="both"/>
      </w:pPr>
    </w:p>
    <w:p w:rsidRDefault="00116C98" w:rsidP="00116C98" w:rsidR="00116C98">
      <w:pPr>
        <w:jc w:val="both"/>
      </w:pPr>
      <w:r>
        <w:t xml:space="preserve">IV        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pPr>
        <w:jc w:val="both"/>
      </w:pPr>
      <w:r>
        <w:t>V         UPOZORENJE:</w:t>
      </w:r>
    </w:p>
    <w:p w:rsidRDefault="00116C98" w:rsidP="00116C98" w:rsidR="00116C98">
      <w:pPr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 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116C98" w:rsidP="00116C98" w:rsidR="00116C98">
      <w:pPr>
        <w:jc w:val="both"/>
      </w:pPr>
      <w:r>
        <w:t>U tom slučaju sud će po službenoj dužnosti donijeti rješenje o otvaranju i zaključenju skraćenog stečajnog postupka.</w:t>
      </w:r>
    </w:p>
    <w:p w:rsidRDefault="00786371" w:rsidP="00116C98" w:rsidR="00116C98">
      <w:pPr>
        <w:jc w:val="center"/>
      </w:pPr>
      <w:r>
        <w:t>Zagreb, 09</w:t>
      </w:r>
      <w:r w:rsidR="00116C98">
        <w:t xml:space="preserve">. veljače </w:t>
      </w:r>
      <w:proofErr w:type="spellStart"/>
      <w:r w:rsidR="00116C98">
        <w:t>2016</w:t>
      </w:r>
      <w:proofErr w:type="spellEnd"/>
      <w:r w:rsidR="00116C98">
        <w:t>.</w:t>
      </w:r>
    </w:p>
    <w:p w:rsidRDefault="00116C98" w:rsidP="00116C98" w:rsidR="00116C98">
      <w:pPr>
        <w:ind w:firstLine="708" w:left="7080"/>
      </w:pPr>
      <w:r>
        <w:t>Sudac:</w:t>
      </w:r>
    </w:p>
    <w:p w:rsidRDefault="00116C98" w:rsidP="00116C98" w:rsidR="00116C98">
      <w:pPr>
        <w:jc w:val="right"/>
      </w:pPr>
      <w:r>
        <w:t xml:space="preserve">     Sandra </w:t>
      </w:r>
      <w:proofErr w:type="spellStart"/>
      <w:r>
        <w:t>Rotar</w:t>
      </w:r>
      <w:proofErr w:type="spellEnd"/>
      <w:r>
        <w:t xml:space="preserve"> </w:t>
      </w:r>
      <w:proofErr w:type="spellStart"/>
      <w:r>
        <w:t>Vogrin</w:t>
      </w:r>
      <w:proofErr w:type="spellEnd"/>
    </w:p>
    <w:p w:rsidRDefault="00116C98" w:rsidP="00116C98" w:rsidR="00116C98">
      <w:r>
        <w:t xml:space="preserve">DNA: </w:t>
      </w:r>
    </w:p>
    <w:p w:rsidRDefault="00116C98" w:rsidP="00116C98" w:rsidR="00116C98">
      <w:r>
        <w:t xml:space="preserve">e- oglasna ploča </w:t>
      </w:r>
      <w:proofErr w:type="spellStart"/>
      <w:r>
        <w:t>45</w:t>
      </w:r>
      <w:proofErr w:type="spellEnd"/>
      <w:r>
        <w:t xml:space="preserve"> dana-javnost</w:t>
      </w:r>
    </w:p>
    <w:p w:rsidRDefault="00116C98" w:rsidP="00116C98" w:rsidR="00116C98"/>
    <w:p w:rsidRDefault="000838C8" w:rsidP="00DF4D27" w:rsidR="000838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7D31">
        <w:t xml:space="preserve"> </w:t>
      </w:r>
    </w:p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46C26"/>
    <w:rsid w:val="000838C8"/>
    <w:rsid w:val="000E31B0"/>
    <w:rsid w:val="00116C98"/>
    <w:rsid w:val="00143A21"/>
    <w:rsid w:val="001C0399"/>
    <w:rsid w:val="002542BB"/>
    <w:rsid w:val="00256032"/>
    <w:rsid w:val="00362F82"/>
    <w:rsid w:val="00365DB4"/>
    <w:rsid w:val="003E66CC"/>
    <w:rsid w:val="00564843"/>
    <w:rsid w:val="006600C8"/>
    <w:rsid w:val="007173B3"/>
    <w:rsid w:val="00786371"/>
    <w:rsid w:val="00874080"/>
    <w:rsid w:val="00907D31"/>
    <w:rsid w:val="00953C76"/>
    <w:rsid w:val="009A1F33"/>
    <w:rsid w:val="009D1770"/>
    <w:rsid w:val="009E28FB"/>
    <w:rsid w:val="00AA4B9B"/>
    <w:rsid w:val="00DF4D27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63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5D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D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D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D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D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63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5D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D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D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D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D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28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5E5C.2D844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7136</izvorni_sadrzaj>
    <derivirana_varijabla naziv="DomainObject.Predmet.Broj_1">7136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St-7136/2015</izvorni_sadrzaj>
    <derivirana_varijabla naziv="DomainObject.Predmet.OznakaBroj_1">St-7136/2015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ZRNO zastupanog po punomoćniku Savan Smoljenović</izvorni_sadrzaj>
    <derivirana_varijabla naziv="DomainObject.Predmet.ProtustrankaFormated_1">  POLJOPRIVREDNA ZADRUGA ZRNO zastupanog po punomoćniku Savan Smoljenović</derivirana_varijabla>
  </DomainObject.Predmet.ProtustrankaFormated>
  <DomainObject.Predmet.ProtustrankaFormatedOIB>
    <izvorni_sadrzaj>  POLJOPRIVREDNA ZADRUGA ZRNO, OIB 45393381258 zastupanog po punomoćniku Savan Smoljenović</izvorni_sadrzaj>
    <derivirana_varijabla naziv="DomainObject.Predmet.ProtustrankaFormatedOIB_1">  POLJOPRIVREDNA ZADRUGA ZRNO, OIB 45393381258 zastupanog po punomoćniku Savan Smoljenović</derivirana_varijabla>
  </DomainObject.Predmet.ProtustrankaFormatedOIB>
  <DomainObject.Predmet.ProtustrankaFormatedWithAdress>
    <izvorni_sadrzaj> POLJOPRIVREDNA ZADRUGA ZRNO, Javoranj bb, 44440 Gornji Javoranj zastupanog po punomoćniku Savan Smoljenović</izvorni_sadrzaj>
    <derivirana_varijabla naziv="DomainObject.Predmet.ProtustrankaFormatedWithAdress_1"> POLJOPRIVREDNA ZADRUGA ZRNO, Javoranj bb, 44440 Gornji Javoranj zastupanog po punomoćniku Savan Smoljenović</derivirana_varijabla>
  </DomainObject.Predmet.ProtustrankaFormatedWithAdress>
  <DomainObject.Predmet.ProtustrankaFormatedWithAdressOIB>
    <izvorni_sadrzaj> POLJOPRIVREDNA ZADRUGA ZRNO, OIB 45393381258, Javoranj bb, 44440 Gornji Javoranj zastupanog po punomoćniku Savan Smoljenović</izvorni_sadrzaj>
    <derivirana_varijabla naziv="DomainObject.Predmet.ProtustrankaFormatedWithAdressOIB_1"> POLJOPRIVREDNA ZADRUGA ZRNO, OIB 45393381258, Javoranj bb, 44440 Gornji Javoranj zastupanog po punomoćniku Savan Smoljenović</derivirana_varijabla>
  </DomainObject.Predmet.ProtustrankaFormatedWithAdressOIB>
  <DomainObject.Predmet.ProtustrankaWithAdress>
    <izvorni_sadrzaj>POLJOPRIVREDNA ZADRUGA ZRNO Javoranj bb, 44440 Gornji Javoranj</izvorni_sadrzaj>
    <derivirana_varijabla naziv="DomainObject.Predmet.ProtustrankaWithAdress_1">POLJOPRIVREDNA ZADRUGA ZRNO Javoranj bb, 44440 Gornji Javoranj</derivirana_varijabla>
  </DomainObject.Predmet.ProtustrankaWithAdress>
  <DomainObject.Predmet.ProtustrankaWithAdressOIB>
    <izvorni_sadrzaj>POLJOPRIVREDNA ZADRUGA ZRNO, OIB 45393381258, Javoranj bb, 44440 Gornji Javoranj</izvorni_sadrzaj>
    <derivirana_varijabla naziv="DomainObject.Predmet.ProtustrankaWithAdressOIB_1">POLJOPRIVREDNA ZADRUGA ZRNO, OIB 45393381258, Javoranj bb, 44440 Gornji Javoranj</derivirana_varijabla>
  </DomainObject.Predmet.ProtustrankaWithAdressOIB>
  <DomainObject.Predmet.ProtustrankaNazivFormated>
    <izvorni_sadrzaj>POLJOPRIVREDNA ZADRUGA ZRNO</izvorni_sadrzaj>
    <derivirana_varijabla naziv="DomainObject.Predmet.ProtustrankaNazivFormated_1">POLJOPRIVREDNA ZADRUGA ZRNO</derivirana_varijabla>
  </DomainObject.Predmet.ProtustrankaNazivFormated>
  <DomainObject.Predmet.ProtustrankaNazivFormatedOIB>
    <izvorni_sadrzaj>POLJOPRIVREDNA ZADRUGA ZRNO, OIB 45393381258</izvorni_sadrzaj>
    <derivirana_varijabla naziv="DomainObject.Predmet.ProtustrankaNazivFormatedOIB_1">POLJOPRIVREDNA ZADRUGA ZRNO, OIB 45393381258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ZRNO zastupanog po punomoćniku Savan Smoljenović</item>
    </izvorni_sadrzaj>
    <derivirana_varijabla naziv="DomainObject.Predmet.ProtuStrankaListFormated_1">
      <item>POLJOPRIVREDNA ZADRUGA ZRNO zastupanog po punomoćniku Savan Smoljenović</item>
    </derivirana_varijabla>
  </DomainObject.Predmet.ProtuStrankaListFormated>
  <DomainObject.Predmet.ProtuStrankaListFormatedOIB>
    <izvorni_sadrzaj>
      <item>POLJOPRIVREDNA ZADRUGA ZRNO, OIB 45393381258 zastupanog po punomoćniku Savan Smoljenović</item>
    </izvorni_sadrzaj>
    <derivirana_varijabla naziv="DomainObject.Predmet.ProtuStrankaListFormatedOIB_1">
      <item>POLJOPRIVREDNA ZADRUGA ZRNO, OIB 45393381258 zastupanog po punomoćniku Savan Smoljenović</item>
    </derivirana_varijabla>
  </DomainObject.Predmet.ProtuStrankaListFormatedOIB>
  <DomainObject.Predmet.ProtuStrankaListFormatedWithAdress>
    <izvorni_sadrzaj>
      <item>POLJOPRIVREDNA ZADRUGA ZRNO, Javoranj bb, 44440 Gornji Javoranj zastupanog po punomoćniku Savan Smoljenović</item>
    </izvorni_sadrzaj>
    <derivirana_varijabla naziv="DomainObject.Predmet.ProtuStrankaListFormatedWithAdress_1">
      <item>POLJOPRIVREDNA ZADRUGA ZRNO, Javoranj bb, 44440 Gornji Javoranj zastupanog po punomoćniku Savan Smoljenović</item>
    </derivirana_varijabla>
  </DomainObject.Predmet.ProtuStrankaListFormatedWithAdress>
  <DomainObject.Predmet.ProtuStrankaListFormatedWithAdressOIB>
    <izvorni_sadrzaj>
      <item>POLJOPRIVREDNA ZADRUGA ZRNO, OIB 45393381258, Javoranj bb, 44440 Gornji Javoranj zastupanog po punomoćniku Savan Smoljenović</item>
    </izvorni_sadrzaj>
    <derivirana_varijabla naziv="DomainObject.Predmet.ProtuStrankaListFormatedWithAdressOIB_1">
      <item>POLJOPRIVREDNA ZADRUGA ZRNO, OIB 45393381258, Javoranj bb, 44440 Gornji Javoranj zastupanog po punomoćniku Savan Smoljenović</item>
    </derivirana_varijabla>
  </DomainObject.Predmet.ProtuStrankaListFormatedWithAdressOIB>
  <DomainObject.Predmet.ProtuStrankaListNazivFormated>
    <izvorni_sadrzaj>
      <item>POLJOPRIVREDNA ZADRUGA ZRNO</item>
    </izvorni_sadrzaj>
    <derivirana_varijabla naziv="DomainObject.Predmet.ProtuStrankaListNazivFormated_1">
      <item>POLJOPRIVREDNA ZADRUGA ZRNO</item>
    </derivirana_varijabla>
  </DomainObject.Predmet.ProtuStrankaListNazivFormated>
  <DomainObject.Predmet.ProtuStrankaListNazivFormatedOIB>
    <izvorni_sadrzaj>
      <item>POLJOPRIVREDNA ZADRUGA ZRNO, OIB 45393381258</item>
    </izvorni_sadrzaj>
    <derivirana_varijabla naziv="DomainObject.Predmet.ProtuStrankaListNazivFormatedOIB_1">
      <item>POLJOPRIVREDNA ZADRUGA ZRNO, OIB 45393381258</item>
    </derivirana_varijabla>
  </DomainObject.Predmet.ProtuStrankaListNazivFormatedOIB>
  <DomainObject.Predmet.OstaliListFormated>
    <izvorni_sadrzaj>
      <item>Savan Smoljenović punomoćnik sudionika u postupku POLJOPRIVREDNA ZADRUGA ZRNO</item>
    </izvorni_sadrzaj>
    <derivirana_varijabla naziv="DomainObject.Predmet.OstaliListFormated_1">
      <item>Savan Smoljenović punomoćnik sudionika u postupku POLJOPRIVREDNA ZADRUGA ZRNO</item>
    </derivirana_varijabla>
  </DomainObject.Predmet.OstaliListFormated>
  <DomainObject.Predmet.OstaliListFormatedOIB>
    <izvorni_sadrzaj>
      <item>Savan Smoljenović, OIB 37100117464 punomoćnik sudionika u postupku POLJOPRIVREDNA ZADRUGA ZRNO</item>
    </izvorni_sadrzaj>
    <derivirana_varijabla naziv="DomainObject.Predmet.OstaliListFormatedOIB_1">
      <item>Savan Smoljenović, OIB 37100117464 punomoćnik sudionika u postupku POLJOPRIVREDNA ZADRUGA ZRNO</item>
    </derivirana_varijabla>
  </DomainObject.Predmet.OstaliListFormatedOIB>
  <DomainObject.Predmet.OstaliListFormatedWithAdress>
    <izvorni_sadrzaj>
      <item>Savan Smoljenović, Javoranj 23, 44440 Dvor punomoćnik sudionika u postupku POLJOPRIVREDNA ZADRUGA ZRNO</item>
    </izvorni_sadrzaj>
    <derivirana_varijabla naziv="DomainObject.Predmet.OstaliListFormatedWithAdress_1">
      <item>Savan Smoljenović, Javoranj 23, 44440 Dvor punomoćnik sudionika u postupku POLJOPRIVREDNA ZADRUGA ZRNO</item>
    </derivirana_varijabla>
  </DomainObject.Predmet.OstaliListFormatedWithAdress>
  <DomainObject.Predmet.OstaliListFormatedWithAdressOIB>
    <izvorni_sadrzaj>
      <item>Savan Smoljenović, OIB 37100117464, Javoranj 23, 44440 Dvor punomoćnik sudionika u postupku POLJOPRIVREDNA ZADRUGA ZRNO</item>
    </izvorni_sadrzaj>
    <derivirana_varijabla naziv="DomainObject.Predmet.OstaliListFormatedWithAdressOIB_1">
      <item>Savan Smoljenović, OIB 37100117464, Javoranj 23, 44440 Dvor punomoćnik sudionika u postupku POLJOPRIVREDNA ZADRUGA ZRNO</item>
    </derivirana_varijabla>
  </DomainObject.Predmet.OstaliListFormatedWithAdressOIB>
  <DomainObject.Predmet.OstaliListNazivFormated>
    <izvorni_sadrzaj>
      <item>Savan Smoljenović</item>
    </izvorni_sadrzaj>
    <derivirana_varijabla naziv="DomainObject.Predmet.OstaliListNazivFormated_1">
      <item>Savan Smoljenović</item>
    </derivirana_varijabla>
  </DomainObject.Predmet.OstaliListNazivFormated>
  <DomainObject.Predmet.OstaliListNazivFormatedOIB>
    <izvorni_sadrzaj>
      <item>Savan Smoljenović, OIB 37100117464</item>
    </izvorni_sadrzaj>
    <derivirana_varijabla naziv="DomainObject.Predmet.OstaliListNazivFormatedOIB_1">
      <item>Savan Smoljenović, OIB 37100117464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ZRNO</izvorni_sadrzaj>
    <derivirana_varijabla naziv="DomainObject.Predmet.ProtustrankaIDrugi_1">POLJOPRIVREDNA ZADRUGA ZRNO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ZRNO, OIB 45393381258, Javoranj bb, 44440 Gornji Javoranj</izvorni_sadrzaj>
    <derivirana_varijabla naziv="DomainObject.Predmet.ProtustrankaIDrugiAdressOIB_1">POLJOPRIVREDNA ZADRUGA ZRNO, OIB 45393381258, Javoranj bb, 44440 Gornji Javoranj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ZRNO</item>
      <item>FINA Regionalni centar Zagreb</item>
      <item>Savan Smoljenović</item>
    </izvorni_sadrzaj>
    <derivirana_varijabla naziv="DomainObject.Predmet.SudioniciListNaziv_1">
      <item>POLJOPRIVREDNA ZADRUGA ZRNO</item>
      <item>FINA Regionalni centar Zagreb</item>
      <item>Savan Smoljenović</item>
    </derivirana_varijabla>
  </DomainObject.Predmet.SudioniciListNaziv>
  <DomainObject.Predmet.SudioniciListAdressOIB>
    <izvorni_sadrzaj>
      <item>POLJOPRIVREDNA ZADRUGA ZRNO, OIB 45393381258, Javoranj bb,44440 Gornji Javoranj</item>
      <item>FINA Regionalni centar Zagreb, OIB 85821130368, Trg svibanjskih žrtava 1995. 1,10000 Zagreb</item>
      <item>Savan Smoljenović, OIB 37100117464, Javoranj 23,44440 Dvor</item>
    </izvorni_sadrzaj>
    <derivirana_varijabla naziv="DomainObject.Predmet.SudioniciListAdressOIB_1">
      <item>POLJOPRIVREDNA ZADRUGA ZRNO, OIB 45393381258, Javoranj bb,44440 Gornji Javoranj</item>
      <item>FINA Regionalni centar Zagreb, OIB 85821130368, Trg svibanjskih žrtava 1995. 1,10000 Zagreb</item>
      <item>Savan Smoljenović, OIB 37100117464, Javoranj 23,44440 Dvor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45393381258</item>
      <item>, OIB 85821130368</item>
      <item>, OIB 37100117464</item>
    </izvorni_sadrzaj>
    <derivirana_varijabla naziv="DomainObject.Predmet.SudioniciListNazivOIB_1">
      <item>, OIB 45393381258</item>
      <item>, OIB 85821130368</item>
      <item>, OIB 37100117464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238</properties:Words>
  <properties:Characters>1314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2016-02-09T09:27:00Z</dcterms:created>
  <dc:creator>Korisnik</dc:creator>
  <cp:lastModifiedBy>Maja Kovač</cp:lastModifiedBy>
  <cp:lastPrinted>2016-02-09T09:08:00Z</cp:lastPrinted>
  <dcterms:modified xmlns:xsi="http://www.w3.org/2001/XMLSchema-instance" xsi:type="dcterms:W3CDTF">2016-02-09T09:27:00Z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