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fd1ed" w14:paraId="befd1e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335E5" w:rsidP="00E335E5" w:rsidR="00E335E5" w:rsidRPr="00E335E5">
      <w:pPr>
        <w:spacing w:after="0"/>
        <w:rPr>
          <w:rFonts w:cs="Times New Roman" w:eastAsia="Times New Roman"/>
          <w:b/>
          <w:lang w:eastAsia="hr-HR"/>
        </w:rPr>
      </w:pPr>
      <w:r w:rsidRPr="00E335E5">
        <w:rPr>
          <w:rFonts w:cs="Times New Roman" w:eastAsia="Times New Roman"/>
          <w:b/>
          <w:lang w:eastAsia="hr-HR"/>
        </w:rPr>
        <w:t>REPUBLIKA HRVATSKA                                                                         14. St-678/2018.</w:t>
      </w:r>
    </w:p>
    <w:p w:rsidRDefault="00E335E5" w:rsidP="00E335E5" w:rsidR="00E335E5" w:rsidRPr="00E335E5">
      <w:pPr>
        <w:spacing w:after="0"/>
        <w:rPr>
          <w:rFonts w:cs="Times New Roman" w:eastAsia="Times New Roman"/>
          <w:b/>
          <w:lang w:eastAsia="hr-HR"/>
        </w:rPr>
      </w:pPr>
      <w:r w:rsidRPr="00E335E5">
        <w:rPr>
          <w:rFonts w:cs="Times New Roman" w:eastAsia="Times New Roman"/>
          <w:b/>
          <w:lang w:eastAsia="hr-HR"/>
        </w:rPr>
        <w:t>TRGOVAČKI SUD U SPLIT</w:t>
      </w:r>
    </w:p>
    <w:p w:rsidRDefault="00E335E5" w:rsidP="00E335E5" w:rsidR="00E335E5" w:rsidRPr="00E335E5">
      <w:pPr>
        <w:spacing w:after="0"/>
        <w:rPr>
          <w:rFonts w:cs="Times New Roman" w:eastAsia="Times New Roman"/>
          <w:b/>
          <w:lang w:eastAsia="hr-HR"/>
        </w:rPr>
      </w:pPr>
      <w:r w:rsidRPr="00E335E5">
        <w:rPr>
          <w:rFonts w:cs="Times New Roman" w:eastAsia="Times New Roman"/>
          <w:b/>
          <w:lang w:eastAsia="hr-HR"/>
        </w:rPr>
        <w:t xml:space="preserve">Split, </w:t>
      </w:r>
      <w:proofErr w:type="spellStart"/>
      <w:r w:rsidRPr="00E335E5">
        <w:rPr>
          <w:rFonts w:cs="Times New Roman" w:eastAsia="Times New Roman"/>
          <w:b/>
          <w:lang w:eastAsia="hr-HR"/>
        </w:rPr>
        <w:t>Sukoišanska</w:t>
      </w:r>
      <w:proofErr w:type="spellEnd"/>
      <w:r w:rsidRPr="00E335E5">
        <w:rPr>
          <w:rFonts w:cs="Times New Roman" w:eastAsia="Times New Roman"/>
          <w:b/>
          <w:lang w:eastAsia="hr-HR"/>
        </w:rPr>
        <w:t xml:space="preserve"> br. 6.</w:t>
      </w:r>
    </w:p>
    <w:p w:rsidRDefault="00E335E5" w:rsidP="00E335E5" w:rsidR="00E335E5" w:rsidRPr="00E335E5">
      <w:pPr>
        <w:spacing w:after="0"/>
        <w:rPr>
          <w:rFonts w:cs="Times New Roman" w:eastAsia="Times New Roman"/>
          <w:b/>
          <w:lang w:eastAsia="hr-HR"/>
        </w:rPr>
      </w:pPr>
    </w:p>
    <w:p w:rsidRDefault="00E335E5" w:rsidP="00E335E5" w:rsidR="00E335E5" w:rsidRPr="00E335E5">
      <w:pPr>
        <w:spacing w:after="0"/>
        <w:rPr>
          <w:rFonts w:cs="Times New Roman" w:eastAsia="Times New Roman"/>
          <w:b/>
          <w:lang w:eastAsia="hr-HR"/>
        </w:rPr>
      </w:pPr>
    </w:p>
    <w:p w:rsidRDefault="00E335E5" w:rsidP="00E335E5" w:rsidR="00E335E5" w:rsidRPr="00E335E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335E5">
        <w:rPr>
          <w:rFonts w:cs="Times New Roman" w:eastAsia="Times New Roman"/>
          <w:b/>
          <w:lang w:eastAsia="hr-HR"/>
        </w:rPr>
        <w:t>R J E Š E N J E</w:t>
      </w:r>
    </w:p>
    <w:p w:rsidRDefault="00E335E5" w:rsidP="00E335E5" w:rsidR="00E335E5" w:rsidRPr="00E335E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335E5" w:rsidP="00E335E5" w:rsidR="00E335E5" w:rsidRPr="00E335E5">
      <w:pPr>
        <w:spacing w:after="0"/>
        <w:jc w:val="both"/>
        <w:rPr>
          <w:rFonts w:cs="Times New Roman" w:eastAsia="Times New Roman"/>
          <w:lang w:eastAsia="hr-HR"/>
        </w:rPr>
      </w:pPr>
      <w:r w:rsidRPr="00E335E5">
        <w:rPr>
          <w:rFonts w:cs="Times New Roman" w:eastAsia="Times New Roman"/>
          <w:lang w:eastAsia="hr-HR"/>
        </w:rPr>
        <w:tab/>
        <w:t xml:space="preserve">Trgovački sud u Splitu, po sudcu Jozi Ćaleta, u stečajnom postupku po zahtjevu Predlagatelja: FINANCIJSKA AGENCIJA, Regionalni centar Split, Split (dalje: Predlagatelj), radi otvaranja skraćenog stečajnog postupka nad trgovačkim društvom kao stečajnim Dužnikom: ANDREAS DICK d.o.o. za usluge u nautičkom turizmu, Split, Velebitska 54, OIB: 75333344476, (dalje: Dužnik), dana 17. rujna 2018. </w:t>
      </w:r>
    </w:p>
    <w:p w:rsidRDefault="00E335E5" w:rsidP="00E335E5" w:rsidR="00E335E5" w:rsidRPr="00E335E5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E335E5" w:rsidP="00E335E5" w:rsidR="00E335E5" w:rsidRPr="00E335E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335E5">
        <w:rPr>
          <w:rFonts w:cs="Times New Roman" w:eastAsia="Times New Roman"/>
          <w:b/>
          <w:lang w:eastAsia="hr-HR"/>
        </w:rPr>
        <w:t>r i j e š i o  j e</w:t>
      </w:r>
    </w:p>
    <w:p w:rsidRDefault="00E335E5" w:rsidP="00E335E5" w:rsidR="00E335E5" w:rsidRPr="00E335E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335E5" w:rsidP="00E335E5" w:rsidR="00E335E5" w:rsidRPr="00E335E5">
      <w:pPr>
        <w:spacing w:after="0"/>
        <w:jc w:val="both"/>
        <w:rPr>
          <w:rFonts w:cs="Times New Roman" w:eastAsia="Times New Roman"/>
          <w:lang w:eastAsia="hr-HR"/>
        </w:rPr>
      </w:pPr>
      <w:r w:rsidRPr="00E335E5">
        <w:rPr>
          <w:rFonts w:cs="Times New Roman" w:eastAsia="Times New Roman"/>
          <w:lang w:eastAsia="hr-HR"/>
        </w:rPr>
        <w:tab/>
      </w:r>
      <w:r w:rsidRPr="00E335E5">
        <w:rPr>
          <w:rFonts w:cs="Times New Roman" w:eastAsia="Times New Roman"/>
          <w:b/>
          <w:lang w:eastAsia="hr-HR"/>
        </w:rPr>
        <w:t>Odbacuje se</w:t>
      </w:r>
      <w:r w:rsidRPr="00E335E5">
        <w:rPr>
          <w:rFonts w:cs="Times New Roman" w:eastAsia="Times New Roman"/>
          <w:lang w:eastAsia="hr-HR"/>
        </w:rPr>
        <w:t xml:space="preserve"> zahtjev Predlagatelja FINANCIJSKA AGENCIJA, Regionalni centar Split, Split, za provođenjem skraćenog stečajnog postupka nad Dužnikom:  ANDREAS DICK d.o.o. za usluge u nautičkom turizmu, Split, Velebitska 54, OIB: 75333344476.</w:t>
      </w:r>
    </w:p>
    <w:p w:rsidRDefault="00E335E5" w:rsidP="00E335E5" w:rsidR="00E335E5" w:rsidRPr="00E335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5E5" w:rsidP="00E335E5" w:rsidR="00E335E5" w:rsidRPr="00E335E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335E5">
        <w:rPr>
          <w:rFonts w:cs="Times New Roman" w:eastAsia="Times New Roman"/>
          <w:b/>
          <w:lang w:eastAsia="hr-HR"/>
        </w:rPr>
        <w:t>Obrazloženje</w:t>
      </w:r>
    </w:p>
    <w:p w:rsidRDefault="00E335E5" w:rsidP="00E335E5" w:rsidR="00E335E5" w:rsidRPr="00E335E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335E5" w:rsidP="00E335E5" w:rsidR="00E335E5" w:rsidRPr="00E335E5">
      <w:pPr>
        <w:spacing w:after="0"/>
        <w:jc w:val="both"/>
        <w:rPr>
          <w:rFonts w:cs="Times New Roman" w:eastAsia="Times New Roman"/>
          <w:lang w:eastAsia="hr-HR"/>
        </w:rPr>
      </w:pPr>
      <w:r w:rsidRPr="00E335E5">
        <w:rPr>
          <w:rFonts w:cs="Times New Roman" w:eastAsia="Times New Roman"/>
          <w:lang w:eastAsia="hr-HR"/>
        </w:rPr>
        <w:tab/>
        <w:t>Nad gore navedenom pravnom osobom  ANDREAS DICK d.o.o. za usluge u nautičkom turizmu, Split, Velebitska 54, kao Dužnikom, FINANCIJSKA AGENCIJA, Regionalni centar Split, Split, podnijelo je ovom sudu 12. rujna 2018. godine zahtjev za pokretanje skraćenog stečajnog postupka (dalje: Zahtjev), sve temeljem čl. 429. stavka 1. Stečajnog zakona (NN br. 71/15., dalje: SZ).</w:t>
      </w:r>
    </w:p>
    <w:p w:rsidRDefault="00E335E5" w:rsidP="00E335E5" w:rsidR="00E335E5" w:rsidRPr="00E335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5E5" w:rsidP="00E335E5" w:rsidR="00E335E5" w:rsidRPr="00E335E5">
      <w:pPr>
        <w:spacing w:after="0"/>
        <w:ind w:firstLine="708"/>
        <w:jc w:val="both"/>
        <w:rPr>
          <w:rFonts w:cs="Times New Roman" w:eastAsia="Calibri"/>
        </w:rPr>
      </w:pPr>
      <w:r w:rsidRPr="00E335E5">
        <w:rPr>
          <w:rFonts w:cs="Times New Roman" w:eastAsia="Calibri"/>
        </w:rPr>
        <w:t xml:space="preserve">U podnesenom Zahtjevu, Predlagatelj je istakao da navedena pravna osoba – Dužnik nema zaposlenih, da ima evidentirane neizvršene osnove za plaćanje u neprekinutom razdoblju od 120. dana, u ukupnom iznosu od: 7.931,24 kune a u koji iznos je uračunata kamata i naknada FINA-e za provedbu ovrhe na novčanim sredstvima.  </w:t>
      </w:r>
    </w:p>
    <w:p w:rsidRDefault="00E335E5" w:rsidP="00E335E5" w:rsidR="00E335E5" w:rsidRPr="00E335E5">
      <w:pPr>
        <w:spacing w:after="0"/>
        <w:jc w:val="both"/>
        <w:rPr>
          <w:rFonts w:cs="Times New Roman" w:eastAsia="Times New Roman"/>
          <w:lang w:eastAsia="hr-HR"/>
        </w:rPr>
      </w:pPr>
      <w:r w:rsidRPr="00E335E5">
        <w:rPr>
          <w:rFonts w:cs="Times New Roman" w:eastAsia="Times New Roman"/>
          <w:lang w:eastAsia="hr-HR"/>
        </w:rPr>
        <w:t xml:space="preserve"> </w:t>
      </w:r>
    </w:p>
    <w:p w:rsidRDefault="00E335E5" w:rsidP="00E335E5" w:rsidR="00E335E5" w:rsidRPr="00E335E5">
      <w:pPr>
        <w:spacing w:after="0"/>
        <w:jc w:val="both"/>
        <w:rPr>
          <w:rFonts w:cs="Times New Roman" w:eastAsia="Times New Roman"/>
          <w:lang w:eastAsia="hr-HR"/>
        </w:rPr>
      </w:pPr>
      <w:r w:rsidRPr="00E335E5">
        <w:rPr>
          <w:rFonts w:cs="Times New Roman" w:eastAsia="Times New Roman"/>
          <w:lang w:eastAsia="hr-HR"/>
        </w:rPr>
        <w:tab/>
        <w:t>Odredbom čl. 335.a. SZ-a propisano je da na temelju Zahtjeva FINANCIJSKE AGENCIJE, stečajni sudac donosi rješenje o pokretanju skraćenog stečajnog postupka  ili taj zahtjev odbacuje rješenjem (stavak 1.). Zahtjev iz stavka 1. podnosi se za svaku pravnu osobu: 1. koja nema zaposlenik, 2. za koju su ispunjeni uvjeti iz čl. 4. toga Zakona i 3. za koju nisu ispunjeni uvjeti za pokretanje drugog postupka radi brisanja iz sudskog registra (stavak 2.).</w:t>
      </w:r>
    </w:p>
    <w:p w:rsidRDefault="00E335E5" w:rsidP="00E335E5" w:rsidR="00E335E5" w:rsidRPr="00E335E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E335E5" w:rsidP="00E335E5" w:rsidR="00E335E5" w:rsidRPr="00E335E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E335E5">
        <w:rPr>
          <w:rFonts w:cs="Times New Roman" w:eastAsia="Times New Roman"/>
          <w:lang w:eastAsia="hr-HR"/>
        </w:rPr>
        <w:t xml:space="preserve">Prema tome, procesne pretpostavke za vođenje skraćenog stečajnog postupka nad određenom pravnom osobom su da ta pravna osoba postoji, da nema zaposlenih, da su ispunjeni uvjeti iz čl. </w:t>
      </w:r>
      <w:smartTag w:element="metricconverter" w:uri="urn:schemas-microsoft-com:office:smarttags">
        <w:smartTagPr>
          <w:attr w:val="4. st" w:name="ProductID"/>
        </w:smartTagPr>
        <w:r w:rsidRPr="00E335E5">
          <w:rPr>
            <w:rFonts w:cs="Times New Roman" w:eastAsia="Times New Roman"/>
            <w:lang w:eastAsia="hr-HR"/>
          </w:rPr>
          <w:t>4. st</w:t>
        </w:r>
      </w:smartTag>
      <w:r w:rsidRPr="00E335E5">
        <w:rPr>
          <w:rFonts w:cs="Times New Roman" w:eastAsia="Times New Roman"/>
          <w:lang w:eastAsia="hr-HR"/>
        </w:rPr>
        <w:t>. 4. SZ-a, i da za tu pravnu osobu nisu ispunjeni uvjeti za pokretanje drugog postupka radi brisanja iz sudskog registra.</w:t>
      </w:r>
    </w:p>
    <w:p w:rsidRDefault="00E335E5" w:rsidP="00E335E5" w:rsidR="00E335E5" w:rsidRPr="00E335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5E5" w:rsidP="00E335E5" w:rsidR="00E335E5" w:rsidRPr="00E335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5E5" w:rsidP="00E335E5" w:rsidR="00E335E5" w:rsidRPr="00E335E5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E335E5">
        <w:rPr>
          <w:rFonts w:cs="Times New Roman" w:eastAsia="Times New Roman"/>
          <w:b/>
          <w:lang w:eastAsia="hr-HR"/>
        </w:rPr>
        <w:lastRenderedPageBreak/>
        <w:t>- 2 -                                   14. St-678/2018.</w:t>
      </w:r>
    </w:p>
    <w:p w:rsidRDefault="00E335E5" w:rsidP="00E335E5" w:rsidR="00E335E5" w:rsidRPr="00E335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5E5" w:rsidP="00E335E5" w:rsidR="00E335E5" w:rsidRPr="00E335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5E5" w:rsidP="00E335E5" w:rsidR="00E335E5" w:rsidRPr="00E335E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335E5">
        <w:rPr>
          <w:rFonts w:cs="Times New Roman" w:eastAsia="Times New Roman"/>
          <w:lang w:eastAsia="hr-HR"/>
        </w:rPr>
        <w:t>O postojanju tih procesnih pretpostavki sud u pravilu mora voditi računa po službenoj dužnosti, i to do kraja postupka.</w:t>
      </w:r>
    </w:p>
    <w:p w:rsidRDefault="00E335E5" w:rsidP="00E335E5" w:rsidR="00E335E5" w:rsidRPr="00E335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5E5" w:rsidP="00E335E5" w:rsidR="00E335E5" w:rsidRPr="00E335E5">
      <w:pPr>
        <w:spacing w:after="0"/>
        <w:jc w:val="both"/>
        <w:rPr>
          <w:rFonts w:cs="Times New Roman" w:eastAsia="Times New Roman"/>
          <w:lang w:eastAsia="hr-HR"/>
        </w:rPr>
      </w:pPr>
      <w:r w:rsidRPr="00E335E5">
        <w:rPr>
          <w:rFonts w:cs="Times New Roman" w:eastAsia="Times New Roman"/>
          <w:lang w:eastAsia="hr-HR"/>
        </w:rPr>
        <w:tab/>
        <w:t xml:space="preserve">Uvidom u izvadak iz sudskog registra Sud je  utvrdio da je rješenjem Trgovačkog suda u Splitu pod </w:t>
      </w:r>
      <w:proofErr w:type="spellStart"/>
      <w:r w:rsidRPr="00E335E5">
        <w:rPr>
          <w:rFonts w:cs="Times New Roman" w:eastAsia="Times New Roman"/>
          <w:lang w:eastAsia="hr-HR"/>
        </w:rPr>
        <w:t>posl</w:t>
      </w:r>
      <w:proofErr w:type="spellEnd"/>
      <w:r w:rsidRPr="00E335E5">
        <w:rPr>
          <w:rFonts w:cs="Times New Roman" w:eastAsia="Times New Roman"/>
          <w:lang w:eastAsia="hr-HR"/>
        </w:rPr>
        <w:t xml:space="preserve">. br. </w:t>
      </w:r>
      <w:proofErr w:type="spellStart"/>
      <w:r w:rsidRPr="00E335E5">
        <w:rPr>
          <w:rFonts w:cs="Times New Roman" w:eastAsia="Times New Roman"/>
          <w:lang w:eastAsia="hr-HR"/>
        </w:rPr>
        <w:t>Tt</w:t>
      </w:r>
      <w:proofErr w:type="spellEnd"/>
      <w:r w:rsidRPr="00E335E5">
        <w:rPr>
          <w:rFonts w:cs="Times New Roman" w:eastAsia="Times New Roman"/>
          <w:lang w:eastAsia="hr-HR"/>
        </w:rPr>
        <w:t xml:space="preserve">-15/9529 od 18. veljače 2016. godine, a temeljem odredbi čl. </w:t>
      </w:r>
      <w:smartTag w:element="metricconverter" w:uri="urn:schemas-microsoft-com:office:smarttags">
        <w:smartTagPr>
          <w:attr w:val="70. st" w:name="ProductID"/>
        </w:smartTagPr>
        <w:r w:rsidRPr="00E335E5">
          <w:rPr>
            <w:rFonts w:cs="Times New Roman" w:eastAsia="Times New Roman"/>
            <w:lang w:eastAsia="hr-HR"/>
          </w:rPr>
          <w:t>70. st</w:t>
        </w:r>
      </w:smartTag>
      <w:r w:rsidRPr="00E335E5">
        <w:rPr>
          <w:rFonts w:cs="Times New Roman" w:eastAsia="Times New Roman"/>
          <w:lang w:eastAsia="hr-HR"/>
        </w:rPr>
        <w:t xml:space="preserve">. 3. i 4. Zakona o sudskom registru (NN br. 1/95, 57/96, 1/98, 30/99, 54/05, 40/07, 91/10 i 90/11, dalje ZSR), pokrenut postupak brisanja iz sudskog registra trgovačkog ANDREAS DICK d.o.o. za usluge u nautičkom turizmu, Split, Velebitska 54, OIB: 75333344476, koji je u ovom postupku označen kao Dužnik te je u tom postupku Dužnik brisan iz sudskog registra. </w:t>
      </w:r>
    </w:p>
    <w:p w:rsidRDefault="00E335E5" w:rsidP="00E335E5" w:rsidR="00E335E5" w:rsidRPr="00E335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5E5" w:rsidP="00E335E5" w:rsidR="00E335E5" w:rsidRPr="00E335E5">
      <w:pPr>
        <w:spacing w:after="0"/>
        <w:jc w:val="both"/>
        <w:rPr>
          <w:rFonts w:cs="Times New Roman" w:eastAsia="Times New Roman"/>
          <w:lang w:eastAsia="hr-HR"/>
        </w:rPr>
      </w:pPr>
      <w:r w:rsidRPr="00E335E5">
        <w:rPr>
          <w:rFonts w:cs="Times New Roman" w:eastAsia="Times New Roman"/>
          <w:lang w:eastAsia="hr-HR"/>
        </w:rPr>
        <w:tab/>
        <w:t xml:space="preserve">Kako je naprijed navedenim rješenjem ovog suda Dužnik već brisan iz sudskog registra, to je Zahtjev Predlagatelja za pokretanje skraćenog stečajnog postupka nad Dužnikom ANDREAS DICK d.o.o. za usluge u nautičkom turizmu, Split, Velebitska 54, OIB: 75333344476, valjalo odbaciti, jer isti subjekt više ne postoji kao pravna osoba, a radi čega je Sud, temeljem odredbi čl. </w:t>
      </w:r>
      <w:smartTag w:element="metricconverter" w:uri="urn:schemas-microsoft-com:office:smarttags">
        <w:smartTagPr>
          <w:attr w:val="335. a" w:name="ProductID"/>
        </w:smartTagPr>
        <w:r w:rsidRPr="00E335E5">
          <w:rPr>
            <w:rFonts w:cs="Times New Roman" w:eastAsia="Times New Roman"/>
            <w:lang w:eastAsia="hr-HR"/>
          </w:rPr>
          <w:t>335. a</w:t>
        </w:r>
      </w:smartTag>
      <w:r w:rsidRPr="00E335E5">
        <w:rPr>
          <w:rFonts w:cs="Times New Roman" w:eastAsia="Times New Roman"/>
          <w:lang w:eastAsia="hr-HR"/>
        </w:rPr>
        <w:t>. SZ-a i odlučio kao u izreci ovog rješenja.</w:t>
      </w:r>
    </w:p>
    <w:p w:rsidRDefault="00E335E5" w:rsidP="00E335E5" w:rsidR="00E335E5" w:rsidRPr="00E335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5E5" w:rsidP="00E335E5" w:rsidR="00E335E5" w:rsidRPr="00E335E5">
      <w:pPr>
        <w:spacing w:after="0"/>
        <w:jc w:val="both"/>
        <w:rPr>
          <w:rFonts w:cs="Times New Roman" w:eastAsia="Times New Roman"/>
          <w:lang w:eastAsia="hr-HR"/>
        </w:rPr>
      </w:pPr>
      <w:r w:rsidRPr="00E335E5">
        <w:rPr>
          <w:rFonts w:cs="Times New Roman" w:eastAsia="Times New Roman"/>
          <w:lang w:eastAsia="hr-HR"/>
        </w:rPr>
        <w:tab/>
        <w:t>Ukoliko se u odnosu na naprijed navedenog Dužnika ispune uvjeti za obustavu postupka brisanja kojeg je pokrenuo registarski sud, podnositelj zahtjeva će, uz ispunjenje ostalih propisanih pretpostavki, biti u mogućnosti ponovno podnijeti zahtjeva za pokretanje skraćenog stečajnog postupka nad navedenom pravnom osobom kao Dužnikom.</w:t>
      </w:r>
    </w:p>
    <w:p w:rsidRDefault="00E335E5" w:rsidP="00E335E5" w:rsidR="00E335E5" w:rsidRPr="00E335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5E5" w:rsidP="00E335E5" w:rsidR="00E335E5" w:rsidRPr="00E335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5E5" w:rsidP="00E335E5" w:rsidR="00E335E5" w:rsidRPr="00E335E5">
      <w:pPr>
        <w:spacing w:after="0"/>
        <w:jc w:val="center"/>
        <w:rPr>
          <w:rFonts w:cs="Times New Roman" w:eastAsia="Times New Roman"/>
          <w:lang w:eastAsia="hr-HR"/>
        </w:rPr>
      </w:pPr>
      <w:r w:rsidRPr="00E335E5">
        <w:rPr>
          <w:rFonts w:cs="Times New Roman" w:eastAsia="Times New Roman"/>
          <w:lang w:eastAsia="hr-HR"/>
        </w:rPr>
        <w:t>U Split, 17. rujna 2018.</w:t>
      </w:r>
    </w:p>
    <w:p w:rsidRDefault="00E335E5" w:rsidP="00E335E5" w:rsidR="00E335E5" w:rsidRPr="00E335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5E5" w:rsidP="00E335E5" w:rsidR="00E335E5" w:rsidRPr="00E335E5">
      <w:pPr>
        <w:spacing w:after="0"/>
        <w:rPr>
          <w:rFonts w:cs="Times New Roman" w:eastAsia="Times New Roman"/>
          <w:lang w:eastAsia="hr-HR"/>
        </w:rPr>
      </w:pPr>
    </w:p>
    <w:p w:rsidRDefault="00E335E5" w:rsidP="00E335E5" w:rsidR="00E335E5" w:rsidRPr="00E335E5">
      <w:pPr>
        <w:spacing w:after="0"/>
        <w:jc w:val="both"/>
        <w:rPr>
          <w:rFonts w:cs="Times New Roman" w:eastAsia="Times New Roman"/>
          <w:lang w:eastAsia="hr-HR"/>
        </w:rPr>
      </w:pPr>
      <w:r w:rsidRPr="00E335E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STEČAJNI SUDAC:</w:t>
      </w:r>
    </w:p>
    <w:p w:rsidRDefault="00E335E5" w:rsidP="00E335E5" w:rsidR="00E335E5" w:rsidRPr="00E335E5">
      <w:pPr>
        <w:spacing w:after="0"/>
        <w:jc w:val="both"/>
        <w:rPr>
          <w:rFonts w:cs="Times New Roman" w:eastAsia="Times New Roman"/>
          <w:lang w:eastAsia="hr-HR"/>
        </w:rPr>
      </w:pPr>
      <w:r w:rsidRPr="00E335E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Jozo Ćaleta,v.r.,</w:t>
      </w:r>
    </w:p>
    <w:p w:rsidRDefault="00E335E5" w:rsidP="00E335E5" w:rsidR="00E335E5" w:rsidRPr="00E335E5">
      <w:pPr>
        <w:spacing w:after="0"/>
        <w:jc w:val="both"/>
        <w:rPr>
          <w:rFonts w:cs="Times New Roman" w:eastAsia="Times New Roman"/>
          <w:lang w:eastAsia="hr-HR"/>
        </w:rPr>
      </w:pPr>
      <w:r w:rsidRPr="00E335E5">
        <w:rPr>
          <w:rFonts w:cs="Times New Roman" w:eastAsia="Times New Roman"/>
          <w:lang w:eastAsia="hr-HR"/>
        </w:rPr>
        <w:t xml:space="preserve">              </w:t>
      </w:r>
    </w:p>
    <w:p w:rsidRDefault="00E335E5" w:rsidP="00E335E5" w:rsidR="00E335E5" w:rsidRPr="00E335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5E5" w:rsidP="00E335E5" w:rsidR="00E335E5" w:rsidRPr="00E335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5E5" w:rsidP="00E335E5" w:rsidR="00E335E5" w:rsidRPr="00E335E5">
      <w:pPr>
        <w:spacing w:after="0"/>
        <w:jc w:val="both"/>
        <w:rPr>
          <w:rFonts w:cs="Times New Roman" w:eastAsia="Times New Roman"/>
          <w:lang w:eastAsia="hr-HR"/>
        </w:rPr>
      </w:pPr>
      <w:r w:rsidRPr="00E335E5">
        <w:rPr>
          <w:rFonts w:cs="Times New Roman" w:eastAsia="Times New Roman"/>
          <w:lang w:eastAsia="hr-HR"/>
        </w:rPr>
        <w:t>Uputa o pravnom lijeku:</w:t>
      </w:r>
    </w:p>
    <w:p w:rsidRDefault="00E335E5" w:rsidP="00E335E5" w:rsidR="00E335E5" w:rsidRPr="00E335E5">
      <w:pPr>
        <w:spacing w:after="0"/>
        <w:rPr>
          <w:rFonts w:cs="Times New Roman" w:eastAsia="Times New Roman"/>
          <w:lang w:eastAsia="hr-HR"/>
        </w:rPr>
      </w:pPr>
      <w:r w:rsidRPr="00E335E5">
        <w:rPr>
          <w:rFonts w:cs="Times New Roman" w:eastAsia="Times New Roman"/>
          <w:lang w:eastAsia="hr-HR"/>
        </w:rPr>
        <w:t>Protiv ovog rješenja dopuštena je žalba Visokom trgovačkom sudu Republike Hrvatske u Zagrebu. Žalba se podnosi ovom sudu, u 2 primjerka, u roku od 8 dana od dana dostave ovog rješenja.</w:t>
      </w:r>
    </w:p>
    <w:p w:rsidRDefault="00E335E5" w:rsidP="00E335E5" w:rsidR="00E335E5" w:rsidRPr="00E335E5">
      <w:pPr>
        <w:spacing w:after="0"/>
        <w:rPr>
          <w:rFonts w:cs="Times New Roman" w:eastAsia="Times New Roman"/>
          <w:lang w:eastAsia="hr-HR"/>
        </w:rPr>
      </w:pPr>
    </w:p>
    <w:p w:rsidRDefault="00E335E5" w:rsidP="00E335E5" w:rsidR="00E335E5" w:rsidRPr="00E335E5">
      <w:pPr>
        <w:spacing w:after="0"/>
        <w:rPr>
          <w:rFonts w:cs="Times New Roman" w:eastAsia="Times New Roman"/>
          <w:lang w:eastAsia="hr-HR"/>
        </w:rPr>
      </w:pPr>
    </w:p>
    <w:p w:rsidRDefault="00E335E5" w:rsidP="00E335E5" w:rsidR="00E335E5" w:rsidRPr="00E335E5">
      <w:pPr>
        <w:spacing w:after="0"/>
        <w:rPr>
          <w:rFonts w:cs="Times New Roman" w:eastAsia="Times New Roman"/>
          <w:b/>
          <w:lang w:eastAsia="hr-HR"/>
        </w:rPr>
      </w:pPr>
      <w:r w:rsidRPr="00E335E5">
        <w:rPr>
          <w:rFonts w:cs="Times New Roman" w:eastAsia="Times New Roman"/>
          <w:b/>
          <w:lang w:eastAsia="hr-HR"/>
        </w:rPr>
        <w:t>DNA:</w:t>
      </w:r>
    </w:p>
    <w:p w:rsidRDefault="00E335E5" w:rsidP="00E335E5" w:rsidR="00E335E5" w:rsidRPr="00E335E5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E335E5">
        <w:rPr>
          <w:rFonts w:cs="Times New Roman" w:eastAsia="Times New Roman"/>
          <w:lang w:eastAsia="hr-HR"/>
        </w:rPr>
        <w:t>podnositelju zahtjeva</w:t>
      </w:r>
    </w:p>
    <w:p w:rsidRDefault="00E335E5" w:rsidP="00E335E5" w:rsidR="00E335E5" w:rsidRPr="00E335E5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E335E5">
        <w:rPr>
          <w:rFonts w:cs="Times New Roman" w:eastAsia="Times New Roman"/>
          <w:lang w:eastAsia="hr-HR"/>
        </w:rPr>
        <w:t>e-oglasna ploča – 20 dana</w:t>
      </w:r>
    </w:p>
    <w:p w:rsidRDefault="00E335E5" w:rsidP="00E335E5" w:rsidR="00E335E5" w:rsidRPr="00E335E5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E335E5">
        <w:rPr>
          <w:rFonts w:cs="Times New Roman" w:eastAsia="Times New Roman"/>
          <w:lang w:eastAsia="hr-HR"/>
        </w:rPr>
        <w:t xml:space="preserve">u spis </w:t>
      </w:r>
    </w:p>
    <w:p w:rsidRDefault="00E335E5" w:rsidP="00E335E5" w:rsidR="00E335E5" w:rsidRPr="00E335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5E5" w:rsidP="00E335E5" w:rsidR="00E335E5" w:rsidRPr="00E335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5E5" w:rsidP="00E335E5" w:rsidR="00E335E5" w:rsidRPr="00E335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35E5" w:rsidP="00E335E5" w:rsidR="00E335E5" w:rsidRPr="00E335E5">
      <w:pPr>
        <w:spacing w:after="0"/>
        <w:jc w:val="center"/>
        <w:rPr>
          <w:rFonts w:cs="Times New Roman" w:eastAsia="Times New Roman"/>
          <w:lang w:eastAsia="hr-HR"/>
        </w:rPr>
      </w:pPr>
      <w:r w:rsidRPr="00E335E5">
        <w:rPr>
          <w:rFonts w:cs="Times New Roman" w:eastAsia="Times New Roman"/>
          <w:lang w:eastAsia="hr-HR"/>
        </w:rPr>
        <w:t xml:space="preserve">                                                                               STEČAJNI SUDAC:</w:t>
      </w:r>
    </w:p>
    <w:p w:rsidRDefault="00E335E5" w:rsidP="00E335E5" w:rsidR="00AE649C" w:rsidRPr="00B76F3C">
      <w:pPr>
        <w:spacing w:after="0"/>
        <w:jc w:val="both"/>
      </w:pPr>
      <w:r w:rsidRPr="00E335E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Jozo Ćaleta,v.r.,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4C24F15"/>
    <w:multiLevelType w:val="hybridMultilevel"/>
    <w:tmpl w:val="2056C97E"/>
    <w:lvl w:tplc="0409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35E5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934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St-678/2018-4</izvorni_sadrzaj>
    <derivirana_varijabla naziv="DomainObject.Oznaka_1">St-678/2018-4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St-678/2018</izvorni_sadrzaj>
    <derivirana_varijabla naziv="DomainObject.Predmet.OznakaBroj_1">St-678/2018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ANDREAS DICK d.o.o. za usluge u nautičkom turizmu</izvorni_sadrzaj>
    <derivirana_varijabla naziv="DomainObject.Predmet.ProtustrankaFormated_1">  ANDREAS DICK d.o.o. za usluge u nautičkom turizmu</derivirana_varijabla>
  </DomainObject.Predmet.ProtustrankaFormated>
  <DomainObject.Predmet.ProtustrankaFormatedOIB>
    <izvorni_sadrzaj>  ANDREAS DICK d.o.o. za usluge u nautičkom turizmu, OIB 75333344476</izvorni_sadrzaj>
    <derivirana_varijabla naziv="DomainObject.Predmet.ProtustrankaFormatedOIB_1">  ANDREAS DICK d.o.o. za usluge u nautičkom turizmu, OIB 75333344476</derivirana_varijabla>
  </DomainObject.Predmet.ProtustrankaFormatedOIB>
  <DomainObject.Predmet.ProtustrankaFormatedWithAdress>
    <izvorni_sadrzaj> ANDREAS DICK d.o.o. za usluge u nautičkom turizmu, Velebitska 54, 21000 Split</izvorni_sadrzaj>
    <derivirana_varijabla naziv="DomainObject.Predmet.ProtustrankaFormatedWithAdress_1"> ANDREAS DICK d.o.o. za usluge u nautičkom turizmu, Velebitska 54, 21000 Split</derivirana_varijabla>
  </DomainObject.Predmet.ProtustrankaFormatedWithAdress>
  <DomainObject.Predmet.ProtustrankaFormatedWithAdressOIB>
    <izvorni_sadrzaj> ANDREAS DICK d.o.o. za usluge u nautičkom turizmu, OIB 75333344476, Velebitska 54, 21000 Split</izvorni_sadrzaj>
    <derivirana_varijabla naziv="DomainObject.Predmet.ProtustrankaFormatedWithAdressOIB_1"> ANDREAS DICK d.o.o. za usluge u nautičkom turizmu, OIB 75333344476, Velebitska 54, 21000 Split</derivirana_varijabla>
  </DomainObject.Predmet.ProtustrankaFormatedWithAdressOIB>
  <DomainObject.Predmet.ProtustrankaWithAdress>
    <izvorni_sadrzaj>ANDREAS DICK d.o.o. za usluge u nautičkom turizmu Velebitska 54, 21000 Split</izvorni_sadrzaj>
    <derivirana_varijabla naziv="DomainObject.Predmet.ProtustrankaWithAdress_1">ANDREAS DICK d.o.o. za usluge u nautičkom turizmu Velebitska 54, 21000 Split</derivirana_varijabla>
  </DomainObject.Predmet.ProtustrankaWithAdress>
  <DomainObject.Predmet.ProtustrankaWithAdressOIB>
    <izvorni_sadrzaj>ANDREAS DICK d.o.o. za usluge u nautičkom turizmu, OIB 75333344476, Velebitska 54, 21000 Split</izvorni_sadrzaj>
    <derivirana_varijabla naziv="DomainObject.Predmet.ProtustrankaWithAdressOIB_1">ANDREAS DICK d.o.o. za usluge u nautičkom turizmu, OIB 75333344476, Velebitska 54, 21000 Split</derivirana_varijabla>
  </DomainObject.Predmet.ProtustrankaWithAdressOIB>
  <DomainObject.Predmet.ProtustrankaNazivFormated>
    <izvorni_sadrzaj>ANDREAS DICK d.o.o. za usluge u nautičkom turizmu</izvorni_sadrzaj>
    <derivirana_varijabla naziv="DomainObject.Predmet.ProtustrankaNazivFormated_1">ANDREAS DICK d.o.o. za usluge u nautičkom turizmu</derivirana_varijabla>
  </DomainObject.Predmet.ProtustrankaNazivFormated>
  <DomainObject.Predmet.ProtustrankaNazivFormatedOIB>
    <izvorni_sadrzaj>ANDREAS DICK d.o.o. za usluge u nautičkom turizmu, OIB 75333344476</izvorni_sadrzaj>
    <derivirana_varijabla naziv="DomainObject.Predmet.ProtustrankaNazivFormatedOIB_1">ANDREAS DICK d.o.o. za usluge u nautičkom turizmu, OIB 75333344476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7931.24</izvorni_sadrzaj>
    <derivirana_varijabla naziv="DomainObject.Predmet.TrenutnaVrijednost_1">7931.24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ANDREAS DICK d.o.o. za usluge u nautičkom turizmu</item>
    </izvorni_sadrzaj>
    <derivirana_varijabla naziv="DomainObject.Predmet.ProtuStrankaListFormated_1">
      <item>ANDREAS DICK d.o.o. za usluge u nautičkom turizmu</item>
    </derivirana_varijabla>
  </DomainObject.Predmet.ProtuStrankaListFormated>
  <DomainObject.Predmet.ProtuStrankaListFormatedOIB>
    <izvorni_sadrzaj>
      <item>ANDREAS DICK d.o.o. za usluge u nautičkom turizmu, OIB 75333344476</item>
    </izvorni_sadrzaj>
    <derivirana_varijabla naziv="DomainObject.Predmet.ProtuStrankaListFormatedOIB_1">
      <item>ANDREAS DICK d.o.o. za usluge u nautičkom turizmu, OIB 75333344476</item>
    </derivirana_varijabla>
  </DomainObject.Predmet.ProtuStrankaListFormatedOIB>
  <DomainObject.Predmet.ProtuStrankaListFormatedWithAdress>
    <izvorni_sadrzaj>
      <item>ANDREAS DICK d.o.o. za usluge u nautičkom turizmu, Velebitska 54, 21000 Split</item>
    </izvorni_sadrzaj>
    <derivirana_varijabla naziv="DomainObject.Predmet.ProtuStrankaListFormatedWithAdress_1">
      <item>ANDREAS DICK d.o.o. za usluge u nautičkom turizmu, Velebitska 54, 21000 Split</item>
    </derivirana_varijabla>
  </DomainObject.Predmet.ProtuStrankaListFormatedWithAdress>
  <DomainObject.Predmet.ProtuStrankaListFormatedWithAdressOIB>
    <izvorni_sadrzaj>
      <item>ANDREAS DICK d.o.o. za usluge u nautičkom turizmu, OIB 75333344476, Velebitska 54, 21000 Split</item>
    </izvorni_sadrzaj>
    <derivirana_varijabla naziv="DomainObject.Predmet.ProtuStrankaListFormatedWithAdressOIB_1">
      <item>ANDREAS DICK d.o.o. za usluge u nautičkom turizmu, OIB 75333344476, Velebitska 54, 21000 Split</item>
    </derivirana_varijabla>
  </DomainObject.Predmet.ProtuStrankaListFormatedWithAdressOIB>
  <DomainObject.Predmet.ProtuStrankaListNazivFormated>
    <izvorni_sadrzaj>
      <item>ANDREAS DICK d.o.o. za usluge u nautičkom turizmu</item>
    </izvorni_sadrzaj>
    <derivirana_varijabla naziv="DomainObject.Predmet.ProtuStrankaListNazivFormated_1">
      <item>ANDREAS DICK d.o.o. za usluge u nautičkom turizmu</item>
    </derivirana_varijabla>
  </DomainObject.Predmet.ProtuStrankaListNazivFormated>
  <DomainObject.Predmet.ProtuStrankaListNazivFormatedOIB>
    <izvorni_sadrzaj>
      <item>ANDREAS DICK d.o.o. za usluge u nautičkom turizmu, OIB 75333344476</item>
    </izvorni_sadrzaj>
    <derivirana_varijabla naziv="DomainObject.Predmet.ProtuStrankaListNazivFormatedOIB_1">
      <item>ANDREAS DICK d.o.o. za usluge u nautičkom turizmu, OIB 75333344476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St-678/2018-4</izvorni_sadrzaj>
    <derivirana_varijabla naziv="DomainObject.PoslovniBrojDokumenta_1">St-678/2018-4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ANDREAS DICK d.o.o. za usluge u nautičkom turizmu</izvorni_sadrzaj>
    <derivirana_varijabla naziv="DomainObject.Predmet.ProtustrankaIDrugi_1">ANDREAS DICK d.o.o. za usluge u nautičkom turizmu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ANDREAS DICK d.o.o. za usluge u nautičkom turizmu, OIB 75333344476, Velebitska 54, 21000 Split</izvorni_sadrzaj>
    <derivirana_varijabla naziv="DomainObject.Predmet.ProtustrankaIDrugiAdressOIB_1">ANDREAS DICK d.o.o. za usluge u nautičkom turizmu, OIB 75333344476, Velebitska 54,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ANDREAS DICK d.o.o. za usluge u nautičkom turizmu</item>
      <item>FINANCIJSKA AGENCIJA, RC SPLIT</item>
    </izvorni_sadrzaj>
    <derivirana_varijabla naziv="DomainObject.Predmet.SudioniciListNaziv_1">
      <item>ANDREAS DICK d.o.o. za usluge u nautičkom turizmu</item>
      <item>FINANCIJSKA AGENCIJA, RC SPLIT</item>
    </derivirana_varijabla>
  </DomainObject.Predmet.SudioniciListNaziv>
  <DomainObject.Predmet.SudioniciListAdressOIB>
    <izvorni_sadrzaj>
      <item>ANDREAS DICK d.o.o. za usluge u nautičkom turizmu, OIB 75333344476, Velebitska 54,21000 Split</item>
      <item>FINANCIJSKA AGENCIJA, RC SPLIT, OIB 85821130368, Mažuranićevo šetalište 24 b,21000 Split</item>
    </izvorni_sadrzaj>
    <derivirana_varijabla naziv="DomainObject.Predmet.SudioniciListAdressOIB_1">
      <item>ANDREAS DICK d.o.o. za usluge u nautičkom turizmu, OIB 75333344476, Velebitska 54,21000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F84A9D-903E-4190-B29D-66479B320F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617</properties:Words>
  <properties:Characters>3386</properties:Characters>
  <properties:Lines>95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2018-09-17T10:24:00Z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St-678/2018-4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