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94f1" w14:paraId="8bb94f1" w:rsidRDefault="00213EAE" w:rsidP="00AE47E0" w:rsidR="00213EAE">
      <w:pPr>
        <w:jc w:val="both"/>
        <w15:collapsed w:val="false"/>
        <w:rPr>
          <w:bCs/>
        </w:rPr>
      </w:pPr>
      <w:bookmarkStart w:name="_GoBack" w:id="0"/>
      <w:bookmarkEnd w:id="0"/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9F6420" w:rsidRPr="00DD76BE">
        <w:rPr>
          <w:rFonts w:eastAsiaTheme="minorHAnsi"/>
        </w:rPr>
        <w:t>ADRIA – SVATOŇ</w:t>
      </w:r>
      <w:r w:rsidR="009F6420" w:rsidRPr="00DD76BE">
        <w:rPr>
          <w:rFonts w:eastAsiaTheme="minorHAnsi" w:cs="CourierNew" w:hAnsi="CourierNew" w:ascii="CourierNew"/>
        </w:rPr>
        <w:t xml:space="preserve"> </w:t>
      </w:r>
      <w:r w:rsidR="009F6420" w:rsidRPr="00DD76BE">
        <w:t>d.o.o., Vodice, Blata 94, OIB: 62494348850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9F6420">
        <w:t>14</w:t>
      </w:r>
      <w:r>
        <w:t xml:space="preserve">. </w:t>
      </w:r>
      <w:r w:rsidR="0012467B">
        <w:t>ožujka</w:t>
      </w:r>
      <w:r w:rsidR="00213EAE">
        <w:t xml:space="preserve"> 2018</w:t>
      </w:r>
      <w:r>
        <w:t xml:space="preserve">., </w:t>
      </w:r>
      <w:r w:rsidR="009F6420">
        <w:t>20</w:t>
      </w:r>
      <w:r w:rsidR="00382053">
        <w:t>. travnja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9F6420" w:rsidRPr="00DD76BE">
        <w:rPr>
          <w:rFonts w:eastAsiaTheme="minorHAnsi"/>
        </w:rPr>
        <w:t>ADRIA – SVATOŇ</w:t>
      </w:r>
      <w:r w:rsidR="009F6420" w:rsidRPr="00DD76BE">
        <w:rPr>
          <w:rFonts w:eastAsiaTheme="minorHAnsi" w:cs="CourierNew" w:hAnsi="CourierNew" w:ascii="CourierNew"/>
        </w:rPr>
        <w:t xml:space="preserve"> </w:t>
      </w:r>
      <w:r w:rsidR="009F6420" w:rsidRPr="00DD76BE">
        <w:t>d.o.o., Vodice, Blata 94, OIB: 62494348850</w:t>
      </w:r>
      <w:r>
        <w:t xml:space="preserve">, na temelju neizvršenih osnova za plaćanje iznosi </w:t>
      </w:r>
      <w:r w:rsidR="009F6420">
        <w:t>7.818,70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9F6420" w:rsidRPr="009F6420">
        <w:rPr>
          <w:color w:themeColor="text1" w:val="000000"/>
        </w:rPr>
        <w:t>PETR SVATOŇ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9F6420">
        <w:t>20</w:t>
      </w:r>
      <w:r w:rsidR="00382053">
        <w:t>. travnja</w:t>
      </w:r>
      <w:r>
        <w:t xml:space="preserve"> 2018.</w:t>
      </w:r>
    </w:p>
    <w:p w:rsidRDefault="0012467B" w:rsidP="002E7B16" w:rsidR="0012467B">
      <w:pPr>
        <w:jc w:val="center"/>
      </w:pPr>
    </w:p>
    <w:p w:rsidRDefault="00195C56" w:rsidP="00195C56" w:rsidR="00AE47E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AE47E0">
        <w:t xml:space="preserve">  </w:t>
      </w:r>
      <w:r>
        <w:t xml:space="preserve"> </w:t>
      </w:r>
      <w:r w:rsidR="00AE47E0">
        <w:t xml:space="preserve">Sudska savjetnica     </w:t>
      </w:r>
    </w:p>
    <w:p w:rsidRDefault="00195C56" w:rsidP="00195C56" w:rsidR="00AE47E0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47E0">
        <w:t>Anamarija Kovačić Milković</w:t>
      </w:r>
      <w:r>
        <w:t>, v .r.</w:t>
      </w:r>
      <w:r w:rsidR="00AE47E0">
        <w:tab/>
      </w:r>
      <w:r w:rsidR="00AE47E0">
        <w:tab/>
      </w:r>
      <w:r w:rsidR="00AE47E0">
        <w:tab/>
        <w:t xml:space="preserve">  </w:t>
      </w:r>
    </w:p>
    <w:p w:rsidRDefault="0012467B" w:rsidP="0012467B" w:rsidR="0012467B">
      <w:pPr>
        <w:jc w:val="both"/>
      </w:pPr>
      <w:r>
        <w:lastRenderedPageBreak/>
        <w:t>DN-a:</w:t>
      </w:r>
    </w:p>
    <w:p w:rsidRDefault="0012467B" w:rsidP="0012467B" w:rsidR="0012467B">
      <w:pPr>
        <w:ind w:firstLine="708"/>
        <w:jc w:val="both"/>
      </w:pPr>
      <w:r>
        <w:t>1. e-Oglasna ploča suda</w:t>
      </w:r>
    </w:p>
    <w:p w:rsidRDefault="0012467B" w:rsidP="0012467B" w:rsidR="0012467B">
      <w:pPr>
        <w:ind w:firstLine="708"/>
        <w:jc w:val="both"/>
      </w:pPr>
      <w:r>
        <w:t>2. U spis</w:t>
      </w:r>
    </w:p>
    <w:p w:rsidRDefault="0012467B" w:rsidP="00195C56" w:rsidR="0012467B">
      <w:pPr>
        <w:jc w:val="both"/>
      </w:pPr>
    </w:p>
    <w:sectPr w:rsidR="0012467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7B" w:rsidP="0012467B" w:rsidR="0012467B">
    <w:pPr>
      <w:jc w:val="right"/>
      <w:rPr>
        <w:bCs/>
      </w:rPr>
    </w:pPr>
    <w:r>
      <w:rPr>
        <w:bCs/>
      </w:rPr>
      <w:t>Poslovni broj: 6 St-</w:t>
    </w:r>
    <w:r w:rsidR="009F6420">
      <w:rPr>
        <w:bCs/>
      </w:rPr>
      <w:t>93</w:t>
    </w:r>
    <w:r>
      <w:rPr>
        <w:bCs/>
      </w:rPr>
      <w:t>/2018-</w:t>
    </w:r>
    <w:r w:rsidR="009F6420">
      <w:rPr>
        <w:bCs/>
      </w:rPr>
      <w:t>6</w:t>
    </w:r>
  </w:p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2467B"/>
    <w:rsid w:val="0016281B"/>
    <w:rsid w:val="00195C56"/>
    <w:rsid w:val="001F48E3"/>
    <w:rsid w:val="00213EAE"/>
    <w:rsid w:val="00231683"/>
    <w:rsid w:val="002E7B16"/>
    <w:rsid w:val="002F6247"/>
    <w:rsid w:val="00382053"/>
    <w:rsid w:val="00516762"/>
    <w:rsid w:val="005E2AD6"/>
    <w:rsid w:val="00622122"/>
    <w:rsid w:val="00867D4C"/>
    <w:rsid w:val="009D203A"/>
    <w:rsid w:val="009D68E3"/>
    <w:rsid w:val="009F6420"/>
    <w:rsid w:val="00AE47E0"/>
    <w:rsid w:val="00B73FF9"/>
    <w:rsid w:val="00CE0D07"/>
    <w:rsid w:val="00D77F88"/>
    <w:rsid w:val="00E05CD6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81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1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1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1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81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1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1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1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- SVATOŇ društvo s ograničenom odgovornošću za trgovinu i usluge</izvorni_sadrzaj>
    <derivirana_varijabla naziv="DomainObject.Predmet.ProtustrankaFormated_1">  ADRIA - SVATOŇ društvo s ograničenom odgovornošću za trgovinu i usluge</derivirana_varijabla>
  </DomainObject.Predmet.ProtustrankaFormated>
  <DomainObject.Predmet.ProtustrankaFormatedOIB>
    <izvorni_sadrzaj>  ADRIA - SVATOŇ društvo s ograničenom odgovornošću za trgovinu i usluge, OIB 62494348850</izvorni_sadrzaj>
    <derivirana_varijabla naziv="DomainObject.Predmet.ProtustrankaFormatedOIB_1">  ADRIA - SVATOŇ društvo s ograničenom odgovornošću za trgovinu i usluge, OIB 62494348850</derivirana_varijabla>
  </DomainObject.Predmet.ProtustrankaFormatedOIB>
  <DomainObject.Predmet.ProtustrankaFormatedWithAdress>
    <izvorni_sadrzaj> ADRIA - SVATOŇ društvo s ograničenom odgovornošću za trgovinu i usluge, Blata 94, 22211 Vodice</izvorni_sadrzaj>
    <derivirana_varijabla naziv="DomainObject.Predmet.ProtustrankaFormatedWithAdress_1"> ADRIA - SVATOŇ društvo s ograničenom odgovornošću za trgovinu i usluge, Blata 94, 22211 Vodice</derivirana_varijabla>
  </DomainObject.Predmet.ProtustrankaFormatedWithAdress>
  <DomainObject.Predmet.ProtustrankaFormatedWithAdressOIB>
    <izvorni_sadrzaj> ADRIA - SVATOŇ društvo s ograničenom odgovornošću za trgovinu i usluge, OIB 62494348850, Blata 94, 22211 Vodice</izvorni_sadrzaj>
    <derivirana_varijabla naziv="DomainObject.Predmet.ProtustrankaFormatedWithAdressOIB_1"> ADRIA - SVATOŇ društvo s ograničenom odgovornošću za trgovinu i usluge, OIB 62494348850, Blata 94, 22211 Vodice</derivirana_varijabla>
  </DomainObject.Predmet.ProtustrankaFormatedWithAdressOIB>
  <DomainObject.Predmet.ProtustrankaWithAdress>
    <izvorni_sadrzaj>ADRIA - SVATOŇ društvo s ograničenom odgovornošću za trgovinu i usluge Blata 94, 22211 Vodice</izvorni_sadrzaj>
    <derivirana_varijabla naziv="DomainObject.Predmet.ProtustrankaWithAdress_1">ADRIA - SVATOŇ društvo s ograničenom odgovornošću za trgovinu i usluge Blata 94, 22211 Vodice</derivirana_varijabla>
  </DomainObject.Predmet.ProtustrankaWithAdress>
  <DomainObject.Predmet.ProtustrankaWithAdressOIB>
    <izvorni_sadrzaj>ADRIA - SVATOŇ društvo s ograničenom odgovornošću za trgovinu i usluge, OIB 62494348850, Blata 94, 22211 Vodice</izvorni_sadrzaj>
    <derivirana_varijabla naziv="DomainObject.Predmet.ProtustrankaWithAdressOIB_1">ADRIA - SVATOŇ društvo s ograničenom odgovornošću za trgovinu i usluge, OIB 62494348850, Blata 94, 22211 Vodice</derivirana_varijabla>
  </DomainObject.Predmet.ProtustrankaWithAdressOIB>
  <DomainObject.Predmet.ProtustrankaNazivFormated>
    <izvorni_sadrzaj>ADRIA - SVATOŇ društvo s ograničenom odgovornošću za trgovinu i usluge</izvorni_sadrzaj>
    <derivirana_varijabla naziv="DomainObject.Predmet.ProtustrankaNazivFormated_1">ADRIA - SVATOŇ društvo s ograničenom odgovornošću za trgovinu i usluge</derivirana_varijabla>
  </DomainObject.Predmet.ProtustrankaNazivFormated>
  <DomainObject.Predmet.ProtustrankaNazivFormatedOIB>
    <izvorni_sadrzaj>ADRIA - SVATOŇ društvo s ograničenom odgovornošću za trgovinu i usluge, OIB 62494348850</izvorni_sadrzaj>
    <derivirana_varijabla naziv="DomainObject.Predmet.ProtustrankaNazivFormatedOIB_1">ADRIA - SVATOŇ društvo s ograničenom odgovornošću za trgovinu i usluge, OIB 62494348850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- SVATOŇ društvo s ograničenom odgovornošću za trgovinu i usluge</item>
    </izvorni_sadrzaj>
    <derivirana_varijabla naziv="DomainObject.Predmet.ProtuStrankaListFormated_1">
      <item>ADRIA - SVATOŇ društvo s ograničenom odgovornošću za trgovinu i usluge</item>
    </derivirana_varijabla>
  </DomainObject.Predmet.ProtuStrankaListFormated>
  <DomainObject.Predmet.ProtuStrankaListFormatedOIB>
    <izvorni_sadrzaj>
      <item>ADRIA - SVATOŇ društvo s ograničenom odgovornošću za trgovinu i usluge, OIB 62494348850</item>
    </izvorni_sadrzaj>
    <derivirana_varijabla naziv="DomainObject.Predmet.ProtuStrankaListFormatedOIB_1">
      <item>ADRIA - SVATOŇ društvo s ograničenom odgovornošću za trgovinu i usluge, OIB 62494348850</item>
    </derivirana_varijabla>
  </DomainObject.Predmet.ProtuStrankaListFormatedOIB>
  <DomainObject.Predmet.ProtuStrankaListFormatedWithAdress>
    <izvorni_sadrzaj>
      <item>ADRIA - SVATOŇ društvo s ograničenom odgovornošću za trgovinu i usluge, Blata 94, 22211 Vodice</item>
    </izvorni_sadrzaj>
    <derivirana_varijabla naziv="DomainObject.Predmet.ProtuStrankaListFormatedWithAdress_1">
      <item>ADRIA - SVATOŇ društvo s ograničenom odgovornošću za trgovinu i usluge, Blata 94, 22211 Vodice</item>
    </derivirana_varijabla>
  </DomainObject.Predmet.ProtuStrankaListFormatedWithAdress>
  <DomainObject.Predmet.ProtuStrankaListFormatedWithAdressOIB>
    <izvorni_sadrzaj>
      <item>ADRIA - SVATOŇ društvo s ograničenom odgovornošću za trgovinu i usluge, OIB 62494348850, Blata 94, 22211 Vodice</item>
    </izvorni_sadrzaj>
    <derivirana_varijabla naziv="DomainObject.Predmet.ProtuStrankaListFormatedWithAdressOIB_1">
      <item>ADRIA - SVATOŇ društvo s ograničenom odgovornošću za trgovinu i usluge, OIB 62494348850, Blata 94, 22211 Vodice</item>
    </derivirana_varijabla>
  </DomainObject.Predmet.ProtuStrankaListFormatedWithAdressOIB>
  <DomainObject.Predmet.ProtuStrankaListNazivFormated>
    <izvorni_sadrzaj>
      <item>ADRIA - SVATOŇ društvo s ograničenom odgovornošću za trgovinu i usluge</item>
    </izvorni_sadrzaj>
    <derivirana_varijabla naziv="DomainObject.Predmet.ProtuStrankaListNazivFormated_1">
      <item>ADRIA - SVATOŇ društvo s ograničenom odgovornošću za trgovinu i usluge</item>
    </derivirana_varijabla>
  </DomainObject.Predmet.ProtuStrankaListNazivFormated>
  <DomainObject.Predmet.ProtuStrankaListNazivFormatedOIB>
    <izvorni_sadrzaj>
      <item>ADRIA - SVATOŇ društvo s ograničenom odgovornošću za trgovinu i usluge, OIB 62494348850</item>
    </izvorni_sadrzaj>
    <derivirana_varijabla naziv="DomainObject.Predmet.ProtuStrankaListNazivFormatedOIB_1">
      <item>ADRIA - SVATOŇ društvo s ograničenom odgovornošću za trgovinu i usluge, OIB 62494348850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- SVATOŇ društvo s ograničenom odgovornošću za trgovinu i usluge</izvorni_sadrzaj>
    <derivirana_varijabla naziv="DomainObject.Predmet.ProtustrankaIDrugi_1">ADRIA - SVATOŇ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- SVATOŇ društvo s ograničenom odgovornošću za trgovinu i usluge, OIB 62494348850, Blata 94, 22211 Vodice</izvorni_sadrzaj>
    <derivirana_varijabla naziv="DomainObject.Predmet.ProtustrankaIDrugiAdressOIB_1">ADRIA - SVATOŇ društvo s ograničenom odgovornošću za trgovinu i usluge, OIB 62494348850, Blata 94,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- SVATOŇ društvo s ograničenom odgovornošću za trgovinu i usluge</item>
    </izvorni_sadrzaj>
    <derivirana_varijabla naziv="DomainObject.Predmet.SudioniciListNaziv_1">
      <item>FINA - Podružnica Šibenik</item>
      <item>ADRIA - SVATOŇ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- SVATOŇ društvo s ograničenom odgovornošću za trgovinu i usluge, OIB 62494348850, Blata 94,22211 Vodice</item>
    </izvorni_sadrzaj>
    <derivirana_varijabla naziv="DomainObject.Predmet.SudioniciListAdressOIB_1">
      <item>FINA - Podružnica Šibenik, OIB 85821130368, Perivoj L. Marune 1,22000 Šibenik</item>
      <item>ADRIA - SVATOŇ društvo s ograničenom odgovornošću za trgovinu i usluge, OIB 62494348850, Blata 94,22211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62494348850</item>
    </izvorni_sadrzaj>
    <derivirana_varijabla naziv="DomainObject.Predmet.SudioniciListNazivOIB_1">
      <item>, OIB 85821130368</item>
      <item>, OIB 62494348850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2038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2018-04-20T12:16:00Z</dcterms:created>
  <dc:creator>Anamarija Kovačić Milković</dc:creator>
  <cp:lastModifiedBy>Anita Ivandić</cp:lastModifiedBy>
  <cp:lastPrinted>2018-04-11T08:08:00Z</cp:lastPrinted>
  <dcterms:modified xmlns:xsi="http://www.w3.org/2001/XMLSchema-instance" xsi:type="dcterms:W3CDTF">2018-04-20T12:21:00Z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(St-93-18-oglas-ŠIBENIK.docx)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